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7cff12" w14:paraId="87cff12" w:rsidRDefault="00D344D2" w:rsidR="00D344D2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078C7" w:rsidP="00835596" w:rsidR="00835596">
      <w:r w:rsidRPr="0051311D">
        <w:t xml:space="preserve">   </w:t>
      </w:r>
      <w:r w:rsidR="00727700" w:rsidRPr="0051311D">
        <w:t xml:space="preserve"> </w:t>
      </w:r>
      <w:r w:rsidR="00835596">
        <w:t>REPUBLIKA HRVATSKA</w:t>
      </w:r>
    </w:p>
    <w:p w:rsidRDefault="00835596" w:rsidP="00835596" w:rsidR="00835596">
      <w:r>
        <w:t xml:space="preserve"> Trgovački sud u Zagrebu</w:t>
      </w:r>
    </w:p>
    <w:p w:rsidRDefault="00835596" w:rsidP="00835596" w:rsidR="00835596">
      <w:r>
        <w:t xml:space="preserve">   Zagreb, </w:t>
      </w:r>
      <w:proofErr w:type="spellStart"/>
      <w:r>
        <w:t>Amruševa</w:t>
      </w:r>
      <w:proofErr w:type="spellEnd"/>
      <w:r>
        <w:t xml:space="preserve"> 2/II                                                             </w:t>
      </w:r>
      <w:r>
        <w:tab/>
        <w:t>72. St-465/2014</w:t>
      </w:r>
      <w:r w:rsidR="00451DF8">
        <w:t>-166</w:t>
      </w:r>
    </w:p>
    <w:p w:rsidRDefault="00451DF8" w:rsidP="000D00E5" w:rsidR="00451DF8">
      <w:pPr>
        <w:jc w:val="center"/>
      </w:pPr>
      <w:r>
        <w:t>REPUBLIKA HRVATSKA</w:t>
      </w:r>
    </w:p>
    <w:p w:rsidRDefault="00835596" w:rsidP="00835596" w:rsidR="00835596">
      <w:pPr>
        <w:jc w:val="center"/>
      </w:pPr>
      <w:r>
        <w:t>ZAKLJUČAK</w:t>
      </w:r>
    </w:p>
    <w:p w:rsidRDefault="00835596" w:rsidP="00835596" w:rsidR="00835596"/>
    <w:p w:rsidRDefault="00835596" w:rsidP="00835596" w:rsidR="008D0305">
      <w:pPr>
        <w:jc w:val="both"/>
      </w:pPr>
      <w:r>
        <w:t xml:space="preserve">Trgovački sud u Zagrebu, po sucu Nikoli Ribariću, kao stečajnom sucu, u stečajnom postupku nad dužnikom VOĆE ROYAL d.o.o. – u stečaju, Zagreb, </w:t>
      </w:r>
      <w:proofErr w:type="spellStart"/>
      <w:r>
        <w:t>Bulatova</w:t>
      </w:r>
      <w:proofErr w:type="spellEnd"/>
      <w:r>
        <w:t xml:space="preserve"> 20, OIB: 27354046277, MBS: 080427894,  dana 27. rujna 2016. godine,</w:t>
      </w:r>
    </w:p>
    <w:p w:rsidRDefault="001C2673" w:rsidP="00835596" w:rsidR="001C2673">
      <w:pPr>
        <w:jc w:val="both"/>
      </w:pPr>
    </w:p>
    <w:p w:rsidRDefault="001C2673" w:rsidP="001C2673" w:rsidR="001C2673">
      <w:pPr>
        <w:jc w:val="both"/>
        <w:rPr>
          <w:bCs/>
        </w:rPr>
      </w:pPr>
      <w:r>
        <w:tab/>
      </w:r>
      <w:r>
        <w:tab/>
      </w:r>
      <w:r>
        <w:tab/>
      </w:r>
      <w:r>
        <w:tab/>
      </w:r>
      <w:r>
        <w:tab/>
        <w:t xml:space="preserve">z a k </w:t>
      </w:r>
      <w:proofErr w:type="spellStart"/>
      <w:r>
        <w:t>lj</w:t>
      </w:r>
      <w:proofErr w:type="spellEnd"/>
      <w:r>
        <w:t xml:space="preserve"> u č i o    j e </w:t>
      </w:r>
    </w:p>
    <w:p w:rsidRDefault="001C2673" w:rsidP="001C2673" w:rsidR="001C2673">
      <w:pPr>
        <w:jc w:val="both"/>
      </w:pPr>
    </w:p>
    <w:p w:rsidRDefault="005078C7" w:rsidP="00A77317" w:rsidR="001C2673">
      <w:pPr>
        <w:jc w:val="both"/>
      </w:pPr>
      <w:r w:rsidRPr="0051311D">
        <w:t>I</w:t>
      </w:r>
      <w:r w:rsidR="00A77317" w:rsidRPr="0051311D">
        <w:tab/>
      </w:r>
      <w:r w:rsidRPr="0051311D">
        <w:t>Određuje</w:t>
      </w:r>
      <w:r w:rsidR="004C61A7" w:rsidRPr="0051311D">
        <w:t>,</w:t>
      </w:r>
      <w:r w:rsidRPr="0051311D">
        <w:t xml:space="preserve"> se temeljem čl. </w:t>
      </w:r>
      <w:r w:rsidR="001C2673">
        <w:t>38</w:t>
      </w:r>
      <w:r w:rsidR="0060697D">
        <w:t>.</w:t>
      </w:r>
      <w:r w:rsidR="001C2673">
        <w:t>a</w:t>
      </w:r>
      <w:r w:rsidRPr="0051311D">
        <w:t xml:space="preserve"> Stečajnog zakona</w:t>
      </w:r>
      <w:r w:rsidR="004C61A7" w:rsidRPr="0051311D">
        <w:t>,</w:t>
      </w:r>
      <w:r w:rsidRPr="0051311D">
        <w:t xml:space="preserve"> Skupština vjerovnika radi</w:t>
      </w:r>
      <w:r w:rsidR="001C2673">
        <w:t>::</w:t>
      </w:r>
    </w:p>
    <w:p w:rsidRDefault="001C2673" w:rsidP="00A77317" w:rsidR="001C2673">
      <w:pPr>
        <w:jc w:val="both"/>
      </w:pPr>
    </w:p>
    <w:p w:rsidRDefault="008D0305" w:rsidP="001C2673" w:rsidR="005078C7" w:rsidRPr="0051311D">
      <w:pPr>
        <w:numPr>
          <w:ilvl w:val="0"/>
          <w:numId w:val="2"/>
        </w:numPr>
        <w:jc w:val="both"/>
      </w:pPr>
      <w:r>
        <w:t xml:space="preserve">donošenje odluke oko </w:t>
      </w:r>
      <w:r w:rsidR="00835596">
        <w:t>prodaje imovine stečajnog dužnika kao cjeline</w:t>
      </w:r>
      <w:r w:rsidR="005078C7" w:rsidRPr="0051311D">
        <w:t xml:space="preserve"> </w:t>
      </w:r>
    </w:p>
    <w:p w:rsidRDefault="00A77317" w:rsidP="00A77317" w:rsidR="00A77317" w:rsidRPr="0051311D">
      <w:pPr>
        <w:jc w:val="both"/>
      </w:pPr>
    </w:p>
    <w:p w:rsidRDefault="001C2673" w:rsidP="008E24DD" w:rsidR="00A77317" w:rsidRPr="008E24DD">
      <w:pPr>
        <w:jc w:val="center"/>
        <w:rPr>
          <w:b/>
        </w:rPr>
      </w:pPr>
      <w:r>
        <w:rPr>
          <w:b/>
        </w:rPr>
        <w:t xml:space="preserve">za </w:t>
      </w:r>
      <w:r w:rsidR="008E24DD">
        <w:rPr>
          <w:b/>
        </w:rPr>
        <w:t>3. studenoga</w:t>
      </w:r>
      <w:r w:rsidR="00A22E70" w:rsidRPr="008E24DD">
        <w:rPr>
          <w:b/>
        </w:rPr>
        <w:t xml:space="preserve"> 20</w:t>
      </w:r>
      <w:r w:rsidR="008556C1" w:rsidRPr="008E24DD">
        <w:rPr>
          <w:b/>
        </w:rPr>
        <w:t>1</w:t>
      </w:r>
      <w:r w:rsidR="008D0305" w:rsidRPr="008E24DD">
        <w:rPr>
          <w:b/>
        </w:rPr>
        <w:t>6</w:t>
      </w:r>
      <w:r w:rsidR="005078C7" w:rsidRPr="008E24DD">
        <w:rPr>
          <w:b/>
        </w:rPr>
        <w:t>. godine</w:t>
      </w:r>
      <w:r w:rsidR="00A77317" w:rsidRPr="008E24DD">
        <w:rPr>
          <w:b/>
        </w:rPr>
        <w:t xml:space="preserve"> </w:t>
      </w:r>
      <w:r w:rsidR="005078C7" w:rsidRPr="008E24DD">
        <w:rPr>
          <w:b/>
        </w:rPr>
        <w:t xml:space="preserve">u </w:t>
      </w:r>
      <w:r w:rsidR="008D0305" w:rsidRPr="008E24DD">
        <w:rPr>
          <w:b/>
        </w:rPr>
        <w:t>10,</w:t>
      </w:r>
      <w:r w:rsidR="008E24DD">
        <w:rPr>
          <w:b/>
        </w:rPr>
        <w:t>00</w:t>
      </w:r>
      <w:r w:rsidR="005078C7" w:rsidRPr="008E24DD">
        <w:rPr>
          <w:b/>
        </w:rPr>
        <w:t xml:space="preserve"> sati</w:t>
      </w:r>
    </w:p>
    <w:p w:rsidRDefault="005078C7" w:rsidP="00A77317" w:rsidR="005078C7" w:rsidRPr="0051311D">
      <w:pPr>
        <w:ind w:firstLine="708" w:left="1416"/>
        <w:jc w:val="both"/>
        <w:rPr>
          <w:b/>
        </w:rPr>
      </w:pPr>
      <w:r w:rsidRPr="0051311D">
        <w:rPr>
          <w:b/>
        </w:rPr>
        <w:t xml:space="preserve"> </w:t>
      </w:r>
    </w:p>
    <w:p w:rsidRDefault="005078C7" w:rsidP="005078C7" w:rsidR="005078C7" w:rsidRPr="0051311D">
      <w:r w:rsidRPr="0051311D">
        <w:t xml:space="preserve">u prostorijama Trgovačkog suda u Zagrebu, Petrinjska 8, </w:t>
      </w:r>
      <w:r w:rsidR="008556C1">
        <w:t>dvorana</w:t>
      </w:r>
      <w:r w:rsidR="00A22E70" w:rsidRPr="0051311D">
        <w:t xml:space="preserve"> </w:t>
      </w:r>
      <w:r w:rsidR="0060697D">
        <w:t>96/II ulične zgrade</w:t>
      </w:r>
    </w:p>
    <w:p w:rsidRDefault="00A77317" w:rsidP="005078C7" w:rsidR="00A77317" w:rsidRPr="0051311D"/>
    <w:p w:rsidRDefault="005078C7" w:rsidP="00A77317" w:rsidR="005078C7" w:rsidRPr="0051311D">
      <w:pPr>
        <w:jc w:val="both"/>
      </w:pPr>
      <w:r w:rsidRPr="0051311D">
        <w:t>II</w:t>
      </w:r>
      <w:r w:rsidR="00A77317" w:rsidRPr="0051311D">
        <w:tab/>
      </w:r>
      <w:r w:rsidRPr="0051311D">
        <w:t xml:space="preserve">Na Skupštinu se pozivaju pristupiti vjerovnici stečajne mase, stečajni upravitelj i stečajni vjerovnici. </w:t>
      </w:r>
    </w:p>
    <w:p w:rsidRDefault="00727700" w:rsidP="00727700" w:rsidR="00727700" w:rsidRPr="0051311D"/>
    <w:p w:rsidRDefault="00727700" w:rsidP="00727700" w:rsidR="00727700" w:rsidRPr="0051311D"/>
    <w:p w:rsidRDefault="00A22E70" w:rsidP="00727700" w:rsidR="005078C7" w:rsidRPr="0051311D">
      <w:pPr>
        <w:jc w:val="center"/>
      </w:pPr>
      <w:r w:rsidRPr="0051311D">
        <w:t xml:space="preserve">U Zagrebu, </w:t>
      </w:r>
      <w:r w:rsidR="008E24DD">
        <w:t>27</w:t>
      </w:r>
      <w:r w:rsidR="005078C7" w:rsidRPr="0051311D">
        <w:t>.</w:t>
      </w:r>
      <w:r w:rsidR="008E24DD">
        <w:t xml:space="preserve"> rujna</w:t>
      </w:r>
      <w:r w:rsidR="005078C7" w:rsidRPr="0051311D">
        <w:t xml:space="preserve"> 201</w:t>
      </w:r>
      <w:r w:rsidR="008D0305">
        <w:t>6</w:t>
      </w:r>
      <w:r w:rsidR="005078C7" w:rsidRPr="0051311D">
        <w:t>.</w:t>
      </w:r>
    </w:p>
    <w:p w:rsidRDefault="005078C7" w:rsidP="005078C7" w:rsidR="005078C7" w:rsidRPr="0051311D"/>
    <w:p w:rsidRDefault="005078C7" w:rsidP="005078C7" w:rsidR="005078C7" w:rsidRPr="0051311D"/>
    <w:p w:rsidRDefault="00451DF8" w:rsidP="00E91121" w:rsidR="00451DF8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451DF8" w:rsidP="00E91121" w:rsidR="00451DF8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451DF8" w:rsidP="00E91121" w:rsidR="00451DF8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451DF8" w:rsidP="00E91121" w:rsidR="00451DF8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Za točnost </w:t>
      </w:r>
      <w:proofErr w:type="spellStart"/>
      <w:r>
        <w:rPr>
          <w:rFonts w:hAnsi="Times New Roman" w:ascii="Times New Roman"/>
          <w:b w:val="false"/>
          <w:color w:val="auto"/>
          <w:szCs w:val="24"/>
        </w:rPr>
        <w:t>otpravka</w:t>
      </w:r>
      <w:proofErr w:type="spellEnd"/>
      <w:r>
        <w:rPr>
          <w:rFonts w:hAnsi="Times New Roman" w:ascii="Times New Roman"/>
          <w:b w:val="false"/>
          <w:color w:val="auto"/>
          <w:szCs w:val="24"/>
        </w:rPr>
        <w:t xml:space="preserve"> – ovlašteni službenik:</w:t>
      </w:r>
    </w:p>
    <w:p w:rsidRDefault="00451DF8" w:rsidP="00E91121" w:rsidR="00451DF8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D344D2" w:rsidP="008D0305" w:rsidR="00D344D2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5078C7" w:rsidP="00727700" w:rsidR="005078C7" w:rsidRPr="0051311D">
      <w:pPr>
        <w:ind w:firstLine="708" w:left="5664"/>
        <w:jc w:val="right"/>
      </w:pPr>
    </w:p>
    <w:p w:rsidRDefault="005078C7" w:rsidP="005078C7" w:rsidR="005078C7" w:rsidRPr="0051311D"/>
    <w:p w:rsidRDefault="005078C7" w:rsidP="005078C7" w:rsidR="005078C7" w:rsidRPr="0051311D"/>
    <w:p w:rsidRDefault="00451DF8" w:rsidP="005078C7" w:rsidR="00451DF8">
      <w:pPr>
        <w:rPr>
          <w:b/>
        </w:rPr>
      </w:pPr>
    </w:p>
    <w:p w:rsidRDefault="00451DF8" w:rsidP="005078C7" w:rsidR="00451DF8">
      <w:pPr>
        <w:rPr>
          <w:b/>
        </w:rPr>
      </w:pPr>
    </w:p>
    <w:p w:rsidRDefault="00451DF8" w:rsidP="005078C7" w:rsidR="00451DF8">
      <w:pPr>
        <w:rPr>
          <w:b/>
        </w:rPr>
      </w:pPr>
    </w:p>
    <w:p w:rsidRDefault="00451DF8" w:rsidP="005078C7" w:rsidR="00451DF8">
      <w:pPr>
        <w:rPr>
          <w:b/>
        </w:rPr>
      </w:pPr>
    </w:p>
    <w:p w:rsidRDefault="00451DF8" w:rsidP="005078C7" w:rsidR="00451DF8">
      <w:pPr>
        <w:rPr>
          <w:b/>
        </w:rPr>
      </w:pPr>
    </w:p>
    <w:p w:rsidRDefault="00451DF8" w:rsidP="005078C7" w:rsidR="00451DF8">
      <w:pPr>
        <w:rPr>
          <w:b/>
        </w:rPr>
      </w:pPr>
    </w:p>
    <w:p w:rsidRDefault="00451DF8" w:rsidP="005078C7" w:rsidR="00451DF8">
      <w:pPr>
        <w:rPr>
          <w:b/>
        </w:rPr>
      </w:pPr>
    </w:p>
    <w:p w:rsidRDefault="00451DF8" w:rsidP="005078C7" w:rsidR="00451DF8">
      <w:pPr>
        <w:rPr>
          <w:b/>
        </w:rPr>
      </w:pPr>
    </w:p>
    <w:p w:rsidRDefault="00451DF8" w:rsidP="005078C7" w:rsidR="00451DF8">
      <w:pPr>
        <w:rPr>
          <w:b/>
        </w:rPr>
      </w:pPr>
    </w:p>
    <w:p w:rsidRDefault="00451DF8" w:rsidP="005078C7" w:rsidR="00451DF8">
      <w:pPr>
        <w:rPr>
          <w:b/>
        </w:rPr>
      </w:pPr>
    </w:p>
    <w:p w:rsidRDefault="005078C7" w:rsidP="005078C7" w:rsidR="005078C7" w:rsidRPr="0051311D"/>
    <w:p w:rsidRDefault="005078C7" w:rsidP="005078C7" w:rsidR="005078C7" w:rsidRPr="0051311D"/>
    <w:p w:rsidRDefault="005078C7" w:rsidP="005078C7" w:rsidR="005078C7" w:rsidRPr="0051311D">
      <w:r w:rsidRPr="0051311D">
        <w:t xml:space="preserve"> </w:t>
      </w:r>
    </w:p>
    <w:p w:rsidRDefault="005078C7" w:rsidP="005078C7" w:rsidR="005078C7" w:rsidRPr="0051311D"/>
    <w:p w:rsidRDefault="005078C7" w:rsidP="005078C7" w:rsidR="005078C7" w:rsidRPr="0051311D"/>
    <w:sectPr w:rsidR="005078C7" w:rsidRPr="0051311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DD1724"/>
    <w:multiLevelType w:val="hybridMultilevel"/>
    <w:tmpl w:val="098A67B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52D45BDB"/>
    <w:multiLevelType w:val="hybridMultilevel"/>
    <w:tmpl w:val="954C2364"/>
    <w:lvl w:tplc="CE34594E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078C7"/>
    <w:rsid w:val="001C2673"/>
    <w:rsid w:val="00451DF8"/>
    <w:rsid w:val="0046020C"/>
    <w:rsid w:val="004C61A7"/>
    <w:rsid w:val="005078C7"/>
    <w:rsid w:val="0051311D"/>
    <w:rsid w:val="005447B3"/>
    <w:rsid w:val="005630FC"/>
    <w:rsid w:val="005A5A54"/>
    <w:rsid w:val="0060697D"/>
    <w:rsid w:val="00706191"/>
    <w:rsid w:val="00727700"/>
    <w:rsid w:val="00784480"/>
    <w:rsid w:val="00810AC1"/>
    <w:rsid w:val="00835596"/>
    <w:rsid w:val="008556C1"/>
    <w:rsid w:val="008D0305"/>
    <w:rsid w:val="008E24DD"/>
    <w:rsid w:val="009151C4"/>
    <w:rsid w:val="00A22E70"/>
    <w:rsid w:val="00A5777C"/>
    <w:rsid w:val="00A66BD2"/>
    <w:rsid w:val="00A77317"/>
    <w:rsid w:val="00A91D54"/>
    <w:rsid w:val="00B322F7"/>
    <w:rsid w:val="00BB4D3C"/>
    <w:rsid w:val="00D344D2"/>
    <w:rsid w:val="00EA1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D344D2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D344D2"/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8D030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8D0305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E24D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0619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0619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0619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0619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0619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D344D2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D344D2"/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8D030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8D0305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E24D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0619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0619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0619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0619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0619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68606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6108760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182127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8512680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2583655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1323235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1944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75466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169985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468312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04837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1324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47154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91399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97244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rujna 2016.</izvorni_sadrzaj>
    <derivirana_varijabla naziv="DomainObject.DatumDonosenjaOdluke_1">27.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465</izvorni_sadrzaj>
    <derivirana_varijabla naziv="DomainObject.Predmet.Broj_1">465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lipnja 2014.</izvorni_sadrzaj>
    <derivirana_varijabla naziv="DomainObject.Predmet.DatumOsnivanja_1">13. lipnja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St-465/2014</izvorni_sadrzaj>
    <derivirana_varijabla naziv="DomainObject.Predmet.OznakaBroj_1">St-465/2014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VOĆE ROYAL d.o.o. za zastupanje u crinskom postupku i trgovinu</izvorni_sadrzaj>
    <derivirana_varijabla naziv="DomainObject.Predmet.ProtustrankaFormated_1">  VOĆE ROYAL d.o.o. za zastupanje u crinskom postupku i trgovinu</derivirana_varijabla>
  </DomainObject.Predmet.ProtustrankaFormated>
  <DomainObject.Predmet.ProtustrankaFormatedOIB>
    <izvorni_sadrzaj>  VOĆE ROYAL d.o.o. za zastupanje u crinskom postupku i trgovinu, OIB 27354046277</izvorni_sadrzaj>
    <derivirana_varijabla naziv="DomainObject.Predmet.ProtustrankaFormatedOIB_1">  VOĆE ROYAL d.o.o. za zastupanje u crinskom postupku i trgovinu, OIB 27354046277</derivirana_varijabla>
  </DomainObject.Predmet.ProtustrankaFormatedOIB>
  <DomainObject.Predmet.ProtustrankaFormatedWithAdress>
    <izvorni_sadrzaj> VOĆE ROYAL d.o.o. za zastupanje u crinskom postupku i trgovinu, Bulatova 20, 10000 Zagreb</izvorni_sadrzaj>
    <derivirana_varijabla naziv="DomainObject.Predmet.ProtustrankaFormatedWithAdress_1"> VOĆE ROYAL d.o.o. za zastupanje u crinskom postupku i trgovinu, Bulatova 20, 10000 Zagreb</derivirana_varijabla>
  </DomainObject.Predmet.ProtustrankaFormatedWithAdress>
  <DomainObject.Predmet.ProtustrankaFormatedWithAdressOIB>
    <izvorni_sadrzaj> VOĆE ROYAL d.o.o. za zastupanje u crinskom postupku i trgovinu, OIB 27354046277, Bulatova 20, 10000 Zagreb</izvorni_sadrzaj>
    <derivirana_varijabla naziv="DomainObject.Predmet.ProtustrankaFormatedWithAdressOIB_1"> VOĆE ROYAL d.o.o. za zastupanje u crinskom postupku i trgovinu, OIB 27354046277, Bulatova 20, 10000 Zagreb</derivirana_varijabla>
  </DomainObject.Predmet.ProtustrankaFormatedWithAdressOIB>
  <DomainObject.Predmet.ProtustrankaWithAdress>
    <izvorni_sadrzaj>VOĆE ROYAL d.o.o. za zastupanje u crinskom postupku i trgovinu Bulatova 20, 10000 Zagreb</izvorni_sadrzaj>
    <derivirana_varijabla naziv="DomainObject.Predmet.ProtustrankaWithAdress_1">VOĆE ROYAL d.o.o. za zastupanje u crinskom postupku i trgovinu Bulatova 20, 10000 Zagreb</derivirana_varijabla>
  </DomainObject.Predmet.ProtustrankaWithAdress>
  <DomainObject.Predmet.ProtustrankaWithAdressOIB>
    <izvorni_sadrzaj>VOĆE ROYAL d.o.o. za zastupanje u crinskom postupku i trgovinu, OIB 27354046277, Bulatova 20, 10000 Zagreb</izvorni_sadrzaj>
    <derivirana_varijabla naziv="DomainObject.Predmet.ProtustrankaWithAdressOIB_1">VOĆE ROYAL d.o.o. za zastupanje u crinskom postupku i trgovinu, OIB 27354046277, Bulatova 20, 10000 Zagreb</derivirana_varijabla>
  </DomainObject.Predmet.ProtustrankaWithAdressOIB>
  <DomainObject.Predmet.ProtustrankaNazivFormated>
    <izvorni_sadrzaj>VOĆE ROYAL d.o.o. za zastupanje u crinskom postupku i trgovinu</izvorni_sadrzaj>
    <derivirana_varijabla naziv="DomainObject.Predmet.ProtustrankaNazivFormated_1">VOĆE ROYAL d.o.o. za zastupanje u crinskom postupku i trgovinu</derivirana_varijabla>
  </DomainObject.Predmet.ProtustrankaNazivFormated>
  <DomainObject.Predmet.ProtustrankaNazivFormatedOIB>
    <izvorni_sadrzaj>VOĆE ROYAL d.o.o. za zastupanje u crinskom postupku i trgovinu, OIB 27354046277</izvorni_sadrzaj>
    <derivirana_varijabla naziv="DomainObject.Predmet.ProtustrankaNazivFormatedOIB_1">VOĆE ROYAL d.o.o. za zastupanje u crinskom postupku i trgovinu, OIB 27354046277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Sanja Brkić</izvorni_sadrzaj>
    <derivirana_varijabla naziv="DomainObject.Predmet.StrankaFormated_1">  Sanja Brkić</derivirana_varijabla>
  </DomainObject.Predmet.StrankaFormated>
  <DomainObject.Predmet.StrankaFormatedOIB>
    <izvorni_sadrzaj>  Sanja Brkić, OIB 16439277259</izvorni_sadrzaj>
    <derivirana_varijabla naziv="DomainObject.Predmet.StrankaFormatedOIB_1">  Sanja Brkić, OIB 16439277259</derivirana_varijabla>
  </DomainObject.Predmet.StrankaFormatedOIB>
  <DomainObject.Predmet.StrankaFormatedWithAdress>
    <izvorni_sadrzaj> Sanja Brkić, Sunekov I.odvojak 31h, 10000 Zagreb</izvorni_sadrzaj>
    <derivirana_varijabla naziv="DomainObject.Predmet.StrankaFormatedWithAdress_1"> Sanja Brkić, Sunekov I.odvojak 31h, 10000 Zagreb</derivirana_varijabla>
  </DomainObject.Predmet.StrankaFormatedWithAdress>
  <DomainObject.Predmet.StrankaFormatedWithAdressOIB>
    <izvorni_sadrzaj> Sanja Brkić, OIB 16439277259, Sunekov I.odvojak 31h, 10000 Zagreb</izvorni_sadrzaj>
    <derivirana_varijabla naziv="DomainObject.Predmet.StrankaFormatedWithAdressOIB_1"> Sanja Brkić, OIB 16439277259, Sunekov I.odvojak 31h, 10000 Zagreb</derivirana_varijabla>
  </DomainObject.Predmet.StrankaFormatedWithAdressOIB>
  <DomainObject.Predmet.StrankaWithAdress>
    <izvorni_sadrzaj>Sanja Brkić Sunekov I.odvojak 31h,10000 Zagreb</izvorni_sadrzaj>
    <derivirana_varijabla naziv="DomainObject.Predmet.StrankaWithAdress_1">Sanja Brkić Sunekov I.odvojak 31h,10000 Zagreb</derivirana_varijabla>
  </DomainObject.Predmet.StrankaWithAdress>
  <DomainObject.Predmet.StrankaWithAdressOIB>
    <izvorni_sadrzaj>Sanja Brkić, OIB 16439277259, Sunekov I.odvojak 31h,10000 Zagreb</izvorni_sadrzaj>
    <derivirana_varijabla naziv="DomainObject.Predmet.StrankaWithAdressOIB_1">Sanja Brkić, OIB 16439277259, Sunekov I.odvojak 31h,10000 Zagreb</derivirana_varijabla>
  </DomainObject.Predmet.StrankaWithAdressOIB>
  <DomainObject.Predmet.StrankaNazivFormated>
    <izvorni_sadrzaj>Sanja Brkić</izvorni_sadrzaj>
    <derivirana_varijabla naziv="DomainObject.Predmet.StrankaNazivFormated_1">Sanja Brkić</derivirana_varijabla>
  </DomainObject.Predmet.StrankaNazivFormated>
  <DomainObject.Predmet.StrankaNazivFormatedOIB>
    <izvorni_sadrzaj>Sanja Brkić, OIB 16439277259</izvorni_sadrzaj>
    <derivirana_varijabla naziv="DomainObject.Predmet.StrankaNazivFormatedOIB_1">Sanja Brkić, OIB 16439277259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Sanja Brkić</item>
    </izvorni_sadrzaj>
    <derivirana_varijabla naziv="DomainObject.Predmet.StrankaListFormated_1">
      <item>Sanja Brkić</item>
    </derivirana_varijabla>
  </DomainObject.Predmet.StrankaListFormated>
  <DomainObject.Predmet.StrankaListFormatedOIB>
    <izvorni_sadrzaj>
      <item>Sanja Brkić, OIB 16439277259</item>
    </izvorni_sadrzaj>
    <derivirana_varijabla naziv="DomainObject.Predmet.StrankaListFormatedOIB_1">
      <item>Sanja Brkić, OIB 16439277259</item>
    </derivirana_varijabla>
  </DomainObject.Predmet.StrankaListFormatedOIB>
  <DomainObject.Predmet.StrankaListFormatedWithAdress>
    <izvorni_sadrzaj>
      <item>Sanja Brkić, Sunekov I.odvojak 31h, 10000 Zagreb</item>
    </izvorni_sadrzaj>
    <derivirana_varijabla naziv="DomainObject.Predmet.StrankaListFormatedWithAdress_1">
      <item>Sanja Brkić, Sunekov I.odvojak 31h, 10000 Zagreb</item>
    </derivirana_varijabla>
  </DomainObject.Predmet.StrankaListFormatedWithAdress>
  <DomainObject.Predmet.StrankaListFormatedWithAdressOIB>
    <izvorni_sadrzaj>
      <item>Sanja Brkić, OIB 16439277259, Sunekov I.odvojak 31h, 10000 Zagreb</item>
    </izvorni_sadrzaj>
    <derivirana_varijabla naziv="DomainObject.Predmet.StrankaListFormatedWithAdressOIB_1">
      <item>Sanja Brkić, OIB 16439277259, Sunekov I.odvojak 31h, 10000 Zagreb</item>
    </derivirana_varijabla>
  </DomainObject.Predmet.StrankaListFormatedWithAdressOIB>
  <DomainObject.Predmet.StrankaListNazivFormated>
    <izvorni_sadrzaj>
      <item>Sanja Brkić</item>
    </izvorni_sadrzaj>
    <derivirana_varijabla naziv="DomainObject.Predmet.StrankaListNazivFormated_1">
      <item>Sanja Brkić</item>
    </derivirana_varijabla>
  </DomainObject.Predmet.StrankaListNazivFormated>
  <DomainObject.Predmet.StrankaListNazivFormatedOIB>
    <izvorni_sadrzaj>
      <item>Sanja Brkić, OIB 16439277259</item>
    </izvorni_sadrzaj>
    <derivirana_varijabla naziv="DomainObject.Predmet.StrankaListNazivFormatedOIB_1">
      <item>Sanja Brkić, OIB 16439277259</item>
    </derivirana_varijabla>
  </DomainObject.Predmet.StrankaListNazivFormatedOIB>
  <DomainObject.Predmet.ProtuStrankaListFormated>
    <izvorni_sadrzaj>
      <item>VOĆE ROYAL d.o.o. za zastupanje u crinskom postupku i trgovinu</item>
    </izvorni_sadrzaj>
    <derivirana_varijabla naziv="DomainObject.Predmet.ProtuStrankaListFormated_1">
      <item>VOĆE ROYAL d.o.o. za zastupanje u crinskom postupku i trgovinu</item>
    </derivirana_varijabla>
  </DomainObject.Predmet.ProtuStrankaListFormated>
  <DomainObject.Predmet.ProtuStrankaListFormatedOIB>
    <izvorni_sadrzaj>
      <item>VOĆE ROYAL d.o.o. za zastupanje u crinskom postupku i trgovinu, OIB 27354046277</item>
    </izvorni_sadrzaj>
    <derivirana_varijabla naziv="DomainObject.Predmet.ProtuStrankaListFormatedOIB_1">
      <item>VOĆE ROYAL d.o.o. za zastupanje u crinskom postupku i trgovinu, OIB 27354046277</item>
    </derivirana_varijabla>
  </DomainObject.Predmet.ProtuStrankaListFormatedOIB>
  <DomainObject.Predmet.ProtuStrankaListFormatedWithAdress>
    <izvorni_sadrzaj>
      <item>VOĆE ROYAL d.o.o. za zastupanje u crinskom postupku i trgovinu, Bulatova 20, 10000 Zagreb</item>
    </izvorni_sadrzaj>
    <derivirana_varijabla naziv="DomainObject.Predmet.ProtuStrankaListFormatedWithAdress_1">
      <item>VOĆE ROYAL d.o.o. za zastupanje u crinskom postupku i trgovinu, Bulatova 20, 10000 Zagreb</item>
    </derivirana_varijabla>
  </DomainObject.Predmet.ProtuStrankaListFormatedWithAdress>
  <DomainObject.Predmet.ProtuStrankaListFormatedWithAdressOIB>
    <izvorni_sadrzaj>
      <item>VOĆE ROYAL d.o.o. za zastupanje u crinskom postupku i trgovinu, OIB 27354046277, Bulatova 20, 10000 Zagreb</item>
    </izvorni_sadrzaj>
    <derivirana_varijabla naziv="DomainObject.Predmet.ProtuStrankaListFormatedWithAdressOIB_1">
      <item>VOĆE ROYAL d.o.o. za zastupanje u crinskom postupku i trgovinu, OIB 27354046277, Bulatova 20, 10000 Zagreb</item>
    </derivirana_varijabla>
  </DomainObject.Predmet.ProtuStrankaListFormatedWithAdressOIB>
  <DomainObject.Predmet.ProtuStrankaListNazivFormated>
    <izvorni_sadrzaj>
      <item>VOĆE ROYAL d.o.o. za zastupanje u crinskom postupku i trgovinu</item>
    </izvorni_sadrzaj>
    <derivirana_varijabla naziv="DomainObject.Predmet.ProtuStrankaListNazivFormated_1">
      <item>VOĆE ROYAL d.o.o. za zastupanje u crinskom postupku i trgovinu</item>
    </derivirana_varijabla>
  </DomainObject.Predmet.ProtuStrankaListNazivFormated>
  <DomainObject.Predmet.ProtuStrankaListNazivFormatedOIB>
    <izvorni_sadrzaj>
      <item>VOĆE ROYAL d.o.o. za zastupanje u crinskom postupku i trgovinu, OIB 27354046277</item>
    </izvorni_sadrzaj>
    <derivirana_varijabla naziv="DomainObject.Predmet.ProtuStrankaListNazivFormatedOIB_1">
      <item>VOĆE ROYAL d.o.o. za zastupanje u crinskom postupku i trgovinu, OIB 27354046277</item>
    </derivirana_varijabla>
  </DomainObject.Predmet.ProtuStrankaListNazivFormatedOIB>
  <DomainObject.Predmet.OstaliListFormated>
    <izvorni_sadrzaj>
      <item>Branka Malbašić</item>
      <item>Županijsko državno odvjetništvo u Zagrebu</item>
      <item>UniCredit Leasing Croatia društvo s ograničenom odgovornošću za leasing</item>
      <item>CROKOMBI društvo s ograničenom odgovornošću za kombinirani prijevoz</item>
      <item>OD Smolčić i partneri</item>
      <item>ZITEX društvo s ograničenom odgovornošću za izvođenje građevinskih radova</item>
      <item>AWT INTERNATIONAL Trgovina i usluge, d.o.o.</item>
      <item>Josip Šimović</item>
      <item>OD Maša i Monja Matić</item>
      <item>Vinko Ilenić, vl. obrta PRIJEVOZ TOPOLIĆ</item>
      <item>Milan Banić</item>
      <item>Zoran Brica</item>
      <item>Nada Ambruš, vl. obrta AMBRUŠ - Agencija za org. transporta</item>
      <item>V.R. TABERNUS d.o.o. za trgovinu u stečaju</item>
      <item>ZOU Tončić Tomislav i Urek Ivica</item>
      <item>Marijana Dedić-Lokma</item>
      <item>GRADSKO STAMBENO KOMUNALNO GOSPODARSTVO društvo s ograničenom odgovornošću za usluge, građevinarstvo i trgovinu</item>
      <item>OD Praljak &amp; Svić</item>
      <item>Općinski sud u Našicama, zemljišno-knjižni odjel</item>
      <item>OBRT PRIJEVOZ TOPOLIĆ</item>
      <item>Agencija za plaćanja u poljoprivredi, ribarstvu i ruralnom razvoju</item>
      <item>Agencija za osiguranje radničkih potraživanja u slučaju stečaja poslodavca</item>
      <item>Valentina Horvat</item>
      <item>Nenad Kljajić</item>
      <item>Milobara Zrinka</item>
      <item>Dragan Vulić</item>
      <item>ORAO d.o.o. za proizvodnju i trgovinu</item>
      <item>Hrvatska banka za obnovu i razvitak</item>
      <item>Fond za razvoj i zapošljavanje</item>
      <item>Credo banka dioničko društvo "u stečaju"</item>
      <item>HRVATSKA AGENCIJA ZA MALO GOSPODARSTVO, INOVACIJE I INVESTICIJE</item>
      <item>Jugoslav Puran</item>
      <item>REPUBLIKA HRVATSKA MINISTARSTVO FINANCIJA</item>
      <item>ZAVOD ZA JAVNO ZDRAVSTVO SVETI ROK VIROVITIČKO-PODRAVSKE ŽUPANIJE</item>
      <item>OD Radomir Borotić i Darko Novačić</item>
      <item>Matijana Ćulap</item>
      <item>Duško Vučevac</item>
      <item>ZOU Gordana Prolić Duboja i Zrinka Širić</item>
      <item>GRAD ZAGREB</item>
    </izvorni_sadrzaj>
    <derivirana_varijabla naziv="DomainObject.Predmet.OstaliListFormated_1">
      <item>Branka Malbašić</item>
      <item>Županijsko državno odvjetništvo u Zagrebu</item>
      <item>UniCredit Leasing Croatia društvo s ograničenom odgovornošću za leasing</item>
      <item>CROKOMBI društvo s ograničenom odgovornošću za kombinirani prijevoz</item>
      <item>OD Smolčić i partneri</item>
      <item>ZITEX društvo s ograničenom odgovornošću za izvođenje građevinskih radova</item>
      <item>AWT INTERNATIONAL Trgovina i usluge, d.o.o.</item>
      <item>Josip Šimović</item>
      <item>OD Maša i Monja Matić</item>
      <item>Vinko Ilenić, vl. obrta PRIJEVOZ TOPOLIĆ</item>
      <item>Milan Banić</item>
      <item>Zoran Brica</item>
      <item>Nada Ambruš, vl. obrta AMBRUŠ - Agencija za org. transporta</item>
      <item>V.R. TABERNUS d.o.o. za trgovinu u stečaju</item>
      <item>ZOU Tončić Tomislav i Urek Ivica</item>
      <item>Marijana Dedić-Lokma</item>
      <item>GRADSKO STAMBENO KOMUNALNO GOSPODARSTVO društvo s ograničenom odgovornošću za usluge, građevinarstvo i trgovinu</item>
      <item>OD Praljak &amp; Svić</item>
      <item>Općinski sud u Našicama, zemljišno-knjižni odjel</item>
      <item>OBRT PRIJEVOZ TOPOLIĆ</item>
      <item>Agencija za plaćanja u poljoprivredi, ribarstvu i ruralnom razvoju</item>
      <item>Agencija za osiguranje radničkih potraživanja u slučaju stečaja poslodavca</item>
      <item>Valentina Horvat</item>
      <item>Nenad Kljajić</item>
      <item>Milobara Zrinka</item>
      <item>Dragan Vulić</item>
      <item>ORAO d.o.o. za proizvodnju i trgovinu</item>
      <item>Hrvatska banka za obnovu i razvitak</item>
      <item>Fond za razvoj i zapošljavanje</item>
      <item>Credo banka dioničko društvo "u stečaju"</item>
      <item>HRVATSKA AGENCIJA ZA MALO GOSPODARSTVO, INOVACIJE I INVESTICIJE</item>
      <item>Jugoslav Puran</item>
      <item>REPUBLIKA HRVATSKA MINISTARSTVO FINANCIJA</item>
      <item>ZAVOD ZA JAVNO ZDRAVSTVO SVETI ROK VIROVITIČKO-PODRAVSKE ŽUPANIJE</item>
      <item>OD Radomir Borotić i Darko Novačić</item>
      <item>Matijana Ćulap</item>
      <item>Duško Vučevac</item>
      <item>ZOU Gordana Prolić Duboja i Zrinka Širić</item>
      <item>GRAD ZAGREB</item>
    </derivirana_varijabla>
  </DomainObject.Predmet.OstaliListFormated>
  <DomainObject.Predmet.OstaliListFormatedOIB>
    <izvorni_sadrzaj>
      <item>Branka Malbašić, OIB 93517569919</item>
      <item>Županijsko državno odvjetništvo u Zagrebu</item>
      <item>UniCredit Leasing Croatia društvo s ograničenom odgovornošću za leasing, OIB 18736141210</item>
      <item>CROKOMBI društvo s ograničenom odgovornošću za kombinirani prijevoz, OIB 17940814477</item>
      <item>OD Smolčić i partneri</item>
      <item>ZITEX društvo s ograničenom odgovornošću za izvođenje građevinskih radova, OIB 91166929650</item>
      <item>AWT INTERNATIONAL Trgovina i usluge, d.o.o., OIB 57159149897</item>
      <item>Josip Šimović</item>
      <item>OD Maša i Monja Matić</item>
      <item>Vinko Ilenić, vl. obrta PRIJEVOZ TOPOLIĆ</item>
      <item>Milan Banić</item>
      <item>Zoran Brica</item>
      <item>Nada Ambruš, vl. obrta AMBRUŠ - Agencija za org. transporta</item>
      <item>V.R. TABERNUS d.o.o. za trgovinu u stečaju, OIB 10817745628</item>
      <item>ZOU Tončić Tomislav i Urek Ivica</item>
      <item>Marijana Dedić-Lokma</item>
      <item>GRADSKO STAMBENO KOMUNALNO GOSPODARSTVO društvo s ograničenom odgovornošću za usluge, građevinarstvo i trgovinu, OIB 03744272526</item>
      <item>OD Praljak &amp; Svić</item>
      <item>Općinski sud u Našicama, zemljišno-knjižni odjel</item>
      <item>OBRT PRIJEVOZ TOPOLIĆ</item>
      <item>Agencija za plaćanja u poljoprivredi, ribarstvu i ruralnom razvoju, OIB 99122235709</item>
      <item>Agencija za osiguranje radničkih potraživanja u slučaju stečaja poslodavca, OIB 04323472109</item>
      <item>Valentina Horvat</item>
      <item>Nenad Kljajić</item>
      <item>Milobara Zrinka</item>
      <item>Dragan Vulić</item>
      <item>ORAO d.o.o. za proizvodnju i trgovinu, OIB 62919225671</item>
      <item>Hrvatska banka za obnovu i razvitak</item>
      <item>Fond za razvoj i zapošljavanje</item>
      <item>Credo banka dioničko društvo "u stečaju", OIB 94141384086</item>
      <item>HRVATSKA AGENCIJA ZA MALO GOSPODARSTVO, INOVACIJE I INVESTICIJE, OIB 25609559342</item>
      <item>Jugoslav Puran</item>
      <item>REPUBLIKA HRVATSKA MINISTARSTVO FINANCIJA, OIB 18683136487</item>
      <item>ZAVOD ZA JAVNO ZDRAVSTVO SVETI ROK VIROVITIČKO-PODRAVSKE ŽUPANIJE, OIB 76860791838</item>
      <item>OD Radomir Borotić i Darko Novačić, OIB </item>
      <item>Matijana Ćulap</item>
      <item>Duško Vučevac</item>
      <item>ZOU Gordana Prolić Duboja i Zrinka Širić</item>
      <item>GRAD ZAGREB, OIB 61817894937</item>
    </izvorni_sadrzaj>
    <derivirana_varijabla naziv="DomainObject.Predmet.OstaliListFormatedOIB_1">
      <item>Branka Malbašić, OIB 93517569919</item>
      <item>Županijsko državno odvjetništvo u Zagrebu</item>
      <item>UniCredit Leasing Croatia društvo s ograničenom odgovornošću za leasing, OIB 18736141210</item>
      <item>CROKOMBI društvo s ograničenom odgovornošću za kombinirani prijevoz, OIB 17940814477</item>
      <item>OD Smolčić i partneri</item>
      <item>ZITEX društvo s ograničenom odgovornošću za izvođenje građevinskih radova, OIB 91166929650</item>
      <item>AWT INTERNATIONAL Trgovina i usluge, d.o.o., OIB 57159149897</item>
      <item>Josip Šimović</item>
      <item>OD Maša i Monja Matić</item>
      <item>Vinko Ilenić, vl. obrta PRIJEVOZ TOPOLIĆ</item>
      <item>Milan Banić</item>
      <item>Zoran Brica</item>
      <item>Nada Ambruš, vl. obrta AMBRUŠ - Agencija za org. transporta</item>
      <item>V.R. TABERNUS d.o.o. za trgovinu u stečaju, OIB 10817745628</item>
      <item>ZOU Tončić Tomislav i Urek Ivica</item>
      <item>Marijana Dedić-Lokma</item>
      <item>GRADSKO STAMBENO KOMUNALNO GOSPODARSTVO društvo s ograničenom odgovornošću za usluge, građevinarstvo i trgovinu, OIB 03744272526</item>
      <item>OD Praljak &amp; Svić</item>
      <item>Općinski sud u Našicama, zemljišno-knjižni odjel</item>
      <item>OBRT PRIJEVOZ TOPOLIĆ</item>
      <item>Agencija za plaćanja u poljoprivredi, ribarstvu i ruralnom razvoju, OIB 99122235709</item>
      <item>Agencija za osiguranje radničkih potraživanja u slučaju stečaja poslodavca, OIB 04323472109</item>
      <item>Valentina Horvat</item>
      <item>Nenad Kljajić</item>
      <item>Milobara Zrinka</item>
      <item>Dragan Vulić</item>
      <item>ORAO d.o.o. za proizvodnju i trgovinu, OIB 62919225671</item>
      <item>Hrvatska banka za obnovu i razvitak</item>
      <item>Fond za razvoj i zapošljavanje</item>
      <item>Credo banka dioničko društvo "u stečaju", OIB 94141384086</item>
      <item>HRVATSKA AGENCIJA ZA MALO GOSPODARSTVO, INOVACIJE I INVESTICIJE, OIB 25609559342</item>
      <item>Jugoslav Puran</item>
      <item>REPUBLIKA HRVATSKA MINISTARSTVO FINANCIJA, OIB 18683136487</item>
      <item>ZAVOD ZA JAVNO ZDRAVSTVO SVETI ROK VIROVITIČKO-PODRAVSKE ŽUPANIJE, OIB 76860791838</item>
      <item>OD Radomir Borotić i Darko Novačić, OIB </item>
      <item>Matijana Ćulap</item>
      <item>Duško Vučevac</item>
      <item>ZOU Gordana Prolić Duboja i Zrinka Širić</item>
      <item>GRAD ZAGREB, OIB 61817894937</item>
    </derivirana_varijabla>
  </DomainObject.Predmet.OstaliListFormatedOIB>
  <DomainObject.Predmet.OstaliListFormatedWithAdress>
    <izvorni_sadrzaj>
      <item>Branka Malbašić, Kolodvorska 2, 44320 Kutina</item>
      <item>Županijsko državno odvjetništvo u Zagrebu</item>
      <item>UniCredit Leasing Croatia društvo s ograničenom odgovornošću za leasing, Heinzelova 33, 10000 Zagreb</item>
      <item>CROKOMBI društvo s ograničenom odgovornošću za kombinirani prijevoz, Ul. A. Hebranga 10, 10000 Zagreb</item>
      <item>OD Smolčić i partneri, Jurišićeva 23, 10000 Zagreb</item>
      <item>ZITEX društvo s ograničenom odgovornošću za izvođenje građevinskih radova, Vukovarska 12, 31540 Donji Miholjac</item>
      <item>AWT INTERNATIONAL Trgovina i usluge, d.o.o., Slavonska avenija 52a, 10000 Zagreb</item>
      <item>Josip Šimović, Marjanovićev prilaz 13, 10000 Zagreb</item>
      <item>OD Maša i Monja Matić, Bednjanska 8/1, 10000 Zagreb</item>
      <item>Vinko Ilenić, vl. obrta PRIJEVOZ TOPOLIĆ, Žlebec 14, 10000 Zagreb</item>
      <item>Milan Banić, Ilica 60, 10000 Zagreb</item>
      <item>Zoran Brica, S. Radića 19, 40000 Čakovec</item>
      <item>Nada Ambruš, vl. obrta AMBRUŠ - Agencija za org. transporta, Pleškovec 55, 40000 Pleškovec</item>
      <item>V.R. TABERNUS d.o.o. za trgovinu u stečaju, I. Sunekov odvojak 31H, 10000 Zagreb</item>
      <item>ZOU Tončić Tomislav i Urek Ivica, Teslina 3, 10000 Zagreb</item>
      <item>Marijana Dedić-Lokma, Horvaćanska 21, 10000 Zagreb</item>
      <item>GRADSKO STAMBENO KOMUNALNO GOSPODARSTVO društvo s ograničenom odgovornošću za usluge, građevinarstvo i trgovinu, Savska c. 1, 10000 Zagreb</item>
      <item>OD Praljak &amp; Svić, Centar 2000 - Radnička c. 37b, 10000 Zagreb</item>
      <item>Općinski sud u Našicama, zemljišno-knjižni odjel, x, 31500 Našice</item>
      <item>OBRT PRIJEVOZ TOPOLIĆ, Žlebec 14, 10000 Zagreb</item>
      <item>Agencija za plaćanja u poljoprivredi, ribarstvu i ruralnom razvoju, Ul. grada Vukovara 269d, 10000 Zagreb</item>
      <item>Agencija za osiguranje radničkih potraživanja u slučaju stečaja poslodavca, Frankopanska 11, 10000 Zagreb</item>
      <item>Valentina Horvat, Matije Gupca 97, 31511 Đurđenovac</item>
      <item>Nenad Kljajić, Matije Gupca 2, 31511 Đurđenovac</item>
      <item>Milobara Zrinka, Kolodvorska 88, 33514 Čačinci</item>
      <item>Dragan Vulić, Nikole Tesle 43, 31511 Đurđenovac</item>
      <item>ORAO d.o.o. za proizvodnju i trgovinu, Vinkovačka 1/A, 31000 Osijek</item>
      <item>Hrvatska banka za obnovu i razvitak, Strossmayerov trg 9, 10000 Zagreb</item>
      <item>Fond za razvoj i zapošljavanje, Preobraženska 4, 10000 Zagreb</item>
      <item>Credo banka dioničko društvo "u stečaju", Zrinjsko Frankopanska 58, 21000 Split</item>
      <item>HRVATSKA AGENCIJA ZA MALO GOSPODARSTVO, INOVACIJE I INVESTICIJE, Prilaz Gjure Deželića 7, 10000 Zagreb</item>
      <item>Jugoslav Puran, Josipa Jelačića 12, 43000 Bjelovar</item>
      <item>REPUBLIKA HRVATSKA MINISTARSTVO FINANCIJA, Av. Dubrovnik 32, 10000 Zagreb</item>
      <item>ZAVOD ZA JAVNO ZDRAVSTVO SVETI ROK VIROVITIČKO-PODRAVSKE ŽUPANIJE, Ljudevita Gaja 21, 33000 Virovitica</item>
      <item>OD Radomir Borotić i Darko Novačić, Masarykova 14, 33000 Virovitica</item>
      <item>Matijana Ćulap, Gajeva 53/II, 10000 Zagreb</item>
      <item>Duško Vučevac, Savska c. 1, 10000 Zagreb</item>
      <item>ZOU Gordana Prolić Duboja i Zrinka Širić, Radnička c. 52, 10000 Zagreb</item>
      <item>GRAD ZAGREB, Trg Stjepana Radića 1, 10000 Zagreb</item>
    </izvorni_sadrzaj>
    <derivirana_varijabla naziv="DomainObject.Predmet.OstaliListFormatedWithAdress_1">
      <item>Branka Malbašić, Kolodvorska 2, 44320 Kutina</item>
      <item>Županijsko državno odvjetništvo u Zagrebu</item>
      <item>UniCredit Leasing Croatia društvo s ograničenom odgovornošću za leasing, Heinzelova 33, 10000 Zagreb</item>
      <item>CROKOMBI društvo s ograničenom odgovornošću za kombinirani prijevoz, Ul. A. Hebranga 10, 10000 Zagreb</item>
      <item>OD Smolčić i partneri, Jurišićeva 23, 10000 Zagreb</item>
      <item>ZITEX društvo s ograničenom odgovornošću za izvođenje građevinskih radova, Vukovarska 12, 31540 Donji Miholjac</item>
      <item>AWT INTERNATIONAL Trgovina i usluge, d.o.o., Slavonska avenija 52a, 10000 Zagreb</item>
      <item>Josip Šimović, Marjanovićev prilaz 13, 10000 Zagreb</item>
      <item>OD Maša i Monja Matić, Bednjanska 8/1, 10000 Zagreb</item>
      <item>Vinko Ilenić, vl. obrta PRIJEVOZ TOPOLIĆ, Žlebec 14, 10000 Zagreb</item>
      <item>Milan Banić, Ilica 60, 10000 Zagreb</item>
      <item>Zoran Brica, S. Radića 19, 40000 Čakovec</item>
      <item>Nada Ambruš, vl. obrta AMBRUŠ - Agencija za org. transporta, Pleškovec 55, 40000 Pleškovec</item>
      <item>V.R. TABERNUS d.o.o. za trgovinu u stečaju, I. Sunekov odvojak 31H, 10000 Zagreb</item>
      <item>ZOU Tončić Tomislav i Urek Ivica, Teslina 3, 10000 Zagreb</item>
      <item>Marijana Dedić-Lokma, Horvaćanska 21, 10000 Zagreb</item>
      <item>GRADSKO STAMBENO KOMUNALNO GOSPODARSTVO društvo s ograničenom odgovornošću za usluge, građevinarstvo i trgovinu, Savska c. 1, 10000 Zagreb</item>
      <item>OD Praljak &amp; Svić, Centar 2000 - Radnička c. 37b, 10000 Zagreb</item>
      <item>Općinski sud u Našicama, zemljišno-knjižni odjel, x, 31500 Našice</item>
      <item>OBRT PRIJEVOZ TOPOLIĆ, Žlebec 14, 10000 Zagreb</item>
      <item>Agencija za plaćanja u poljoprivredi, ribarstvu i ruralnom razvoju, Ul. grada Vukovara 269d, 10000 Zagreb</item>
      <item>Agencija za osiguranje radničkih potraživanja u slučaju stečaja poslodavca, Frankopanska 11, 10000 Zagreb</item>
      <item>Valentina Horvat, Matije Gupca 97, 31511 Đurđenovac</item>
      <item>Nenad Kljajić, Matije Gupca 2, 31511 Đurđenovac</item>
      <item>Milobara Zrinka, Kolodvorska 88, 33514 Čačinci</item>
      <item>Dragan Vulić, Nikole Tesle 43, 31511 Đurđenovac</item>
      <item>ORAO d.o.o. za proizvodnju i trgovinu, Vinkovačka 1/A, 31000 Osijek</item>
      <item>Hrvatska banka za obnovu i razvitak, Strossmayerov trg 9, 10000 Zagreb</item>
      <item>Fond za razvoj i zapošljavanje, Preobraženska 4, 10000 Zagreb</item>
      <item>Credo banka dioničko društvo "u stečaju", Zrinjsko Frankopanska 58, 21000 Split</item>
      <item>HRVATSKA AGENCIJA ZA MALO GOSPODARSTVO, INOVACIJE I INVESTICIJE, Prilaz Gjure Deželića 7, 10000 Zagreb</item>
      <item>Jugoslav Puran, Josipa Jelačića 12, 43000 Bjelovar</item>
      <item>REPUBLIKA HRVATSKA MINISTARSTVO FINANCIJA, Av. Dubrovnik 32, 10000 Zagreb</item>
      <item>ZAVOD ZA JAVNO ZDRAVSTVO SVETI ROK VIROVITIČKO-PODRAVSKE ŽUPANIJE, Ljudevita Gaja 21, 33000 Virovitica</item>
      <item>OD Radomir Borotić i Darko Novačić, Masarykova 14, 33000 Virovitica</item>
      <item>Matijana Ćulap, Gajeva 53/II, 10000 Zagreb</item>
      <item>Duško Vučevac, Savska c. 1, 10000 Zagreb</item>
      <item>ZOU Gordana Prolić Duboja i Zrinka Širić, Radnička c. 52, 10000 Zagreb</item>
      <item>GRAD ZAGREB, Trg Stjepana Radića 1, 10000 Zagreb</item>
    </derivirana_varijabla>
  </DomainObject.Predmet.OstaliListFormatedWithAdress>
  <DomainObject.Predmet.OstaliListFormatedWithAdressOIB>
    <izvorni_sadrzaj>
      <item>Branka Malbašić, OIB 93517569919, Kolodvorska 2, 44320 Kutina</item>
      <item>Županijsko državno odvjetništvo u Zagrebu</item>
      <item>UniCredit Leasing Croatia društvo s ograničenom odgovornošću za leasing, OIB 18736141210, Heinzelova 33, 10000 Zagreb</item>
      <item>CROKOMBI društvo s ograničenom odgovornošću za kombinirani prijevoz, OIB 17940814477, Ul. A. Hebranga 10, 10000 Zagreb</item>
      <item>OD Smolčić i partneri, Jurišićeva 23, 10000 Zagreb</item>
      <item>ZITEX društvo s ograničenom odgovornošću za izvođenje građevinskih radova, OIB 91166929650, Vukovarska 12, 31540 Donji Miholjac</item>
      <item>AWT INTERNATIONAL Trgovina i usluge, d.o.o., OIB 57159149897, Slavonska avenija 52a, 10000 Zagreb</item>
      <item>Josip Šimović, Marjanovićev prilaz 13, 10000 Zagreb</item>
      <item>OD Maša i Monja Matić, Bednjanska 8/1, 10000 Zagreb</item>
      <item>Vinko Ilenić, vl. obrta PRIJEVOZ TOPOLIĆ, Žlebec 14, 10000 Zagreb</item>
      <item>Milan Banić, Ilica 60, 10000 Zagreb</item>
      <item>Zoran Brica, S. Radića 19, 40000 Čakovec</item>
      <item>Nada Ambruš, vl. obrta AMBRUŠ - Agencija za org. transporta, Pleškovec 55, 40000 Pleškovec</item>
      <item>V.R. TABERNUS d.o.o. za trgovinu u stečaju, OIB 10817745628, I. Sunekov odvojak 31H, 10000 Zagreb</item>
      <item>ZOU Tončić Tomislav i Urek Ivica, Teslina 3, 10000 Zagreb</item>
      <item>Marijana Dedić-Lokma, Horvaćanska 21, 10000 Zagreb</item>
      <item>GRADSKO STAMBENO KOMUNALNO GOSPODARSTVO društvo s ograničenom odgovornošću za usluge, građevinarstvo i trgovinu, OIB 03744272526, Savska c. 1, 10000 Zagreb</item>
      <item>OD Praljak &amp; Svić, Centar 2000 - Radnička c. 37b, 10000 Zagreb</item>
      <item>Općinski sud u Našicama, zemljišno-knjižni odjel, x, 31500 Našice</item>
      <item>OBRT PRIJEVOZ TOPOLIĆ, Žlebec 14, 10000 Zagreb</item>
      <item>Agencija za plaćanja u poljoprivredi, ribarstvu i ruralnom razvoju, OIB 99122235709, Ul. grada Vukovara 269d, 10000 Zagreb</item>
      <item>Agencija za osiguranje radničkih potraživanja u slučaju stečaja poslodavca, OIB 04323472109, Frankopanska 11, 10000 Zagreb</item>
      <item>Valentina Horvat, Matije Gupca 97, 31511 Đurđenovac</item>
      <item>Nenad Kljajić, Matije Gupca 2, 31511 Đurđenovac</item>
      <item>Milobara Zrinka, Kolodvorska 88, 33514 Čačinci</item>
      <item>Dragan Vulić, Nikole Tesle 43, 31511 Đurđenovac</item>
      <item>ORAO d.o.o. za proizvodnju i trgovinu, OIB 62919225671, Vinkovačka 1/A, 31000 Osijek</item>
      <item>Hrvatska banka za obnovu i razvitak, Strossmayerov trg 9, 10000 Zagreb</item>
      <item>Fond za razvoj i zapošljavanje, Preobraženska 4, 10000 Zagreb</item>
      <item>Credo banka dioničko društvo "u stečaju", OIB 94141384086, Zrinjsko Frankopanska 58, 21000 Split</item>
      <item>HRVATSKA AGENCIJA ZA MALO GOSPODARSTVO, INOVACIJE I INVESTICIJE, OIB 25609559342, Prilaz Gjure Deželića 7, 10000 Zagreb</item>
      <item>Jugoslav Puran, Josipa Jelačića 12, 43000 Bjelovar</item>
      <item>REPUBLIKA HRVATSKA MINISTARSTVO FINANCIJA, OIB 18683136487, Av. Dubrovnik 32, 10000 Zagreb</item>
      <item>ZAVOD ZA JAVNO ZDRAVSTVO SVETI ROK VIROVITIČKO-PODRAVSKE ŽUPANIJE, OIB 76860791838, Ljudevita Gaja 21, 33000 Virovitica</item>
      <item>OD Radomir Borotić i Darko Novačić, OIB , Masarykova 14, 33000 Virovitica</item>
      <item>Matijana Ćulap, Gajeva 53/II, 10000 Zagreb</item>
      <item>Duško Vučevac, Savska c. 1, 10000 Zagreb</item>
      <item>ZOU Gordana Prolić Duboja i Zrinka Širić, Radnička c. 52, 10000 Zagreb</item>
      <item>GRAD ZAGREB, OIB 61817894937, Trg Stjepana Radića 1, 10000 Zagreb</item>
    </izvorni_sadrzaj>
    <derivirana_varijabla naziv="DomainObject.Predmet.OstaliListFormatedWithAdressOIB_1">
      <item>Branka Malbašić, OIB 93517569919, Kolodvorska 2, 44320 Kutina</item>
      <item>Županijsko državno odvjetništvo u Zagrebu</item>
      <item>UniCredit Leasing Croatia društvo s ograničenom odgovornošću za leasing, OIB 18736141210, Heinzelova 33, 10000 Zagreb</item>
      <item>CROKOMBI društvo s ograničenom odgovornošću za kombinirani prijevoz, OIB 17940814477, Ul. A. Hebranga 10, 10000 Zagreb</item>
      <item>OD Smolčić i partneri, Jurišićeva 23, 10000 Zagreb</item>
      <item>ZITEX društvo s ograničenom odgovornošću za izvođenje građevinskih radova, OIB 91166929650, Vukovarska 12, 31540 Donji Miholjac</item>
      <item>AWT INTERNATIONAL Trgovina i usluge, d.o.o., OIB 57159149897, Slavonska avenija 52a, 10000 Zagreb</item>
      <item>Josip Šimović, Marjanovićev prilaz 13, 10000 Zagreb</item>
      <item>OD Maša i Monja Matić, Bednjanska 8/1, 10000 Zagreb</item>
      <item>Vinko Ilenić, vl. obrta PRIJEVOZ TOPOLIĆ, Žlebec 14, 10000 Zagreb</item>
      <item>Milan Banić, Ilica 60, 10000 Zagreb</item>
      <item>Zoran Brica, S. Radića 19, 40000 Čakovec</item>
      <item>Nada Ambruš, vl. obrta AMBRUŠ - Agencija za org. transporta, Pleškovec 55, 40000 Pleškovec</item>
      <item>V.R. TABERNUS d.o.o. za trgovinu u stečaju, OIB 10817745628, I. Sunekov odvojak 31H, 10000 Zagreb</item>
      <item>ZOU Tončić Tomislav i Urek Ivica, Teslina 3, 10000 Zagreb</item>
      <item>Marijana Dedić-Lokma, Horvaćanska 21, 10000 Zagreb</item>
      <item>GRADSKO STAMBENO KOMUNALNO GOSPODARSTVO društvo s ograničenom odgovornošću za usluge, građevinarstvo i trgovinu, OIB 03744272526, Savska c. 1, 10000 Zagreb</item>
      <item>OD Praljak &amp; Svić, Centar 2000 - Radnička c. 37b, 10000 Zagreb</item>
      <item>Općinski sud u Našicama, zemljišno-knjižni odjel, x, 31500 Našice</item>
      <item>OBRT PRIJEVOZ TOPOLIĆ, Žlebec 14, 10000 Zagreb</item>
      <item>Agencija za plaćanja u poljoprivredi, ribarstvu i ruralnom razvoju, OIB 99122235709, Ul. grada Vukovara 269d, 10000 Zagreb</item>
      <item>Agencija za osiguranje radničkih potraživanja u slučaju stečaja poslodavca, OIB 04323472109, Frankopanska 11, 10000 Zagreb</item>
      <item>Valentina Horvat, Matije Gupca 97, 31511 Đurđenovac</item>
      <item>Nenad Kljajić, Matije Gupca 2, 31511 Đurđenovac</item>
      <item>Milobara Zrinka, Kolodvorska 88, 33514 Čačinci</item>
      <item>Dragan Vulić, Nikole Tesle 43, 31511 Đurđenovac</item>
      <item>ORAO d.o.o. za proizvodnju i trgovinu, OIB 62919225671, Vinkovačka 1/A, 31000 Osijek</item>
      <item>Hrvatska banka za obnovu i razvitak, Strossmayerov trg 9, 10000 Zagreb</item>
      <item>Fond za razvoj i zapošljavanje, Preobraženska 4, 10000 Zagreb</item>
      <item>Credo banka dioničko društvo "u stečaju", OIB 94141384086, Zrinjsko Frankopanska 58, 21000 Split</item>
      <item>HRVATSKA AGENCIJA ZA MALO GOSPODARSTVO, INOVACIJE I INVESTICIJE, OIB 25609559342, Prilaz Gjure Deželića 7, 10000 Zagreb</item>
      <item>Jugoslav Puran, Josipa Jelačića 12, 43000 Bjelovar</item>
      <item>REPUBLIKA HRVATSKA MINISTARSTVO FINANCIJA, OIB 18683136487, Av. Dubrovnik 32, 10000 Zagreb</item>
      <item>ZAVOD ZA JAVNO ZDRAVSTVO SVETI ROK VIROVITIČKO-PODRAVSKE ŽUPANIJE, OIB 76860791838, Ljudevita Gaja 21, 33000 Virovitica</item>
      <item>OD Radomir Borotić i Darko Novačić, OIB , Masarykova 14, 33000 Virovitica</item>
      <item>Matijana Ćulap, Gajeva 53/II, 10000 Zagreb</item>
      <item>Duško Vučevac, Savska c. 1, 10000 Zagreb</item>
      <item>ZOU Gordana Prolić Duboja i Zrinka Širić, Radnička c. 52, 10000 Zagreb</item>
      <item>GRAD ZAGREB, OIB 61817894937, Trg Stjepana Radića 1, 10000 Zagreb</item>
    </derivirana_varijabla>
  </DomainObject.Predmet.OstaliListFormatedWithAdressOIB>
  <DomainObject.Predmet.OstaliListNazivFormated>
    <izvorni_sadrzaj>
      <item>Branka Malbašić</item>
      <item>Županijsko državno odvjetništvo u Zagrebu</item>
      <item>UniCredit Leasing Croatia društvo s ograničenom odgovornošću za leasing</item>
      <item>CROKOMBI društvo s ograničenom odgovornošću za kombinirani prijevoz</item>
      <item>OD Smolčić i partneri</item>
      <item>ZITEX društvo s ograničenom odgovornošću za izvođenje građevinskih radova</item>
      <item>AWT INTERNATIONAL Trgovina i usluge, d.o.o.</item>
      <item>Josip Šimović</item>
      <item>OD Maša i Monja Matić</item>
      <item>Vinko Ilenić, vl. obrta PRIJEVOZ TOPOLIĆ</item>
      <item>Milan Banić</item>
      <item>Zoran Brica</item>
      <item>Nada Ambruš, vl. obrta AMBRUŠ - Agencija za org. transporta</item>
      <item>V.R. TABERNUS d.o.o. za trgovinu u stečaju</item>
      <item>ZOU Tončić Tomislav i Urek Ivica</item>
      <item>Marijana Dedić-Lokma</item>
      <item>GRADSKO STAMBENO KOMUNALNO GOSPODARSTVO društvo s ograničenom odgovornošću za usluge, građevinarstvo i trgovinu</item>
      <item>OD Praljak &amp; Svić</item>
      <item>Općinski sud u Našicama, zemljišno-knjižni odjel</item>
      <item>OBRT PRIJEVOZ TOPOLIĆ</item>
      <item>Agencija za plaćanja u poljoprivredi, ribarstvu i ruralnom razvoju</item>
      <item>Agencija za osiguranje radničkih potraživanja u slučaju stečaja poslodavca</item>
      <item>Valentina Horvat</item>
      <item>Nenad Kljajić</item>
      <item>Milobara Zrinka</item>
      <item>Dragan Vulić</item>
      <item>ORAO d.o.o. za proizvodnju i trgovinu</item>
      <item>Hrvatska banka za obnovu i razvitak</item>
      <item>Fond za razvoj i zapošljavanje</item>
      <item>Credo banka dioničko društvo "u stečaju"</item>
      <item>HRVATSKA AGENCIJA ZA MALO GOSPODARSTVO, INOVACIJE I INVESTICIJE</item>
      <item>Jugoslav Puran</item>
      <item>REPUBLIKA HRVATSKA MINISTARSTVO FINANCIJA</item>
      <item>ZAVOD ZA JAVNO ZDRAVSTVO SVETI ROK VIROVITIČKO-PODRAVSKE ŽUPANIJE</item>
      <item>OD Radomir Borotić i Darko Novačić</item>
      <item>Matijana Ćulap</item>
      <item>Duško Vučevac</item>
      <item>ZOU Gordana Prolić Duboja i Zrinka Širić</item>
      <item>GRAD ZAGREB</item>
    </izvorni_sadrzaj>
    <derivirana_varijabla naziv="DomainObject.Predmet.OstaliListNazivFormated_1">
      <item>Branka Malbašić</item>
      <item>Županijsko državno odvjetništvo u Zagrebu</item>
      <item>UniCredit Leasing Croatia društvo s ograničenom odgovornošću za leasing</item>
      <item>CROKOMBI društvo s ograničenom odgovornošću za kombinirani prijevoz</item>
      <item>OD Smolčić i partneri</item>
      <item>ZITEX društvo s ograničenom odgovornošću za izvođenje građevinskih radova</item>
      <item>AWT INTERNATIONAL Trgovina i usluge, d.o.o.</item>
      <item>Josip Šimović</item>
      <item>OD Maša i Monja Matić</item>
      <item>Vinko Ilenić, vl. obrta PRIJEVOZ TOPOLIĆ</item>
      <item>Milan Banić</item>
      <item>Zoran Brica</item>
      <item>Nada Ambruš, vl. obrta AMBRUŠ - Agencija za org. transporta</item>
      <item>V.R. TABERNUS d.o.o. za trgovinu u stečaju</item>
      <item>ZOU Tončić Tomislav i Urek Ivica</item>
      <item>Marijana Dedić-Lokma</item>
      <item>GRADSKO STAMBENO KOMUNALNO GOSPODARSTVO društvo s ograničenom odgovornošću za usluge, građevinarstvo i trgovinu</item>
      <item>OD Praljak &amp; Svić</item>
      <item>Općinski sud u Našicama, zemljišno-knjižni odjel</item>
      <item>OBRT PRIJEVOZ TOPOLIĆ</item>
      <item>Agencija za plaćanja u poljoprivredi, ribarstvu i ruralnom razvoju</item>
      <item>Agencija za osiguranje radničkih potraživanja u slučaju stečaja poslodavca</item>
      <item>Valentina Horvat</item>
      <item>Nenad Kljajić</item>
      <item>Milobara Zrinka</item>
      <item>Dragan Vulić</item>
      <item>ORAO d.o.o. za proizvodnju i trgovinu</item>
      <item>Hrvatska banka za obnovu i razvitak</item>
      <item>Fond za razvoj i zapošljavanje</item>
      <item>Credo banka dioničko društvo "u stečaju"</item>
      <item>HRVATSKA AGENCIJA ZA MALO GOSPODARSTVO, INOVACIJE I INVESTICIJE</item>
      <item>Jugoslav Puran</item>
      <item>REPUBLIKA HRVATSKA MINISTARSTVO FINANCIJA</item>
      <item>ZAVOD ZA JAVNO ZDRAVSTVO SVETI ROK VIROVITIČKO-PODRAVSKE ŽUPANIJE</item>
      <item>OD Radomir Borotić i Darko Novačić</item>
      <item>Matijana Ćulap</item>
      <item>Duško Vučevac</item>
      <item>ZOU Gordana Prolić Duboja i Zrinka Širić</item>
      <item>GRAD ZAGREB</item>
    </derivirana_varijabla>
  </DomainObject.Predmet.OstaliListNazivFormated>
  <DomainObject.Predmet.OstaliListNazivFormatedOIB>
    <izvorni_sadrzaj>
      <item>Branka Malbašić, OIB 93517569919</item>
      <item>Županijsko državno odvjetništvo u Zagrebu</item>
      <item>UniCredit Leasing Croatia društvo s ograničenom odgovornošću za leasing, OIB 18736141210</item>
      <item>CROKOMBI društvo s ograničenom odgovornošću za kombinirani prijevoz, OIB 17940814477</item>
      <item>OD Smolčić i partneri</item>
      <item>ZITEX društvo s ograničenom odgovornošću za izvođenje građevinskih radova, OIB 91166929650</item>
      <item>AWT INTERNATIONAL Trgovina i usluge, d.o.o., OIB 57159149897</item>
      <item>Josip Šimović</item>
      <item>OD Maša i Monja Matić</item>
      <item>Vinko Ilenić, vl. obrta PRIJEVOZ TOPOLIĆ</item>
      <item>Milan Banić</item>
      <item>Zoran Brica</item>
      <item>Nada Ambruš, vl. obrta AMBRUŠ - Agencija za org. transporta</item>
      <item>V.R. TABERNUS d.o.o. za trgovinu u stečaju, OIB 10817745628</item>
      <item>ZOU Tončić Tomislav i Urek Ivica</item>
      <item>Marijana Dedić-Lokma</item>
      <item>GRADSKO STAMBENO KOMUNALNO GOSPODARSTVO društvo s ograničenom odgovornošću za usluge, građevinarstvo i trgovinu, OIB 03744272526</item>
      <item>OD Praljak &amp; Svić</item>
      <item>Općinski sud u Našicama, zemljišno-knjižni odjel</item>
      <item>OBRT PRIJEVOZ TOPOLIĆ</item>
      <item>Agencija za plaćanja u poljoprivredi, ribarstvu i ruralnom razvoju, OIB 99122235709</item>
      <item>Agencija za osiguranje radničkih potraživanja u slučaju stečaja poslodavca, OIB 04323472109</item>
      <item>Valentina Horvat</item>
      <item>Nenad Kljajić</item>
      <item>Milobara Zrinka</item>
      <item>Dragan Vulić</item>
      <item>ORAO d.o.o. za proizvodnju i trgovinu, OIB 62919225671</item>
      <item>Hrvatska banka za obnovu i razvitak</item>
      <item>Fond za razvoj i zapošljavanje</item>
      <item>Credo banka dioničko društvo "u stečaju", OIB 94141384086</item>
      <item>HRVATSKA AGENCIJA ZA MALO GOSPODARSTVO, INOVACIJE I INVESTICIJE, OIB 25609559342</item>
      <item>Jugoslav Puran</item>
      <item>REPUBLIKA HRVATSKA MINISTARSTVO FINANCIJA, OIB 18683136487</item>
      <item>ZAVOD ZA JAVNO ZDRAVSTVO SVETI ROK VIROVITIČKO-PODRAVSKE ŽUPANIJE, OIB 76860791838</item>
      <item>OD Radomir Borotić i Darko Novačić, OIB </item>
      <item>Matijana Ćulap</item>
      <item>Duško Vučevac</item>
      <item>ZOU Gordana Prolić Duboja i Zrinka Širić</item>
      <item>GRAD ZAGREB, OIB 61817894937</item>
    </izvorni_sadrzaj>
    <derivirana_varijabla naziv="DomainObject.Predmet.OstaliListNazivFormatedOIB_1">
      <item>Branka Malbašić, OIB 93517569919</item>
      <item>Županijsko državno odvjetništvo u Zagrebu</item>
      <item>UniCredit Leasing Croatia društvo s ograničenom odgovornošću za leasing, OIB 18736141210</item>
      <item>CROKOMBI društvo s ograničenom odgovornošću za kombinirani prijevoz, OIB 17940814477</item>
      <item>OD Smolčić i partneri</item>
      <item>ZITEX društvo s ograničenom odgovornošću za izvođenje građevinskih radova, OIB 91166929650</item>
      <item>AWT INTERNATIONAL Trgovina i usluge, d.o.o., OIB 57159149897</item>
      <item>Josip Šimović</item>
      <item>OD Maša i Monja Matić</item>
      <item>Vinko Ilenić, vl. obrta PRIJEVOZ TOPOLIĆ</item>
      <item>Milan Banić</item>
      <item>Zoran Brica</item>
      <item>Nada Ambruš, vl. obrta AMBRUŠ - Agencija za org. transporta</item>
      <item>V.R. TABERNUS d.o.o. za trgovinu u stečaju, OIB 10817745628</item>
      <item>ZOU Tončić Tomislav i Urek Ivica</item>
      <item>Marijana Dedić-Lokma</item>
      <item>GRADSKO STAMBENO KOMUNALNO GOSPODARSTVO društvo s ograničenom odgovornošću za usluge, građevinarstvo i trgovinu, OIB 03744272526</item>
      <item>OD Praljak &amp; Svić</item>
      <item>Općinski sud u Našicama, zemljišno-knjižni odjel</item>
      <item>OBRT PRIJEVOZ TOPOLIĆ</item>
      <item>Agencija za plaćanja u poljoprivredi, ribarstvu i ruralnom razvoju, OIB 99122235709</item>
      <item>Agencija za osiguranje radničkih potraživanja u slučaju stečaja poslodavca, OIB 04323472109</item>
      <item>Valentina Horvat</item>
      <item>Nenad Kljajić</item>
      <item>Milobara Zrinka</item>
      <item>Dragan Vulić</item>
      <item>ORAO d.o.o. za proizvodnju i trgovinu, OIB 62919225671</item>
      <item>Hrvatska banka za obnovu i razvitak</item>
      <item>Fond za razvoj i zapošljavanje</item>
      <item>Credo banka dioničko društvo "u stečaju", OIB 94141384086</item>
      <item>HRVATSKA AGENCIJA ZA MALO GOSPODARSTVO, INOVACIJE I INVESTICIJE, OIB 25609559342</item>
      <item>Jugoslav Puran</item>
      <item>REPUBLIKA HRVATSKA MINISTARSTVO FINANCIJA, OIB 18683136487</item>
      <item>ZAVOD ZA JAVNO ZDRAVSTVO SVETI ROK VIROVITIČKO-PODRAVSKE ŽUPANIJE, OIB 76860791838</item>
      <item>OD Radomir Borotić i Darko Novačić, OIB </item>
      <item>Matijana Ćulap</item>
      <item>Duško Vučevac</item>
      <item>ZOU Gordana Prolić Duboja i Zrinka Širić</item>
      <item>GRAD ZAGREB, OIB 61817894937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rujna 2016.</izvorni_sadrzaj>
    <derivirana_varijabla naziv="DomainObject.Datum_1">28.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Sanja Brkić</izvorni_sadrzaj>
    <derivirana_varijabla naziv="DomainObject.Predmet.StrankaIDrugi_1">Sanja Brkić</derivirana_varijabla>
  </DomainObject.Predmet.StrankaIDrugi>
  <DomainObject.Predmet.ProtustrankaIDrugi>
    <izvorni_sadrzaj>VOĆE ROYAL d.o.o. za zastupanje u crinskom postupku i trgovinu</izvorni_sadrzaj>
    <derivirana_varijabla naziv="DomainObject.Predmet.ProtustrankaIDrugi_1">VOĆE ROYAL d.o.o. za zastupanje u crinskom postupku i trgovinu</derivirana_varijabla>
  </DomainObject.Predmet.ProtustrankaIDrugi>
  <DomainObject.Predmet.StrankaIDrugiAdressOIB>
    <izvorni_sadrzaj>Sanja Brkić, OIB 16439277259, Sunekov I.odvojak 31h, 10000 Zagreb</izvorni_sadrzaj>
    <derivirana_varijabla naziv="DomainObject.Predmet.StrankaIDrugiAdressOIB_1">Sanja Brkić, OIB 16439277259, Sunekov I.odvojak 31h, 10000 Zagreb</derivirana_varijabla>
  </DomainObject.Predmet.StrankaIDrugiAdressOIB>
  <DomainObject.Predmet.ProtustrankaIDrugiAdressOIB>
    <izvorni_sadrzaj>VOĆE ROYAL d.o.o. za zastupanje u crinskom postupku i trgovinu, OIB 27354046277, Bulatova 20, 10000 Zagreb</izvorni_sadrzaj>
    <derivirana_varijabla naziv="DomainObject.Predmet.ProtustrankaIDrugiAdressOIB_1">VOĆE ROYAL d.o.o. za zastupanje u crinskom postupku i trgovinu, OIB 27354046277, Bulatova 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Sanja Brkić</item>
      <item>VOĆE ROYAL d.o.o. za zastupanje u crinskom postupku i trgovinu</item>
      <item>Branka Malbašić</item>
      <item>Županijsko državno odvjetništvo u Zagrebu</item>
      <item>UniCredit Leasing Croatia društvo s ograničenom odgovornošću za leasing</item>
      <item>CROKOMBI društvo s ograničenom odgovornošću za kombinirani prijevoz</item>
      <item>OD Smolčić i partneri</item>
      <item>ZITEX društvo s ograničenom odgovornošću za izvođenje građevinskih radova</item>
      <item>AWT INTERNATIONAL Trgovina i usluge, d.o.o.</item>
      <item>Josip Šimović</item>
      <item>OD Maša i Monja Matić</item>
      <item>Vinko Ilenić, vl. obrta PRIJEVOZ TOPOLIĆ</item>
      <item>Milan Banić</item>
      <item>Zoran Brica</item>
      <item>Nada Ambruš, vl. obrta AMBRUŠ - Agencija za org. transporta</item>
      <item>V.R. TABERNUS d.o.o. za trgovinu u stečaju</item>
      <item>ZOU Tončić Tomislav i Urek Ivica</item>
      <item>Marijana Dedić-Lokma</item>
      <item>GRADSKO STAMBENO KOMUNALNO GOSPODARSTVO društvo s ograničenom odgovornošću za usluge, građevinarstvo i trgovinu</item>
      <item>OD Praljak &amp; Svić</item>
      <item>Općinski sud u Našicama, zemljišno-knjižni odjel</item>
      <item>OBRT PRIJEVOZ TOPOLIĆ</item>
      <item>Agencija za plaćanja u poljoprivredi, ribarstvu i ruralnom razvoju</item>
      <item>Agencija za osiguranje radničkih potraživanja u slučaju stečaja poslodavca</item>
      <item>Valentina Horvat</item>
      <item>Nenad Kljajić</item>
      <item>Milobara Zrinka</item>
      <item>Dragan Vulić</item>
      <item>ORAO d.o.o. za proizvodnju i trgovinu</item>
      <item>Hrvatska banka za obnovu i razvitak</item>
      <item>Fond za razvoj i zapošljavanje</item>
      <item>Credo banka dioničko društvo "u stečaju"</item>
      <item>HRVATSKA AGENCIJA ZA MALO GOSPODARSTVO, INOVACIJE I INVESTICIJE</item>
      <item>Jugoslav Puran</item>
      <item>REPUBLIKA HRVATSKA MINISTARSTVO FINANCIJA</item>
      <item>ZAVOD ZA JAVNO ZDRAVSTVO SVETI ROK VIROVITIČKO-PODRAVSKE ŽUPANIJE</item>
      <item>OD Radomir Borotić i Darko Novačić</item>
      <item>Matijana Ćulap</item>
      <item>Duško Vučevac</item>
      <item>ZOU Gordana Prolić Duboja i Zrinka Širić</item>
      <item>GRAD ZAGREB</item>
    </izvorni_sadrzaj>
    <derivirana_varijabla naziv="DomainObject.Predmet.SudioniciListNaziv_1">
      <item>Sanja Brkić</item>
      <item>VOĆE ROYAL d.o.o. za zastupanje u crinskom postupku i trgovinu</item>
      <item>Branka Malbašić</item>
      <item>Županijsko državno odvjetništvo u Zagrebu</item>
      <item>UniCredit Leasing Croatia društvo s ograničenom odgovornošću za leasing</item>
      <item>CROKOMBI društvo s ograničenom odgovornošću za kombinirani prijevoz</item>
      <item>OD Smolčić i partneri</item>
      <item>ZITEX društvo s ograničenom odgovornošću za izvođenje građevinskih radova</item>
      <item>AWT INTERNATIONAL Trgovina i usluge, d.o.o.</item>
      <item>Josip Šimović</item>
      <item>OD Maša i Monja Matić</item>
      <item>Vinko Ilenić, vl. obrta PRIJEVOZ TOPOLIĆ</item>
      <item>Milan Banić</item>
      <item>Zoran Brica</item>
      <item>Nada Ambruš, vl. obrta AMBRUŠ - Agencija za org. transporta</item>
      <item>V.R. TABERNUS d.o.o. za trgovinu u stečaju</item>
      <item>ZOU Tončić Tomislav i Urek Ivica</item>
      <item>Marijana Dedić-Lokma</item>
      <item>GRADSKO STAMBENO KOMUNALNO GOSPODARSTVO društvo s ograničenom odgovornošću za usluge, građevinarstvo i trgovinu</item>
      <item>OD Praljak &amp; Svić</item>
      <item>Općinski sud u Našicama, zemljišno-knjižni odjel</item>
      <item>OBRT PRIJEVOZ TOPOLIĆ</item>
      <item>Agencija za plaćanja u poljoprivredi, ribarstvu i ruralnom razvoju</item>
      <item>Agencija za osiguranje radničkih potraživanja u slučaju stečaja poslodavca</item>
      <item>Valentina Horvat</item>
      <item>Nenad Kljajić</item>
      <item>Milobara Zrinka</item>
      <item>Dragan Vulić</item>
      <item>ORAO d.o.o. za proizvodnju i trgovinu</item>
      <item>Hrvatska banka za obnovu i razvitak</item>
      <item>Fond za razvoj i zapošljavanje</item>
      <item>Credo banka dioničko društvo "u stečaju"</item>
      <item>HRVATSKA AGENCIJA ZA MALO GOSPODARSTVO, INOVACIJE I INVESTICIJE</item>
      <item>Jugoslav Puran</item>
      <item>REPUBLIKA HRVATSKA MINISTARSTVO FINANCIJA</item>
      <item>ZAVOD ZA JAVNO ZDRAVSTVO SVETI ROK VIROVITIČKO-PODRAVSKE ŽUPANIJE</item>
      <item>OD Radomir Borotić i Darko Novačić</item>
      <item>Matijana Ćulap</item>
      <item>Duško Vučevac</item>
      <item>ZOU Gordana Prolić Duboja i Zrinka Širić</item>
      <item>GRAD ZAGREB</item>
    </derivirana_varijabla>
  </DomainObject.Predmet.SudioniciListNaziv>
  <DomainObject.Predmet.SudioniciListAdressOIB>
    <izvorni_sadrzaj>
      <item>Sanja Brkić, OIB 16439277259, Sunekov I.odvojak 31h,10000 Zagreb</item>
      <item>VOĆE ROYAL d.o.o. za zastupanje u crinskom postupku i trgovinu, OIB 27354046277, Bulatova 20,10000 Zagreb</item>
      <item>Branka Malbašić, OIB 93517569919, Kolodvorska 2,44320 Kutina</item>
      <item>Županijsko državno odvjetništvo u Zagrebu</item>
      <item>UniCredit Leasing Croatia društvo s ograničenom odgovornošću za leasing, OIB 18736141210, Heinzelova 33,10000 Zagreb</item>
      <item>CROKOMBI društvo s ograničenom odgovornošću za kombinirani prijevoz, OIB 17940814477, Ul. A. Hebranga 10,10000 Zagreb</item>
      <item>OD Smolčić i partneri, Jurišićeva 23,10000 Zagreb</item>
      <item>ZITEX društvo s ograničenom odgovornošću za izvođenje građevinskih radova, OIB 91166929650, Vukovarska 12,31540 Donji Miholjac</item>
      <item>AWT INTERNATIONAL Trgovina i usluge, d.o.o., OIB 57159149897, Slavonska avenija 52a,10000 Zagreb</item>
      <item>Josip Šimović, Marjanovićev prilaz 13,10000 Zagreb</item>
      <item>OD Maša i Monja Matić, Bednjanska 8/1,10000 Zagreb</item>
      <item>Vinko Ilenić, vl. obrta PRIJEVOZ TOPOLIĆ, Žlebec 14,10000 Zagreb</item>
      <item>Milan Banić, Ilica 60,10000 Zagreb</item>
      <item>Zoran Brica, S. Radića 19,40000 Čakovec</item>
      <item>Nada Ambruš, vl. obrta AMBRUŠ - Agencija za org. transporta, Pleškovec 55,40000 Pleškovec</item>
      <item>V.R. TABERNUS d.o.o. za trgovinu u stečaju, OIB 10817745628, I. Sunekov odvojak 31H,10000 Zagreb</item>
      <item>ZOU Tončić Tomislav i Urek Ivica, Teslina 3,10000 Zagreb</item>
      <item>Marijana Dedić-Lokma, Horvaćanska 21,10000 Zagreb</item>
      <item>GRADSKO STAMBENO KOMUNALNO GOSPODARSTVO društvo s ograničenom odgovornošću za usluge, građevinarstvo i trgovinu, OIB 03744272526, Savska c. 1,10000 Zagreb</item>
      <item>OD Praljak &amp; Svić, Centar 2000 - Radnička c. 37b,10000 Zagreb</item>
      <item>Općinski sud u Našicama, zemljišno-knjižni odjel, x,31500 Našice</item>
      <item>OBRT PRIJEVOZ TOPOLIĆ, Žlebec 14,10000 Zagreb</item>
      <item>Agencija za plaćanja u poljoprivredi, ribarstvu i ruralnom razvoju, OIB 99122235709, Ul. grada Vukovara 269d,10000 Zagreb</item>
      <item>Agencija za osiguranje radničkih potraživanja u slučaju stečaja poslodavca, OIB 04323472109, Frankopanska 11,10000 Zagreb</item>
      <item>Valentina Horvat, Matije Gupca 97,31511 Đurđenovac</item>
      <item>Nenad Kljajić, Matije Gupca 2,31511 Đurđenovac</item>
      <item>Milobara Zrinka, Kolodvorska 88,33514 Čačinci</item>
      <item>Dragan Vulić, Nikole Tesle 43,31511 Đurđenovac</item>
      <item>ORAO d.o.o. za proizvodnju i trgovinu, OIB 62919225671, Vinkovačka 1/A,31000 Osijek</item>
      <item>Hrvatska banka za obnovu i razvitak, Strossmayerov trg 9,10000 Zagreb</item>
      <item>Fond za razvoj i zapošljavanje, Preobraženska 4,10000 Zagreb</item>
      <item>Credo banka dioničko društvo "u stečaju", OIB 94141384086, Zrinjsko Frankopanska 58,21000 Split</item>
      <item>HRVATSKA AGENCIJA ZA MALO GOSPODARSTVO, INOVACIJE I INVESTICIJE, OIB 25609559342, Prilaz Gjure Deželića 7,10000 Zagreb</item>
      <item>Jugoslav Puran, Josipa Jelačića 12,43000 Bjelovar</item>
      <item>REPUBLIKA HRVATSKA MINISTARSTVO FINANCIJA, OIB 18683136487, Av. Dubrovnik 32,10000 Zagreb</item>
      <item>ZAVOD ZA JAVNO ZDRAVSTVO SVETI ROK VIROVITIČKO-PODRAVSKE ŽUPANIJE, OIB 76860791838, Ljudevita Gaja 21,33000 Virovitica</item>
      <item>OD Radomir Borotić i Darko Novačić, OIB , Masarykova 14,33000 Virovitica</item>
      <item>Matijana Ćulap, Gajeva 53/II,10000 Zagreb</item>
      <item>Duško Vučevac, Savska c. 1,10000 Zagreb</item>
      <item>ZOU Gordana Prolić Duboja i Zrinka Širić, Radnička c. 52,10000 Zagreb</item>
      <item>GRAD ZAGREB, OIB 61817894937, Trg Stjepana Radića 1,10000 Zagreb</item>
    </izvorni_sadrzaj>
    <derivirana_varijabla naziv="DomainObject.Predmet.SudioniciListAdressOIB_1">
      <item>Sanja Brkić, OIB 16439277259, Sunekov I.odvojak 31h,10000 Zagreb</item>
      <item>VOĆE ROYAL d.o.o. za zastupanje u crinskom postupku i trgovinu, OIB 27354046277, Bulatova 20,10000 Zagreb</item>
      <item>Branka Malbašić, OIB 93517569919, Kolodvorska 2,44320 Kutina</item>
      <item>Županijsko državno odvjetništvo u Zagrebu</item>
      <item>UniCredit Leasing Croatia društvo s ograničenom odgovornošću za leasing, OIB 18736141210, Heinzelova 33,10000 Zagreb</item>
      <item>CROKOMBI društvo s ograničenom odgovornošću za kombinirani prijevoz, OIB 17940814477, Ul. A. Hebranga 10,10000 Zagreb</item>
      <item>OD Smolčić i partneri, Jurišićeva 23,10000 Zagreb</item>
      <item>ZITEX društvo s ograničenom odgovornošću za izvođenje građevinskih radova, OIB 91166929650, Vukovarska 12,31540 Donji Miholjac</item>
      <item>AWT INTERNATIONAL Trgovina i usluge, d.o.o., OIB 57159149897, Slavonska avenija 52a,10000 Zagreb</item>
      <item>Josip Šimović, Marjanovićev prilaz 13,10000 Zagreb</item>
      <item>OD Maša i Monja Matić, Bednjanska 8/1,10000 Zagreb</item>
      <item>Vinko Ilenić, vl. obrta PRIJEVOZ TOPOLIĆ, Žlebec 14,10000 Zagreb</item>
      <item>Milan Banić, Ilica 60,10000 Zagreb</item>
      <item>Zoran Brica, S. Radića 19,40000 Čakovec</item>
      <item>Nada Ambruš, vl. obrta AMBRUŠ - Agencija za org. transporta, Pleškovec 55,40000 Pleškovec</item>
      <item>V.R. TABERNUS d.o.o. za trgovinu u stečaju, OIB 10817745628, I. Sunekov odvojak 31H,10000 Zagreb</item>
      <item>ZOU Tončić Tomislav i Urek Ivica, Teslina 3,10000 Zagreb</item>
      <item>Marijana Dedić-Lokma, Horvaćanska 21,10000 Zagreb</item>
      <item>GRADSKO STAMBENO KOMUNALNO GOSPODARSTVO društvo s ograničenom odgovornošću za usluge, građevinarstvo i trgovinu, OIB 03744272526, Savska c. 1,10000 Zagreb</item>
      <item>OD Praljak &amp; Svić, Centar 2000 - Radnička c. 37b,10000 Zagreb</item>
      <item>Općinski sud u Našicama, zemljišno-knjižni odjel, x,31500 Našice</item>
      <item>OBRT PRIJEVOZ TOPOLIĆ, Žlebec 14,10000 Zagreb</item>
      <item>Agencija za plaćanja u poljoprivredi, ribarstvu i ruralnom razvoju, OIB 99122235709, Ul. grada Vukovara 269d,10000 Zagreb</item>
      <item>Agencija za osiguranje radničkih potraživanja u slučaju stečaja poslodavca, OIB 04323472109, Frankopanska 11,10000 Zagreb</item>
      <item>Valentina Horvat, Matije Gupca 97,31511 Đurđenovac</item>
      <item>Nenad Kljajić, Matije Gupca 2,31511 Đurđenovac</item>
      <item>Milobara Zrinka, Kolodvorska 88,33514 Čačinci</item>
      <item>Dragan Vulić, Nikole Tesle 43,31511 Đurđenovac</item>
      <item>ORAO d.o.o. za proizvodnju i trgovinu, OIB 62919225671, Vinkovačka 1/A,31000 Osijek</item>
      <item>Hrvatska banka za obnovu i razvitak, Strossmayerov trg 9,10000 Zagreb</item>
      <item>Fond za razvoj i zapošljavanje, Preobraženska 4,10000 Zagreb</item>
      <item>Credo banka dioničko društvo "u stečaju", OIB 94141384086, Zrinjsko Frankopanska 58,21000 Split</item>
      <item>HRVATSKA AGENCIJA ZA MALO GOSPODARSTVO, INOVACIJE I INVESTICIJE, OIB 25609559342, Prilaz Gjure Deželića 7,10000 Zagreb</item>
      <item>Jugoslav Puran, Josipa Jelačića 12,43000 Bjelovar</item>
      <item>REPUBLIKA HRVATSKA MINISTARSTVO FINANCIJA, OIB 18683136487, Av. Dubrovnik 32,10000 Zagreb</item>
      <item>ZAVOD ZA JAVNO ZDRAVSTVO SVETI ROK VIROVITIČKO-PODRAVSKE ŽUPANIJE, OIB 76860791838, Ljudevita Gaja 21,33000 Virovitica</item>
      <item>OD Radomir Borotić i Darko Novačić, OIB , Masarykova 14,33000 Virovitica</item>
      <item>Matijana Ćulap, Gajeva 53/II,10000 Zagreb</item>
      <item>Duško Vučevac, Savska c. 1,10000 Zagreb</item>
      <item>ZOU Gordana Prolić Duboja i Zrinka Širić, Radnička c. 52,10000 Zagreb</item>
      <item>GRAD ZAGREB, OIB 61817894937, Trg Stjepana Radića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16439277259</item>
      <item>, OIB 27354046277</item>
      <item>, OIB 93517569919</item>
      <item>, OIB null</item>
      <item>, OIB 18736141210</item>
      <item>, OIB 17940814477</item>
      <item>, OIB null</item>
      <item>, OIB 91166929650</item>
      <item>, OIB 57159149897</item>
      <item>, OIB null</item>
      <item>, OIB null</item>
      <item>, OIB null</item>
      <item>, OIB null</item>
      <item>, OIB null</item>
      <item>, OIB null</item>
      <item>, OIB 10817745628</item>
      <item>, OIB null</item>
      <item>, OIB null</item>
      <item>, OIB 03744272526</item>
      <item>, OIB null</item>
      <item>, OIB null</item>
      <item>, OIB null</item>
      <item>, OIB 99122235709</item>
      <item>, OIB 04323472109</item>
      <item>, OIB null</item>
      <item>, OIB null</item>
      <item>, OIB null</item>
      <item>, OIB null</item>
      <item>, OIB 62919225671</item>
      <item>, OIB null</item>
      <item>, OIB null</item>
      <item>, OIB 94141384086</item>
      <item>, OIB 25609559342</item>
      <item>, OIB null</item>
      <item>, OIB 18683136487</item>
      <item>, OIB 76860791838</item>
      <item>, OIB </item>
      <item>, OIB null</item>
      <item>, OIB null</item>
      <item>, OIB null</item>
      <item>, OIB 61817894937</item>
    </izvorni_sadrzaj>
    <derivirana_varijabla naziv="DomainObject.Predmet.SudioniciListNazivOIB_1">
      <item>, OIB 16439277259</item>
      <item>, OIB 27354046277</item>
      <item>, OIB 93517569919</item>
      <item>, OIB null</item>
      <item>, OIB 18736141210</item>
      <item>, OIB 17940814477</item>
      <item>, OIB null</item>
      <item>, OIB 91166929650</item>
      <item>, OIB 57159149897</item>
      <item>, OIB null</item>
      <item>, OIB null</item>
      <item>, OIB null</item>
      <item>, OIB null</item>
      <item>, OIB null</item>
      <item>, OIB null</item>
      <item>, OIB 10817745628</item>
      <item>, OIB null</item>
      <item>, OIB null</item>
      <item>, OIB 03744272526</item>
      <item>, OIB null</item>
      <item>, OIB null</item>
      <item>, OIB null</item>
      <item>, OIB 99122235709</item>
      <item>, OIB 04323472109</item>
      <item>, OIB null</item>
      <item>, OIB null</item>
      <item>, OIB null</item>
      <item>, OIB null</item>
      <item>, OIB 62919225671</item>
      <item>, OIB null</item>
      <item>, OIB null</item>
      <item>, OIB 94141384086</item>
      <item>, OIB 25609559342</item>
      <item>, OIB null</item>
      <item>, OIB 18683136487</item>
      <item>, OIB 76860791838</item>
      <item>, OIB </item>
      <item>, OIB null</item>
      <item>, OIB null</item>
      <item>, OIB null</item>
      <item>, OIB 61817894937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Branka Malbašić, OIB 93517569919, Tina Ujevića 13 Zagreb</item>
    </izvorni_sadrzaj>
    <derivirana_varijabla naziv="DomainObject.Predmet.StecajniUpraviteljiListAddressOIB_1">
      <item>Branka Malbašić, OIB 93517569919, Tina Ujevića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129</properties:Words>
  <properties:Characters>727</properties:Characters>
  <properties:Lines>51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2016-09-28T08:02:00Z</dcterms:created>
  <dc:creator>nribaric</dc:creator>
  <cp:lastModifiedBy>Jadranka Zelić</cp:lastModifiedBy>
  <cp:lastPrinted>2016-09-28T08:01:00Z</cp:lastPrinted>
  <dcterms:modified xmlns:xsi="http://www.w3.org/2001/XMLSchema-instance" xsi:type="dcterms:W3CDTF">2016-09-28T08:03:00Z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