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9b44" w14:paraId="0299b44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064D0">
        <w:t>12. 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kupovninu u iznosu od </w:t>
      </w:r>
      <w:r w:rsidR="002522B4">
        <w:t>4</w:t>
      </w:r>
      <w:r w:rsidR="00537424">
        <w:t>01,00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1D0444">
        <w:t>166</w:t>
      </w:r>
      <w:r>
        <w:t xml:space="preserve"> od </w:t>
      </w:r>
      <w:r w:rsidR="001D0444">
        <w:t>10</w:t>
      </w:r>
      <w:r w:rsidR="001D5848">
        <w:t>. listopada</w:t>
      </w:r>
      <w:r w:rsidR="00333804">
        <w:t xml:space="preserve"> 2018</w:t>
      </w:r>
      <w:r>
        <w:t xml:space="preserve">. godine, </w:t>
      </w:r>
      <w:r w:rsidR="002B2B01">
        <w:t xml:space="preserve">kojim je određeno da će se kupovnina platiti iz sredstava koje je kupac položio po osnovi jamčevine, a s obzirom da je iznos položene jamčevine veći od iznosa kupovnine, </w:t>
      </w:r>
      <w:r w:rsidRPr="00DC327D">
        <w:t xml:space="preserve">a koje je pravomoćno </w:t>
      </w:r>
      <w:r w:rsidR="00D82847">
        <w:t>2</w:t>
      </w:r>
      <w:r w:rsidR="001D0444">
        <w:t>7</w:t>
      </w:r>
      <w:r w:rsidR="00D82847">
        <w:t>. listopada</w:t>
      </w:r>
      <w:r w:rsidR="00C65A2F">
        <w:t xml:space="preserve"> </w:t>
      </w:r>
      <w:r w:rsidR="0015494F">
        <w:t>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222F96" w:rsidR="00222F96" w:rsidRPr="00222F96">
      <w:pPr>
        <w:ind w:firstLine="708"/>
        <w:jc w:val="both"/>
      </w:pPr>
      <w:r>
        <w:t xml:space="preserve"> </w:t>
      </w:r>
      <w:r>
        <w:tab/>
        <w:t xml:space="preserve"> </w:t>
      </w:r>
      <w:r w:rsidR="00222F96" w:rsidRPr="00222F96">
        <w:t>nekretnine upisane u  zk.ul. 192 k.o. 321982 Pakrac i to:</w:t>
      </w:r>
    </w:p>
    <w:p w:rsidRDefault="00222F96" w:rsidP="00222F96" w:rsidR="00222F96" w:rsidRPr="00222F96">
      <w:pPr>
        <w:ind w:firstLine="708"/>
        <w:jc w:val="both"/>
      </w:pPr>
      <w:r w:rsidRPr="00222F96">
        <w:t xml:space="preserve"> </w:t>
      </w:r>
      <w:r w:rsidRPr="00222F96">
        <w:tab/>
        <w:t xml:space="preserve"> - kč.br. 2367/4 – oranica Krčevina sa 100 čhv,</w:t>
      </w:r>
    </w:p>
    <w:p w:rsidRDefault="00222F96" w:rsidP="00222F96" w:rsidR="00222F96" w:rsidRPr="00222F96">
      <w:pPr>
        <w:ind w:firstLine="708"/>
        <w:jc w:val="both"/>
      </w:pPr>
      <w:r w:rsidRPr="00222F96">
        <w:t xml:space="preserve"> </w:t>
      </w:r>
      <w:r w:rsidRPr="00222F96">
        <w:tab/>
        <w:t>- kč.br. 2387/1 – pašnjak sa 1850 m2</w:t>
      </w:r>
    </w:p>
    <w:p w:rsidRDefault="00160A93" w:rsidP="00222F96" w:rsidR="00160A93" w:rsidRPr="00160A93">
      <w:pPr>
        <w:ind w:firstLine="708"/>
        <w:jc w:val="both"/>
        <w:rPr>
          <w:b/>
        </w:rPr>
      </w:pPr>
      <w:r w:rsidRPr="00160A93">
        <w:tab/>
      </w:r>
    </w:p>
    <w:p w:rsidRDefault="008B1D2F" w:rsidP="00160A93" w:rsidR="008B1D2F">
      <w:pPr>
        <w:ind w:firstLine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8867A3">
        <w:t>četvrte</w:t>
      </w:r>
      <w:r>
        <w:t xml:space="preserve"> elektroničke javne dražbe koju je provela Financijska agencije u razdoblju od </w:t>
      </w:r>
      <w:r w:rsidR="008867A3">
        <w:t>06. srpnja</w:t>
      </w:r>
      <w:r w:rsidR="006F3B3D">
        <w:t xml:space="preserve"> 2018</w:t>
      </w:r>
      <w:r w:rsidR="006018D6">
        <w:t xml:space="preserve">. godine do </w:t>
      </w:r>
      <w:r w:rsidR="008867A3">
        <w:t>26. rujna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>GRAD PAKRAC, Trg bana Josipa Jelačića 18, Pakrac, OIB 79689915301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B6891">
        <w:t>-743/2016-</w:t>
      </w:r>
      <w:r w:rsidR="002522B4">
        <w:t>166</w:t>
      </w:r>
      <w:r>
        <w:t xml:space="preserve"> od </w:t>
      </w:r>
      <w:r w:rsidR="002522B4">
        <w:t>10</w:t>
      </w:r>
      <w:r w:rsidR="00217C86">
        <w:t>. listopada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5726F8">
        <w:t>12.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B1D2F" w:rsidR="003159A6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R="00DB052E"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D9F" w:rsidP="00636C59" w:rsidR="00A03D9F">
      <w:r>
        <w:separator/>
      </w:r>
    </w:p>
  </w:endnote>
  <w:endnote w:id="0" w:type="continuationSeparator">
    <w:p w:rsidRDefault="00A03D9F" w:rsidP="00636C59" w:rsidR="00A03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D9F" w:rsidP="00636C59" w:rsidR="00A03D9F">
      <w:r>
        <w:separator/>
      </w:r>
    </w:p>
  </w:footnote>
  <w:footnote w:id="0" w:type="continuationSeparator">
    <w:p w:rsidRDefault="00A03D9F" w:rsidP="00636C59" w:rsidR="00A03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BD2681">
      <w:rPr>
        <w:b/>
      </w:rPr>
      <w:t>198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37905"/>
    <w:rsid w:val="0007194C"/>
    <w:rsid w:val="00075FE5"/>
    <w:rsid w:val="00086EA3"/>
    <w:rsid w:val="000E34DC"/>
    <w:rsid w:val="000E40B4"/>
    <w:rsid w:val="00113A68"/>
    <w:rsid w:val="001352FC"/>
    <w:rsid w:val="0015494F"/>
    <w:rsid w:val="00160A93"/>
    <w:rsid w:val="001D0444"/>
    <w:rsid w:val="001D5848"/>
    <w:rsid w:val="0021764A"/>
    <w:rsid w:val="00217C86"/>
    <w:rsid w:val="00222F96"/>
    <w:rsid w:val="002522B4"/>
    <w:rsid w:val="00255D2E"/>
    <w:rsid w:val="002B2B01"/>
    <w:rsid w:val="002C414A"/>
    <w:rsid w:val="002C49B1"/>
    <w:rsid w:val="002E0C2A"/>
    <w:rsid w:val="003159A6"/>
    <w:rsid w:val="003172CC"/>
    <w:rsid w:val="00333804"/>
    <w:rsid w:val="00354880"/>
    <w:rsid w:val="003B16E2"/>
    <w:rsid w:val="00435F0F"/>
    <w:rsid w:val="00436B7F"/>
    <w:rsid w:val="004E3024"/>
    <w:rsid w:val="00537424"/>
    <w:rsid w:val="005726F8"/>
    <w:rsid w:val="006018D6"/>
    <w:rsid w:val="00635236"/>
    <w:rsid w:val="00636C59"/>
    <w:rsid w:val="006817E6"/>
    <w:rsid w:val="006B5258"/>
    <w:rsid w:val="006B662C"/>
    <w:rsid w:val="006D6529"/>
    <w:rsid w:val="006F3B3D"/>
    <w:rsid w:val="00715FD6"/>
    <w:rsid w:val="00760E0B"/>
    <w:rsid w:val="007B3AC5"/>
    <w:rsid w:val="007C7C67"/>
    <w:rsid w:val="007F529D"/>
    <w:rsid w:val="00835B6C"/>
    <w:rsid w:val="00843262"/>
    <w:rsid w:val="008867A3"/>
    <w:rsid w:val="008B1D2F"/>
    <w:rsid w:val="009663AF"/>
    <w:rsid w:val="009A18AD"/>
    <w:rsid w:val="00A03D9F"/>
    <w:rsid w:val="00A064D0"/>
    <w:rsid w:val="00A95DF1"/>
    <w:rsid w:val="00B3599C"/>
    <w:rsid w:val="00B71C2A"/>
    <w:rsid w:val="00BD2681"/>
    <w:rsid w:val="00C16771"/>
    <w:rsid w:val="00C206DB"/>
    <w:rsid w:val="00C65A2F"/>
    <w:rsid w:val="00CB6891"/>
    <w:rsid w:val="00D119E8"/>
    <w:rsid w:val="00D510EB"/>
    <w:rsid w:val="00D82847"/>
    <w:rsid w:val="00D92540"/>
    <w:rsid w:val="00DB052E"/>
    <w:rsid w:val="00DB67C5"/>
    <w:rsid w:val="00DC327D"/>
    <w:rsid w:val="00E11B6D"/>
    <w:rsid w:val="00E4780C"/>
    <w:rsid w:val="00E667F3"/>
    <w:rsid w:val="00E67A1C"/>
    <w:rsid w:val="00ED3C0C"/>
    <w:rsid w:val="00E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9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9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9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9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9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9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9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9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2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St-743/2016-196</izvorni_sadrzaj>
    <derivirana_varijabla naziv="DomainObject.PredzadnjaOdlukaIzPredmeta.Oznaka_1">St-743/2016-196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306</properties:Words>
  <properties:Characters>1651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2018-11-12T08:06:00Z</dcterms:created>
  <dc:creator>wsadmin</dc:creator>
  <cp:lastModifiedBy>wsadmin</cp:lastModifiedBy>
  <cp:lastPrinted>2018-11-12T09:40:00Z</cp:lastPrinted>
  <dcterms:modified xmlns:xsi="http://www.w3.org/2001/XMLSchema-instance" xsi:type="dcterms:W3CDTF">2018-11-12T11:48:00Z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(St-743-2016-12.11.18.-GRUPA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