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66f1fbe" w14:textId="66f1fbe">
      <w:pPr>
        <w15:collapsed w:val="false"/>
      </w:pPr>
      <w:bookmarkStart w:name="_GoBack" w:id="0"/>
      <w:bookmarkEnd w:id="0"/>
    </w:p>
    <w:p w:rsidR="001D3B26" w:rsidP="001D3B26" w:rsidRDefault="001D3B26"/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F3F08">
        <w:t>667</w:t>
      </w:r>
      <w:r w:rsidR="00690820">
        <w:t>/2019</w:t>
      </w:r>
      <w:r w:rsidR="00322A8D">
        <w:t>.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CC4D2F">
        <w:t>19</w:t>
      </w:r>
      <w:r w:rsidR="00690820">
        <w:t>. rujna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FF3F08" w:rsidP="0010715A" w:rsidRDefault="00361F1A">
      <w:pPr>
        <w:jc w:val="both"/>
      </w:pPr>
      <w:r>
        <w:t xml:space="preserve">I           Za dužnika </w:t>
      </w:r>
      <w:r w:rsidR="00FF3F08">
        <w:t xml:space="preserve">ZERO STUDIO d.o.o., Zagreb, Trg biskupa Josipa Langa 7, </w:t>
      </w:r>
    </w:p>
    <w:p w:rsidR="000D3D7E" w:rsidP="0010715A" w:rsidRDefault="00FF3F08">
      <w:pPr>
        <w:jc w:val="both"/>
      </w:pPr>
      <w:r>
        <w:t xml:space="preserve">             OIB:62431871131.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>II         Iznos duga evidentiran na temelju ne</w:t>
      </w:r>
      <w:r w:rsidR="00FF3F08">
        <w:t>izvršenih osnova za plaćanje je 31.118,86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III        Pozivaju se osobe ovlaštene za zastupanje dužnika po zakonu u roku 15 dana od dana </w:t>
      </w:r>
    </w:p>
    <w:p w:rsidR="00361F1A" w:rsidP="00EE1926" w:rsidRDefault="00361F1A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361F1A" w:rsidP="00EE1926" w:rsidRDefault="00361F1A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EE1926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EE1926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A04A74">
        <w:t>19</w:t>
      </w:r>
      <w:r w:rsidR="00690820">
        <w:t>. rujna 2019</w:t>
      </w:r>
      <w:r w:rsidR="00361F1A">
        <w:t>.</w:t>
      </w:r>
    </w:p>
    <w:p w:rsidRPr="003D78D9" w:rsidR="00451D82" w:rsidP="00EE1926" w:rsidRDefault="00422F97">
      <w:pPr>
        <w:ind w:left="4956"/>
        <w:jc w:val="right"/>
      </w:pP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A04A74" w:rsidP="00A04A74" w:rsidRDefault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="00A04A74" w:rsidP="00A04A74" w:rsidRDefault="00A04A74">
      <w:r>
        <w:t>DNA:</w:t>
      </w:r>
    </w:p>
    <w:p w:rsidR="00A04A74" w:rsidP="00A04A74" w:rsidRDefault="00A04A74">
      <w:pPr>
        <w:pStyle w:val="Odlomakpopisa"/>
        <w:numPr>
          <w:ilvl w:val="0"/>
          <w:numId w:val="25"/>
        </w:numPr>
      </w:pPr>
      <w:r>
        <w:t>e-oglasna ploča – 45 dana</w:t>
      </w:r>
    </w:p>
    <w:p w:rsidR="008740F1" w:rsidP="00A04A74" w:rsidRDefault="008740F1">
      <w:pPr>
        <w:pStyle w:val="Odlomakpopisa"/>
        <w:numPr>
          <w:ilvl w:val="0"/>
          <w:numId w:val="25"/>
        </w:numPr>
      </w:pPr>
      <w:r>
        <w:t xml:space="preserve">kal. </w:t>
      </w:r>
    </w:p>
    <w:sectPr w:rsidR="008740F1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4B4A" w:rsidRDefault="00564B4A">
      <w:r>
        <w:separator/>
      </w:r>
    </w:p>
  </w:endnote>
  <w:endnote w:type="continuationSeparator" w:id="0">
    <w:p w:rsidR="00564B4A" w:rsidRDefault="00564B4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4B4A" w:rsidRDefault="00564B4A">
      <w:r>
        <w:separator/>
      </w:r>
    </w:p>
  </w:footnote>
  <w:footnote w:type="continuationSeparator" w:id="0">
    <w:p w:rsidR="00564B4A" w:rsidRDefault="00564B4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78479F8"/>
    <w:multiLevelType w:val="hybridMultilevel"/>
    <w:tmpl w:val="77A4382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10"/>
  </w:num>
  <w:num w:numId="21">
    <w:abstractNumId w:val="18"/>
  </w:num>
  <w:num w:numId="22">
    <w:abstractNumId w:val="20"/>
  </w:num>
  <w:num w:numId="23">
    <w:abstractNumId w:val="5"/>
  </w:num>
  <w:num w:numId="24">
    <w:abstractNumId w:val="13"/>
  </w:num>
  <w:num w:numId="25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073E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58A"/>
    <w:rsid w:val="000F6BA9"/>
    <w:rsid w:val="000F7AD4"/>
    <w:rsid w:val="00102BDC"/>
    <w:rsid w:val="0010715A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2A2D"/>
    <w:rsid w:val="0027438B"/>
    <w:rsid w:val="002752B4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3F6A"/>
    <w:rsid w:val="00376AC8"/>
    <w:rsid w:val="003901AA"/>
    <w:rsid w:val="0039083D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3F43"/>
    <w:rsid w:val="00564B4A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3AF4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0F1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1F24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4A74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4D2F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18A9"/>
    <w:rsid w:val="00E12C47"/>
    <w:rsid w:val="00E14BCF"/>
    <w:rsid w:val="00E15D8D"/>
    <w:rsid w:val="00E2104F"/>
    <w:rsid w:val="00E25F85"/>
    <w:rsid w:val="00E314B3"/>
    <w:rsid w:val="00E32F8B"/>
    <w:rsid w:val="00E36663"/>
    <w:rsid w:val="00E57141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3F08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St-667/2019</izvorni_sadrzaj>
    <derivirana_varijabla naziv="DomainObject.Predmet.OznakaBroj_1">St-667/2019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ZERO STUDIO d.o.o.</izvorni_sadrzaj>
    <derivirana_varijabla naziv="DomainObject.Predmet.ProtustrankaFormated_1">  ZERO STUDIO d.o.o.</derivirana_varijabla>
  </DomainObject.Predmet.ProtustrankaFormated>
  <DomainObject.Predmet.ProtustrankaFormatedOIB>
    <izvorni_sadrzaj>  ZERO STUDIO d.o.o., OIB 62431871131</izvorni_sadrzaj>
    <derivirana_varijabla naziv="DomainObject.Predmet.ProtustrankaFormatedOIB_1">  ZERO STUDIO d.o.o., OIB 62431871131</derivirana_varijabla>
  </DomainObject.Predmet.ProtustrankaFormatedOIB>
  <DomainObject.Predmet.ProtustrankaFormatedWithAdress>
    <izvorni_sadrzaj> ZERO STUDIO d.o.o., Trg biskupa Josipa Langa 7, 10000 Zagreb</izvorni_sadrzaj>
    <derivirana_varijabla naziv="DomainObject.Predmet.ProtustrankaFormatedWithAdress_1"> ZERO STUDIO d.o.o., Trg biskupa Josipa Langa 7, 10000 Zagreb</derivirana_varijabla>
  </DomainObject.Predmet.ProtustrankaFormatedWithAdress>
  <DomainObject.Predmet.ProtustrankaFormatedWithAdressOIB>
    <izvorni_sadrzaj> ZERO STUDIO d.o.o., OIB 62431871131, Trg biskupa Josipa Langa 7, 10000 Zagreb</izvorni_sadrzaj>
    <derivirana_varijabla naziv="DomainObject.Predmet.ProtustrankaFormatedWithAdressOIB_1"> ZERO STUDIO d.o.o., OIB 62431871131, Trg biskupa Josipa Langa 7, 10000 Zagreb</derivirana_varijabla>
  </DomainObject.Predmet.ProtustrankaFormatedWithAdressOIB>
  <DomainObject.Predmet.ProtustrankaWithAdress>
    <izvorni_sadrzaj>ZERO STUDIO d.o.o. Trg biskupa Josipa Langa 7, 10000 Zagreb</izvorni_sadrzaj>
    <derivirana_varijabla naziv="DomainObject.Predmet.ProtustrankaWithAdress_1">ZERO STUDIO d.o.o. Trg biskupa Josipa Langa 7, 10000 Zagreb</derivirana_varijabla>
  </DomainObject.Predmet.ProtustrankaWithAdress>
  <DomainObject.Predmet.ProtustrankaWithAdressOIB>
    <izvorni_sadrzaj>ZERO STUDIO d.o.o., OIB 62431871131, Trg biskupa Josipa Langa 7, 10000 Zagreb</izvorni_sadrzaj>
    <derivirana_varijabla naziv="DomainObject.Predmet.ProtustrankaWithAdressOIB_1">ZERO STUDIO d.o.o., OIB 62431871131, Trg biskupa Josipa Langa 7, 10000 Zagreb</derivirana_varijabla>
  </DomainObject.Predmet.ProtustrankaWithAdressOIB>
  <DomainObject.Predmet.ProtustrankaNazivFormated>
    <izvorni_sadrzaj>ZERO STUDIO d.o.o.</izvorni_sadrzaj>
    <derivirana_varijabla naziv="DomainObject.Predmet.ProtustrankaNazivFormated_1">ZERO STUDIO d.o.o.</derivirana_varijabla>
  </DomainObject.Predmet.ProtustrankaNazivFormated>
  <DomainObject.Predmet.ProtustrankaNazivFormatedOIB>
    <izvorni_sadrzaj>ZERO STUDIO d.o.o., OIB 62431871131</izvorni_sadrzaj>
    <derivirana_varijabla naziv="DomainObject.Predmet.ProtustrankaNazivFormatedOIB_1">ZERO STUDIO d.o.o., OIB 62431871131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ZERO STUDIO d.o.o.</item>
    </izvorni_sadrzaj>
    <derivirana_varijabla naziv="DomainObject.Predmet.ProtuStrankaListFormated_1">
      <item>ZERO STUDIO d.o.o.</item>
    </derivirana_varijabla>
  </DomainObject.Predmet.ProtuStrankaListFormated>
  <DomainObject.Predmet.ProtuStrankaListFormatedOIB>
    <izvorni_sadrzaj>
      <item>ZERO STUDIO d.o.o., OIB 62431871131</item>
    </izvorni_sadrzaj>
    <derivirana_varijabla naziv="DomainObject.Predmet.ProtuStrankaListFormatedOIB_1">
      <item>ZERO STUDIO d.o.o., OIB 62431871131</item>
    </derivirana_varijabla>
  </DomainObject.Predmet.ProtuStrankaListFormatedOIB>
  <DomainObject.Predmet.ProtuStrankaListFormatedWithAdress>
    <izvorni_sadrzaj>
      <item>ZERO STUDIO d.o.o., Trg biskupa Josipa Langa 7, 10000 Zagreb</item>
    </izvorni_sadrzaj>
    <derivirana_varijabla naziv="DomainObject.Predmet.ProtuStrankaListFormatedWithAdress_1">
      <item>ZERO STUDIO d.o.o., Trg biskupa Josipa Langa 7, 10000 Zagreb</item>
    </derivirana_varijabla>
  </DomainObject.Predmet.ProtuStrankaListFormatedWithAdress>
  <DomainObject.Predmet.ProtuStrankaListFormatedWithAdressOIB>
    <izvorni_sadrzaj>
      <item>ZERO STUDIO d.o.o., OIB 62431871131, Trg biskupa Josipa Langa 7, 10000 Zagreb</item>
    </izvorni_sadrzaj>
    <derivirana_varijabla naziv="DomainObject.Predmet.ProtuStrankaListFormatedWithAdressOIB_1">
      <item>ZERO STUDIO d.o.o., OIB 62431871131, Trg biskupa Josipa Langa 7, 10000 Zagreb</item>
    </derivirana_varijabla>
  </DomainObject.Predmet.ProtuStrankaListFormatedWithAdressOIB>
  <DomainObject.Predmet.ProtuStrankaListNazivFormated>
    <izvorni_sadrzaj>
      <item>ZERO STUDIO d.o.o.</item>
    </izvorni_sadrzaj>
    <derivirana_varijabla naziv="DomainObject.Predmet.ProtuStrankaListNazivFormated_1">
      <item>ZERO STUDIO d.o.o.</item>
    </derivirana_varijabla>
  </DomainObject.Predmet.ProtuStrankaListNazivFormated>
  <DomainObject.Predmet.ProtuStrankaListNazivFormatedOIB>
    <izvorni_sadrzaj>
      <item>ZERO STUDIO d.o.o., OIB 62431871131</item>
    </izvorni_sadrzaj>
    <derivirana_varijabla naziv="DomainObject.Predmet.ProtuStrankaListNazivFormatedOIB_1">
      <item>ZERO STUDIO d.o.o., OIB 62431871131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ZERO STUDIO d.o.o.</izvorni_sadrzaj>
    <derivirana_varijabla naziv="DomainObject.Predmet.ProtustrankaIDrugi_1">ZERO STUDIO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ZERO STUDIO d.o.o., OIB 62431871131, Trg biskupa Josipa Langa 7, 10000 Zagreb</izvorni_sadrzaj>
    <derivirana_varijabla naziv="DomainObject.Predmet.ProtustrankaIDrugiAdressOIB_1">ZERO STUDIO d.o.o., OIB 62431871131, Trg biskupa Josipa Langa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ZERO STUDIO d.o.o.</item>
    </izvorni_sadrzaj>
    <derivirana_varijabla naziv="DomainObject.Predmet.SudioniciListNaziv_1">
      <item>FINA Regionalni centar Zagreb</item>
      <item>ZERO STUDIO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ZERO STUDIO d.o.o., OIB 62431871131, Trg biskupa Josipa Langa 7,10000 Zagreb</item>
    </izvorni_sadrzaj>
    <derivirana_varijabla naziv="DomainObject.Predmet.SudioniciListAdressOIB_1">
      <item>FINA Regionalni centar Zagreb, OIB 85821130368, Trg svibanjskih žrtava 1995.1,10000 Zagreb</item>
      <item>ZERO STUDIO d.o.o., OIB 62431871131, Trg biskupa Josipa Langa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62431871131</item>
    </izvorni_sadrzaj>
    <derivirana_varijabla naziv="DomainObject.Predmet.SudioniciListNazivOIB_1">
      <item>, OIB 85821130368</item>
      <item>, OIB 62431871131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AA248-17B3-461D-91E9-53318D5C2F4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1309</properties:Characters>
  <properties:Lines>44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2019-09-19T09:30:00Z</dcterms:created>
  <dc:creator>Korisnik</dc:creator>
  <cp:lastModifiedBy>Danijela Jovanovska</cp:lastModifiedBy>
  <cp:lastPrinted>2019-09-19T09:29:00Z</cp:lastPrinted>
  <dcterms:modified xmlns:xsi="http://www.w3.org/2001/XMLSchema-instance" xsi:type="dcterms:W3CDTF">2019-09-19T09:33:00Z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(st-667-19-oglas.docx)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