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85c7" w14:paraId="19f85c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A62CA">
        <w:rPr>
          <w:b/>
          <w:sz w:val="22"/>
          <w:szCs w:val="22"/>
          <w:lang w:val="hr-HR"/>
        </w:rPr>
        <w:t>1</w:t>
      </w:r>
      <w:r w:rsidR="001A5545">
        <w:rPr>
          <w:b/>
          <w:sz w:val="22"/>
          <w:szCs w:val="22"/>
          <w:lang w:val="hr-HR"/>
        </w:rPr>
        <w:t>127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90106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1A5545">
        <w:rPr>
          <w:sz w:val="22"/>
          <w:szCs w:val="22"/>
        </w:rPr>
        <w:t>5012 PRIJEVOZ d.o.o. za prijevoz u cestovnom prometu i turističke agencije, Jeretova 1C, Split, MBS: 080775126, OIB: 83860290115</w:t>
      </w:r>
      <w:r w:rsidR="001561EC" w:rsidRPr="00875007">
        <w:rPr>
          <w:sz w:val="22"/>
          <w:szCs w:val="22"/>
        </w:rPr>
        <w:t xml:space="preserve">, dana </w:t>
      </w:r>
      <w:r w:rsidR="00D90106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1A5545">
        <w:rPr>
          <w:sz w:val="22"/>
          <w:szCs w:val="22"/>
        </w:rPr>
        <w:t>Toni Čulić, Split, Jeretova 1C, OIB: 45839257523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A5545">
        <w:rPr>
          <w:sz w:val="22"/>
          <w:szCs w:val="22"/>
          <w:lang w:val="hr-HR"/>
        </w:rPr>
        <w:t>1127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1A5545">
        <w:rPr>
          <w:sz w:val="22"/>
          <w:szCs w:val="22"/>
          <w:lang w:val="hr-HR"/>
        </w:rPr>
        <w:t>1127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A5545">
        <w:rPr>
          <w:sz w:val="22"/>
          <w:szCs w:val="22"/>
        </w:rPr>
        <w:t>5012 PRIJEVOZ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D90106">
        <w:rPr>
          <w:b/>
          <w:sz w:val="22"/>
          <w:szCs w:val="22"/>
          <w:lang w:val="hr-HR"/>
        </w:rPr>
        <w:t>8. svibnja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D90106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1A5545">
        <w:rPr>
          <w:sz w:val="22"/>
          <w:szCs w:val="22"/>
        </w:rPr>
        <w:t>Toni Čulić, Split, Jeretova 1c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8604E3">
      <w:rPr>
        <w:b/>
        <w:sz w:val="22"/>
        <w:szCs w:val="22"/>
        <w:lang w:val="hr-HR"/>
      </w:rPr>
      <w:t>1</w:t>
    </w:r>
    <w:r w:rsidR="009A04B6">
      <w:rPr>
        <w:b/>
        <w:sz w:val="22"/>
        <w:szCs w:val="22"/>
        <w:lang w:val="hr-HR"/>
      </w:rPr>
      <w:t>1</w:t>
    </w:r>
    <w:r w:rsidR="001A5545">
      <w:rPr>
        <w:b/>
        <w:sz w:val="22"/>
        <w:szCs w:val="22"/>
        <w:lang w:val="hr-HR"/>
      </w:rPr>
      <w:t>27/</w:t>
    </w:r>
    <w:r w:rsidRPr="00714C85">
      <w:rPr>
        <w:b/>
        <w:sz w:val="22"/>
        <w:szCs w:val="22"/>
        <w:lang w:val="hr-HR"/>
      </w:rPr>
      <w:t>2016-</w:t>
    </w:r>
    <w:r w:rsidR="00D90106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5B9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4710"/>
    <w:rsid w:val="00D3202C"/>
    <w:rsid w:val="00D32C32"/>
    <w:rsid w:val="00D330A2"/>
    <w:rsid w:val="00D35D28"/>
    <w:rsid w:val="00D37004"/>
    <w:rsid w:val="00D71322"/>
    <w:rsid w:val="00D90106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4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1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1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1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1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24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1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1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1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1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5012 PRIJEVOZ d.o.o. za prijevoz u cestovnom prometu i turističke agencije</izvorni_sadrzaj>
    <derivirana_varijabla naziv="DomainObject.Predmet.ProtustrankaFormated_1">  5012 PRIJEVOZ d.o.o. za prijevoz u cestovnom prometu i turističke agencije</derivirana_varijabla>
  </DomainObject.Predmet.ProtustrankaFormated>
  <DomainObject.Predmet.ProtustrankaFormatedOIB>
    <izvorni_sadrzaj>  5012 PRIJEVOZ d.o.o. za prijevoz u cestovnom prometu i turističke agencije, OIB 83860290115</izvorni_sadrzaj>
    <derivirana_varijabla naziv="DomainObject.Predmet.ProtustrankaFormatedOIB_1">  5012 PRIJEVOZ d.o.o. za prijevoz u cestovnom prometu i turističke agencije, OIB 83860290115</derivirana_varijabla>
  </DomainObject.Predmet.ProtustrankaFormatedOIB>
  <DomainObject.Predmet.ProtustrankaFormatedWithAdress>
    <izvorni_sadrzaj> 5012 PRIJEVOZ d.o.o. za prijevoz u cestovnom prometu i turističke agencije, Jeretova 1 C, 21000 Split</izvorni_sadrzaj>
    <derivirana_varijabla naziv="DomainObject.Predmet.ProtustrankaFormatedWithAdress_1"> 5012 PRIJEVOZ d.o.o. za prijevoz u cestovnom prometu i turističke agencije, Jeretova 1 C, 21000 Split</derivirana_varijabla>
  </DomainObject.Predmet.ProtustrankaFormatedWithAdress>
  <DomainObject.Predmet.ProtustrankaFormatedWithAdressOIB>
    <izvorni_sadrzaj> 5012 PRIJEVOZ d.o.o. za prijevoz u cestovnom prometu i turističke agencije, OIB 83860290115, Jeretova 1 C, 21000 Split</izvorni_sadrzaj>
    <derivirana_varijabla naziv="DomainObject.Predmet.ProtustrankaFormatedWithAdressOIB_1"> 5012 PRIJEVOZ d.o.o. za prijevoz u cestovnom prometu i turističke agencije, OIB 83860290115, Jeretova 1 C, 21000 Split</derivirana_varijabla>
  </DomainObject.Predmet.ProtustrankaFormatedWithAdressOIB>
  <DomainObject.Predmet.ProtustrankaWithAdress>
    <izvorni_sadrzaj>5012 PRIJEVOZ d.o.o. za prijevoz u cestovnom prometu i turističke agencije Jeretova 1 C, 21000 Split</izvorni_sadrzaj>
    <derivirana_varijabla naziv="DomainObject.Predmet.ProtustrankaWithAdress_1">5012 PRIJEVOZ d.o.o. za prijevoz u cestovnom prometu i turističke agencije Jeretova 1 C, 21000 Split</derivirana_varijabla>
  </DomainObject.Predmet.ProtustrankaWithAdress>
  <DomainObject.Predmet.ProtustrankaWithAdressOIB>
    <izvorni_sadrzaj>5012 PRIJEVOZ d.o.o. za prijevoz u cestovnom prometu i turističke agencije, OIB 83860290115, Jeretova 1 C, 21000 Split</izvorni_sadrzaj>
    <derivirana_varijabla naziv="DomainObject.Predmet.ProtustrankaWithAdressOIB_1">5012 PRIJEVOZ d.o.o. za prijevoz u cestovnom prometu i turističke agencije, OIB 83860290115, Jeretova 1 C, 21000 Split</derivirana_varijabla>
  </DomainObject.Predmet.ProtustrankaWithAdressOIB>
  <DomainObject.Predmet.ProtustrankaNazivFormated>
    <izvorni_sadrzaj>5012 PRIJEVOZ d.o.o. za prijevoz u cestovnom prometu i turističke agencije</izvorni_sadrzaj>
    <derivirana_varijabla naziv="DomainObject.Predmet.ProtustrankaNazivFormated_1">5012 PRIJEVOZ d.o.o. za prijevoz u cestovnom prometu i turističke agencije</derivirana_varijabla>
  </DomainObject.Predmet.ProtustrankaNazivFormated>
  <DomainObject.Predmet.ProtustrankaNazivFormatedOIB>
    <izvorni_sadrzaj>5012 PRIJEVOZ d.o.o. za prijevoz u cestovnom prometu i turističke agencije, OIB 83860290115</izvorni_sadrzaj>
    <derivirana_varijabla naziv="DomainObject.Predmet.ProtustrankaNazivFormatedOIB_1">5012 PRIJEVOZ d.o.o. za prijevoz u cestovnom prometu i turističke agencije, OIB 83860290115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603104.09</izvorni_sadrzaj>
    <derivirana_varijabla naziv="DomainObject.Predmet.TrenutnaVrijednost_1">603104.09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5012 PRIJEVOZ d.o.o. za prijevoz u cestovnom prometu i turističke agencije</item>
    </izvorni_sadrzaj>
    <derivirana_varijabla naziv="DomainObject.Predmet.ProtuStrankaListFormated_1">
      <item>5012 PRIJEVOZ d.o.o. za prijevoz u cestovnom prometu i turističke agencije</item>
    </derivirana_varijabla>
  </DomainObject.Predmet.ProtuStrankaListFormated>
  <DomainObject.Predmet.ProtuStrankaListFormatedOIB>
    <izvorni_sadrzaj>
      <item>5012 PRIJEVOZ d.o.o. za prijevoz u cestovnom prometu i turističke agencije, OIB 83860290115</item>
    </izvorni_sadrzaj>
    <derivirana_varijabla naziv="DomainObject.Predmet.ProtuStrankaListFormatedOIB_1">
      <item>5012 PRIJEVOZ d.o.o. za prijevoz u cestovnom prometu i turističke agencije, OIB 83860290115</item>
    </derivirana_varijabla>
  </DomainObject.Predmet.ProtuStrankaListFormatedOIB>
  <DomainObject.Predmet.ProtuStrankaListFormatedWithAdress>
    <izvorni_sadrzaj>
      <item>5012 PRIJEVOZ d.o.o. za prijevoz u cestovnom prometu i turističke agencije, Jeretova 1 C, 21000 Split</item>
    </izvorni_sadrzaj>
    <derivirana_varijabla naziv="DomainObject.Predmet.ProtuStrankaListFormatedWithAdress_1">
      <item>5012 PRIJEVOZ d.o.o. za prijevoz u cestovnom prometu i turističke agencije, Jeretova 1 C, 21000 Split</item>
    </derivirana_varijabla>
  </DomainObject.Predmet.ProtuStrankaListFormatedWithAdress>
  <DomainObject.Predmet.ProtuStrankaListFormatedWithAdressOIB>
    <izvorni_sadrzaj>
      <item>5012 PRIJEVOZ d.o.o. za prijevoz u cestovnom prometu i turističke agencije, OIB 83860290115, Jeretova 1 C, 21000 Split</item>
    </izvorni_sadrzaj>
    <derivirana_varijabla naziv="DomainObject.Predmet.ProtuStrankaListFormatedWithAdressOIB_1">
      <item>5012 PRIJEVOZ d.o.o. za prijevoz u cestovnom prometu i turističke agencije, OIB 83860290115, Jeretova 1 C, 21000 Split</item>
    </derivirana_varijabla>
  </DomainObject.Predmet.ProtuStrankaListFormatedWithAdressOIB>
  <DomainObject.Predmet.ProtuStrankaListNazivFormated>
    <izvorni_sadrzaj>
      <item>5012 PRIJEVOZ d.o.o. za prijevoz u cestovnom prometu i turističke agencije</item>
    </izvorni_sadrzaj>
    <derivirana_varijabla naziv="DomainObject.Predmet.ProtuStrankaListNazivFormated_1">
      <item>5012 PRIJEVOZ d.o.o. za prijevoz u cestovnom prometu i turističke agencije</item>
    </derivirana_varijabla>
  </DomainObject.Predmet.ProtuStrankaListNazivFormated>
  <DomainObject.Predmet.ProtuStrankaListNazivFormatedOIB>
    <izvorni_sadrzaj>
      <item>5012 PRIJEVOZ d.o.o. za prijevoz u cestovnom prometu i turističke agencije, OIB 83860290115</item>
    </izvorni_sadrzaj>
    <derivirana_varijabla naziv="DomainObject.Predmet.ProtuStrankaListNazivFormatedOIB_1">
      <item>5012 PRIJEVOZ d.o.o. za prijevoz u cestovnom prometu i turističke agencije, OIB 83860290115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5012 PRIJEVOZ d.o.o. za prijevoz u cestovnom prometu i turističke agencije</izvorni_sadrzaj>
    <derivirana_varijabla naziv="DomainObject.Predmet.ProtustrankaIDrugi_1">5012 PRIJEVOZ d.o.o. za prijevoz u cestovnom prometu i turističke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5012 PRIJEVOZ d.o.o. za prijevoz u cestovnom prometu i turističke agencije, OIB 83860290115, Jeretova 1 C, 21000 Split</izvorni_sadrzaj>
    <derivirana_varijabla naziv="DomainObject.Predmet.ProtustrankaIDrugiAdressOIB_1">5012 PRIJEVOZ d.o.o. za prijevoz u cestovnom prometu i turističke agencije, OIB 83860290115,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5012 PRIJEVOZ d.o.o. za prijevoz u cestovnom prometu i turističke agencije</item>
      <item>FINANCIJSKA AGENCIJA, RC SPLIT</item>
    </izvorni_sadrzaj>
    <derivirana_varijabla naziv="DomainObject.Predmet.SudioniciListNaziv_1">
      <item>5012 PRIJEVOZ d.o.o. za prijevoz u cestovnom prometu i turističke agencije</item>
      <item>FINANCIJSKA AGENCIJA, RC SPLIT</item>
    </derivirana_varijabla>
  </DomainObject.Predmet.SudioniciListNaziv>
  <DomainObject.Predmet.SudioniciListAdressOIB>
    <izvorni_sadrzaj>
      <item>5012 PRIJEVOZ d.o.o. za prijevoz u cestovnom prometu i turističke agencije, OIB 83860290115, Jeretova 1 C,21000 Split</item>
      <item>FINANCIJSKA AGENCIJA, RC SPLIT, OIB 85821130368, Mažuranićevo šetalište 24 b,21000 Split</item>
    </izvorni_sadrzaj>
    <derivirana_varijabla naziv="DomainObject.Predmet.SudioniciListAdressOIB_1">
      <item>5012 PRIJEVOZ d.o.o. za prijevoz u cestovnom prometu i turističke agencije, OIB 83860290115, Jeretova 1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83860290115</item>
      <item>, OIB 85821130368</item>
    </izvorni_sadrzaj>
    <derivirana_varijabla naziv="DomainObject.Predmet.SudioniciListNazivOIB_1">
      <item>, OIB 83860290115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657F3-F1D9-4555-9E6D-AAA3B3CAB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2830</properties:Characters>
  <properties:Lines>79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2017-05-08T11:37:00Z</cp:lastPrinted>
  <dcterms:modified xmlns:xsi="http://www.w3.org/2001/XMLSchema-instance" xsi:type="dcterms:W3CDTF">2017-05-08T11:38:00Z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