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98a1c" w14:paraId="8598a1c" w:rsidRDefault="002D49EC" w:rsidP="003F6C53" w:rsidR="002D49EC" w:rsidRPr="00E8339B">
      <w:pPr>
        <w15:collapsed w:val="false"/>
      </w:pPr>
      <w:bookmarkStart w:name="_GoBack" w:id="0"/>
      <w:bookmarkEnd w:id="0"/>
    </w:p>
    <w:p w:rsidRDefault="00FE4E4C" w:rsidP="003F6C53" w:rsidR="00FE4E4C" w:rsidRPr="00E8339B"/>
    <w:p w:rsidRDefault="00721F79" w:rsidP="004B557B" w:rsidR="00721F79" w:rsidRPr="00E8339B"/>
    <w:p w:rsidRDefault="003C5ED2" w:rsidP="004B557B" w:rsidR="003C5ED2" w:rsidRPr="00E8339B"/>
    <w:p w:rsidRDefault="00721F79" w:rsidP="00721F79" w:rsidR="00721F79" w:rsidRPr="00E8339B">
      <w:r w:rsidRPr="00E8339B">
        <w:t>REPUBLIKA HRVATSKA</w:t>
      </w:r>
    </w:p>
    <w:p w:rsidRDefault="00721F79" w:rsidP="00721F79" w:rsidR="002B5525" w:rsidRPr="00E8339B">
      <w:r w:rsidRPr="00E8339B">
        <w:t>TRGOVAČKI SUD U ZADRU</w:t>
      </w:r>
      <w:r w:rsidRPr="00E8339B">
        <w:tab/>
      </w:r>
    </w:p>
    <w:p w:rsidRDefault="002B5525" w:rsidP="00721F79" w:rsidR="00721F79" w:rsidRPr="00E8339B">
      <w:r w:rsidRPr="00E8339B">
        <w:t>Dr. Franje Tuđmana 35</w:t>
      </w:r>
      <w:r w:rsidR="00721F79" w:rsidRPr="00E8339B">
        <w:tab/>
      </w:r>
      <w:r w:rsidR="00721F79" w:rsidRPr="00E8339B">
        <w:tab/>
      </w:r>
      <w:r w:rsidR="00721F79" w:rsidRPr="00E8339B">
        <w:tab/>
      </w:r>
      <w:r w:rsidR="00721F79" w:rsidRPr="00E8339B">
        <w:tab/>
      </w:r>
      <w:r w:rsidR="00721F79" w:rsidRPr="00E8339B">
        <w:tab/>
      </w:r>
    </w:p>
    <w:p w:rsidRDefault="002B5525" w:rsidP="00B0143C" w:rsidR="002B5525" w:rsidRPr="00E8339B"/>
    <w:p w:rsidRDefault="00AA1AD1" w:rsidP="00AA1AD1" w:rsidR="00AA1AD1" w:rsidRPr="00E8339B">
      <w:pPr>
        <w:jc w:val="center"/>
      </w:pPr>
      <w:r w:rsidRPr="00E8339B">
        <w:t xml:space="preserve">R E P U B L I K A  H R V A T S KA </w:t>
      </w:r>
    </w:p>
    <w:p w:rsidRDefault="005A3991" w:rsidP="00721F79" w:rsidR="005A3991" w:rsidRPr="00E8339B"/>
    <w:p w:rsidRDefault="00721F79" w:rsidP="00360AB6" w:rsidR="00721F79" w:rsidRPr="00E8339B">
      <w:pPr>
        <w:jc w:val="center"/>
      </w:pPr>
      <w:r w:rsidRPr="00E8339B">
        <w:t>R J E Š E N J E</w:t>
      </w:r>
    </w:p>
    <w:p w:rsidRDefault="002B5525" w:rsidP="00721F79" w:rsidR="002B5525" w:rsidRPr="00E8339B">
      <w:pPr>
        <w:jc w:val="both"/>
      </w:pPr>
    </w:p>
    <w:p w:rsidRDefault="00846B1C" w:rsidP="001349D9" w:rsidR="00360AB6" w:rsidRPr="00E8339B">
      <w:pPr>
        <w:ind w:firstLine="708"/>
        <w:jc w:val="both"/>
      </w:pPr>
      <w:r w:rsidRPr="00E8339B">
        <w:t>Trgovački sud u Zadru</w:t>
      </w:r>
      <w:r w:rsidR="00360AB6" w:rsidRPr="00E8339B">
        <w:t>, po su</w:t>
      </w:r>
      <w:r w:rsidR="00B0143C" w:rsidRPr="00E8339B">
        <w:t>tkinji</w:t>
      </w:r>
      <w:r w:rsidR="00360AB6" w:rsidRPr="00E8339B">
        <w:t xml:space="preserve"> Ani Markač, povodom prijedloga za otvaranje stečajnog postupka nad dužnikom </w:t>
      </w:r>
      <w:r w:rsidR="00EB057A">
        <w:rPr>
          <w:lang w:val="en-AU"/>
        </w:rPr>
        <w:t>DŽAJA OPREMA j.d.o.o., Zadar, Poljana D.G. Krambergera 2</w:t>
      </w:r>
      <w:r w:rsidR="00EB057A" w:rsidRPr="008773DF">
        <w:t>,</w:t>
      </w:r>
      <w:r w:rsidR="00EB057A">
        <w:t xml:space="preserve"> OIB: 60703407832</w:t>
      </w:r>
      <w:r w:rsidR="000524EB" w:rsidRPr="00E8339B">
        <w:t>,</w:t>
      </w:r>
      <w:r w:rsidR="00E8339B" w:rsidRPr="00E8339B">
        <w:t xml:space="preserve"> </w:t>
      </w:r>
      <w:r w:rsidR="00D45381">
        <w:t>23.</w:t>
      </w:r>
      <w:r w:rsidR="00E8339B" w:rsidRPr="00E8339B">
        <w:t xml:space="preserve"> siječnja 2018</w:t>
      </w:r>
      <w:r w:rsidR="00360AB6" w:rsidRPr="00E8339B">
        <w:t>.</w:t>
      </w:r>
      <w:r w:rsidR="001349D9" w:rsidRPr="00E8339B">
        <w:t>,</w:t>
      </w:r>
      <w:r w:rsidR="00360AB6" w:rsidRPr="00E8339B">
        <w:t xml:space="preserve"> </w:t>
      </w:r>
    </w:p>
    <w:p w:rsidRDefault="004270AE" w:rsidP="00721F79" w:rsidR="004270AE" w:rsidRPr="00E8339B"/>
    <w:p w:rsidRDefault="00721F79" w:rsidP="00721F79" w:rsidR="00721F79" w:rsidRPr="00E8339B">
      <w:pPr>
        <w:jc w:val="center"/>
      </w:pPr>
      <w:r w:rsidRPr="00E8339B">
        <w:t>r i j e š i o  j e</w:t>
      </w:r>
    </w:p>
    <w:p w:rsidRDefault="00E8339B" w:rsidP="00E8339B" w:rsidR="00E8339B" w:rsidRPr="00E8339B"/>
    <w:p w:rsidRDefault="00E8339B" w:rsidP="00E8339B" w:rsidR="00E8339B" w:rsidRPr="00E8339B">
      <w:pPr>
        <w:jc w:val="both"/>
      </w:pPr>
      <w:r w:rsidRPr="00E8339B">
        <w:t>I.</w:t>
      </w:r>
      <w:r w:rsidRPr="00E8339B">
        <w:tab/>
        <w:t xml:space="preserve">Pokreće se prethodni postupak radi utvrđivanja pretpostavki za otvaranje stečajnog postupka nad stečajnim dužnikom </w:t>
      </w:r>
      <w:r w:rsidR="00EB057A">
        <w:rPr>
          <w:lang w:val="en-AU"/>
        </w:rPr>
        <w:t>DŽAJA OPREMA j.d.o.o., Zadar, Poljana D.G. Krambergera 2</w:t>
      </w:r>
      <w:r w:rsidR="00EB057A" w:rsidRPr="008773DF">
        <w:t>,</w:t>
      </w:r>
      <w:r w:rsidR="00EB057A">
        <w:t xml:space="preserve"> OIB: 60703407832</w:t>
      </w:r>
      <w:r w:rsidRPr="00E8339B">
        <w:t>.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 xml:space="preserve">II. </w:t>
      </w:r>
      <w:r w:rsidRPr="00E8339B"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D45381">
        <w:t>23. veljače</w:t>
      </w:r>
      <w:r>
        <w:t xml:space="preserve"> 2018</w:t>
      </w:r>
      <w:r w:rsidR="00D45381">
        <w:t>. u 8,40</w:t>
      </w:r>
      <w:r w:rsidRPr="00E8339B">
        <w:t xml:space="preserve"> </w:t>
      </w:r>
      <w:r w:rsidRPr="00E8339B">
        <w:rPr>
          <w:bCs/>
        </w:rPr>
        <w:t>sati</w:t>
      </w:r>
      <w:r w:rsidRPr="00E8339B">
        <w:t xml:space="preserve"> kod ovog suda, Ulica Franje Tuđmana br. 35, sudnica br, 14/I.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III.</w:t>
      </w:r>
      <w:r w:rsidRPr="00E8339B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IV.</w:t>
      </w:r>
      <w:r w:rsidRPr="00E8339B">
        <w:tab/>
        <w:t xml:space="preserve">Upozorava se osoba ovlaštena za zastupanje dužnika po zakonu </w:t>
      </w:r>
      <w:r w:rsidR="00EB057A">
        <w:t>Neven Džaja iz Zadra</w:t>
      </w:r>
      <w:r w:rsidRPr="00E8339B">
        <w:t xml:space="preserve">, da u slučaju neodazivanja istoga ovom pozivu, Sud će temeljem čl. 180. u svezi čl. 178. Stečajnog zakona odrediti njegovo prisilno dovođenje. 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>Obrazloženje</w:t>
      </w:r>
    </w:p>
    <w:p w:rsidRDefault="00E8339B" w:rsidP="00E8339B" w:rsidR="00E8339B" w:rsidRPr="00E8339B"/>
    <w:p w:rsidRDefault="00E8339B" w:rsidP="00E8339B" w:rsidR="00E8339B" w:rsidRPr="00E8339B">
      <w:pPr>
        <w:ind w:firstLine="708"/>
        <w:jc w:val="both"/>
      </w:pPr>
      <w:r w:rsidRPr="00E8339B">
        <w:t xml:space="preserve">Postupajući po zahtjevu Financijske agencije, RC Split, Podružnica Zadar od </w:t>
      </w:r>
      <w:r w:rsidR="00EB057A">
        <w:t>26. srpnja</w:t>
      </w:r>
      <w:r w:rsidRPr="00E8339B">
        <w:t xml:space="preserve">  2017., oglasom ovog </w:t>
      </w:r>
      <w:r>
        <w:t>s</w:t>
      </w:r>
      <w:r w:rsidRPr="00E8339B">
        <w:t xml:space="preserve">uda od </w:t>
      </w:r>
      <w:r w:rsidR="00EB057A">
        <w:t>4. kolovoza</w:t>
      </w:r>
      <w:r w:rsidRPr="00E8339B">
        <w:t xml:space="preserve"> 2017. pozvani su članovi uprave da dostave prokazni popis imovine i vjerovnici da u roku od 45 dana predlože otvaranje postupka. </w:t>
      </w:r>
    </w:p>
    <w:p w:rsidRDefault="00E8339B" w:rsidP="00E8339B" w:rsidR="00E8339B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 w:rsidR="00EB057A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EB057A">
        <w:rPr>
          <w:rFonts w:cstheme="majorBidi" w:hAnsiTheme="majorBidi" w:asciiTheme="majorBidi"/>
        </w:rPr>
        <w:t>Porezna uprava</w:t>
      </w:r>
      <w:r>
        <w:rPr>
          <w:rFonts w:cstheme="majorBidi" w:hAnsiTheme="majorBidi" w:asciiTheme="majorBidi"/>
        </w:rPr>
        <w:t>, Područni ured Dalmacija, zastupana po Županijskom državnom odvjetništvu u Zadru</w:t>
      </w:r>
      <w:r w:rsidRPr="00E8339B">
        <w:rPr>
          <w:rFonts w:cstheme="majorBidi" w:hAnsiTheme="majorBidi" w:asciiTheme="majorBidi"/>
        </w:rPr>
        <w:t>.</w:t>
      </w:r>
    </w:p>
    <w:p w:rsidRDefault="00E8339B" w:rsidP="00E8339B" w:rsidR="00E8339B" w:rsidRPr="00E8339B">
      <w:pPr>
        <w:ind w:firstLine="708"/>
        <w:jc w:val="both"/>
      </w:pPr>
      <w:r w:rsidRPr="00E8339B">
        <w:t xml:space="preserve">Obzirom da nisu bile ispunjene pretpostavke za otvaranje i zaključenje skraćenog stečajnog postupka propisane čl. 431. Stečajnog zakona jer je </w:t>
      </w:r>
      <w:r w:rsidRPr="00E8339B">
        <w:rPr>
          <w:rFonts w:cstheme="majorBidi" w:hAnsiTheme="majorBidi" w:asciiTheme="majorBidi"/>
        </w:rPr>
        <w:t xml:space="preserve">vjerovnik </w:t>
      </w:r>
      <w:r>
        <w:rPr>
          <w:rFonts w:cstheme="majorBidi" w:hAnsiTheme="majorBidi" w:asciiTheme="majorBidi"/>
        </w:rPr>
        <w:t xml:space="preserve">REPUBLIKA HRVATSKA , </w:t>
      </w:r>
      <w:r w:rsidR="00EB057A">
        <w:rPr>
          <w:rFonts w:cstheme="majorBidi" w:hAnsiTheme="majorBidi" w:asciiTheme="majorBidi"/>
        </w:rPr>
        <w:t>Porezna uprava</w:t>
      </w:r>
      <w:r>
        <w:rPr>
          <w:rFonts w:cstheme="majorBidi" w:hAnsiTheme="majorBidi" w:asciiTheme="majorBidi"/>
        </w:rPr>
        <w:t>, Područni ured Dalmacija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postupak sud obustavio primjenom odredbe čl. 433. Stečajnog zakona rješenjem posl. br. St-</w:t>
      </w:r>
      <w:r w:rsidR="00EB057A">
        <w:t>352</w:t>
      </w:r>
      <w:r w:rsidRPr="00E8339B">
        <w:t>/17-</w:t>
      </w:r>
      <w:r>
        <w:t>7</w:t>
      </w:r>
      <w:r w:rsidRPr="00E8339B">
        <w:t xml:space="preserve"> od </w:t>
      </w:r>
      <w:r w:rsidR="00EB057A">
        <w:t>20. listopada</w:t>
      </w:r>
      <w:r w:rsidRPr="00E8339B">
        <w:t xml:space="preserve">  2017., a koje je postalo pravomoćno dana </w:t>
      </w:r>
      <w:r w:rsidR="00EB057A">
        <w:t>7. studenog 2017</w:t>
      </w:r>
      <w:r w:rsidRPr="00E8339B">
        <w:t xml:space="preserve">. </w:t>
      </w:r>
    </w:p>
    <w:p w:rsidRDefault="00E8339B" w:rsidP="00E8339B" w:rsidR="00E8339B" w:rsidRPr="00E8339B">
      <w:pPr>
        <w:ind w:firstLine="708"/>
        <w:jc w:val="both"/>
      </w:pPr>
      <w:r w:rsidRPr="00E8339B"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E8339B">
      <w:pPr>
        <w:jc w:val="both"/>
      </w:pPr>
      <w:r w:rsidRPr="00E8339B">
        <w:tab/>
        <w:t xml:space="preserve">Slijedom navedenog odlučeno je kao u izreci. </w:t>
      </w:r>
    </w:p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 xml:space="preserve">U Zadru </w:t>
      </w:r>
      <w:r w:rsidR="00D45381">
        <w:t>23.</w:t>
      </w:r>
      <w:r>
        <w:t xml:space="preserve"> siječnja 2018.</w:t>
      </w:r>
    </w:p>
    <w:p w:rsidRDefault="00E8339B" w:rsidP="00E8339B" w:rsidR="00E8339B" w:rsidRPr="00E8339B">
      <w:pPr>
        <w:jc w:val="right"/>
      </w:pPr>
    </w:p>
    <w:p w:rsidRDefault="00D45381" w:rsidP="00D45381" w:rsidR="00D45381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D45381" w:rsidP="00D45381" w:rsidR="00D45381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r w:rsidRPr="00E8339B">
        <w:t xml:space="preserve">UPUTA O PRAVNOM LIJEKU:  </w:t>
      </w:r>
    </w:p>
    <w:p w:rsidRDefault="00E8339B" w:rsidP="00E8339B" w:rsidR="00E8339B" w:rsidRPr="00E8339B">
      <w:r w:rsidRPr="00E8339B">
        <w:t>Protiv ovog rješenja nije dopuštena žalba.</w:t>
      </w:r>
    </w:p>
    <w:p w:rsidRDefault="00E8339B" w:rsidP="00E8339B" w:rsidR="00E8339B" w:rsidRPr="00E8339B"/>
    <w:p w:rsidRDefault="00E8339B" w:rsidP="00E8339B" w:rsidR="00E8339B" w:rsidRPr="00E8339B">
      <w:pPr>
        <w:ind w:firstLine="360"/>
      </w:pPr>
      <w:r w:rsidRPr="00E8339B">
        <w:t xml:space="preserve">Dostaviti: </w:t>
      </w:r>
    </w:p>
    <w:p w:rsidRDefault="00EB057A" w:rsidP="00E8339B" w:rsidR="00EB057A" w:rsidRPr="00EB057A">
      <w:pPr>
        <w:numPr>
          <w:ilvl w:val="0"/>
          <w:numId w:val="3"/>
        </w:numPr>
      </w:pPr>
      <w:r>
        <w:rPr>
          <w:lang w:val="en-AU"/>
        </w:rPr>
        <w:t>DŽAJA OPREMA j.d.o.o., Zadar, Poljana D.G. Krambergera 2</w:t>
      </w:r>
    </w:p>
    <w:p w:rsidRDefault="00EB057A" w:rsidP="00E8339B" w:rsidR="00EB057A">
      <w:pPr>
        <w:numPr>
          <w:ilvl w:val="0"/>
          <w:numId w:val="3"/>
        </w:numPr>
      </w:pPr>
      <w:r>
        <w:t xml:space="preserve">Neven Džaja iz Zadra, </w:t>
      </w:r>
      <w:r>
        <w:rPr>
          <w:lang w:val="en-AU"/>
        </w:rPr>
        <w:t>Poljana D.G. Krambergera 2</w:t>
      </w:r>
      <w:r w:rsidRPr="00E8339B">
        <w:t xml:space="preserve">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FINA 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RH putem ŽDO-a u Zadru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Porezna uprava Zadar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e-Oglasna ploča sudova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u spis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ind w:firstLine="360"/>
      </w:pPr>
    </w:p>
    <w:p w:rsidRDefault="00E8339B" w:rsidP="00E8339B" w:rsidR="00E8339B" w:rsidRPr="00E8339B">
      <w:pPr>
        <w:ind w:firstLine="360"/>
      </w:pPr>
    </w:p>
    <w:p w:rsidRDefault="0020610B" w:rsidP="005A3991" w:rsidR="0020610B" w:rsidRPr="00E8339B">
      <w:pPr>
        <w:ind w:firstLine="360"/>
      </w:pPr>
    </w:p>
    <w:sectPr w:rsidSect="00F1060A" w:rsidR="0020610B" w:rsidRPr="00E8339B">
      <w:headerReference w:type="default" r:id="rId10"/>
      <w:headerReference w:type="first" r:id="rId11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F1060A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665C20">
      <w:rPr>
        <w:noProof/>
      </w:rPr>
      <w:t>2</w:t>
    </w:r>
    <w:r>
      <w:fldChar w:fldCharType="end"/>
    </w:r>
    <w:r>
      <w:tab/>
      <w:t>Poslovni broj: 2 St-</w:t>
    </w:r>
    <w:r w:rsidR="00EB057A">
      <w:t>524</w:t>
    </w:r>
    <w:r w:rsidR="00E8339B">
      <w:t>/201</w:t>
    </w:r>
    <w:r w:rsidR="00EB057A">
      <w:t>7-2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EB057A">
      <w:t>524/2017-2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5C20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65C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C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C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C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C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65C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C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C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C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C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St-524/2017</izvorni_sadrzaj>
    <derivirana_varijabla naziv="DomainObject.Predmet.OznakaBroj_1">St-524/2017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DŽAJA OPREMA j.d.o.o. za proizvodnju, servis i usluge</izvorni_sadrzaj>
    <derivirana_varijabla naziv="DomainObject.Predmet.ProtustrankaFormated_1">  DŽAJA OPREMA j.d.o.o. za proizvodnju, servis i usluge</derivirana_varijabla>
  </DomainObject.Predmet.ProtustrankaFormated>
  <DomainObject.Predmet.ProtustrankaFormatedOIB>
    <izvorni_sadrzaj>  DŽAJA OPREMA j.d.o.o. za proizvodnju, servis i usluge, OIB 60703407832</izvorni_sadrzaj>
    <derivirana_varijabla naziv="DomainObject.Predmet.ProtustrankaFormatedOIB_1">  DŽAJA OPREMA j.d.o.o. za proizvodnju, servis i usluge, OIB 60703407832</derivirana_varijabla>
  </DomainObject.Predmet.ProtustrankaFormatedOIB>
  <DomainObject.Predmet.ProtustrankaFormatedWithAdress>
    <izvorni_sadrzaj> DŽAJA OPREMA j.d.o.o. za proizvodnju, servis i usluge, Poljana D.G. Krambergera 2, 23000 Zadar</izvorni_sadrzaj>
    <derivirana_varijabla naziv="DomainObject.Predmet.ProtustrankaFormatedWithAdress_1"> DŽAJA OPREMA j.d.o.o. za proizvodnju, servis i usluge, Poljana D.G. Krambergera 2, 23000 Zadar</derivirana_varijabla>
  </DomainObject.Predmet.ProtustrankaFormatedWithAdress>
  <DomainObject.Predmet.ProtustrankaFormatedWithAdressOIB>
    <izvorni_sadrzaj> DŽAJA OPREMA j.d.o.o. za proizvodnju, servis i usluge, OIB 60703407832, Poljana D.G. Krambergera 2, 23000 Zadar</izvorni_sadrzaj>
    <derivirana_varijabla naziv="DomainObject.Predmet.ProtustrankaFormatedWithAdressOIB_1"> DŽAJA OPREMA j.d.o.o. za proizvodnju, servis i usluge, OIB 60703407832, Poljana D.G. Krambergera 2, 23000 Zadar</derivirana_varijabla>
  </DomainObject.Predmet.ProtustrankaFormatedWithAdressOIB>
  <DomainObject.Predmet.ProtustrankaWithAdress>
    <izvorni_sadrzaj>DŽAJA OPREMA j.d.o.o. za proizvodnju, servis i usluge Poljana D.G. Krambergera 2, 23000 Zadar</izvorni_sadrzaj>
    <derivirana_varijabla naziv="DomainObject.Predmet.ProtustrankaWithAdress_1">DŽAJA OPREMA j.d.o.o. za proizvodnju, servis i usluge Poljana D.G. Krambergera 2, 23000 Zadar</derivirana_varijabla>
  </DomainObject.Predmet.ProtustrankaWithAdress>
  <DomainObject.Predmet.ProtustrankaWithAdressOIB>
    <izvorni_sadrzaj>DŽAJA OPREMA j.d.o.o. za proizvodnju, servis i usluge, OIB 60703407832, Poljana D.G. Krambergera 2, 23000 Zadar</izvorni_sadrzaj>
    <derivirana_varijabla naziv="DomainObject.Predmet.ProtustrankaWithAdressOIB_1">DŽAJA OPREMA j.d.o.o. za proizvodnju, servis i usluge, OIB 60703407832, Poljana D.G. Krambergera 2, 23000 Zadar</derivirana_varijabla>
  </DomainObject.Predmet.ProtustrankaWithAdressOIB>
  <DomainObject.Predmet.ProtustrankaNazivFormated>
    <izvorni_sadrzaj>DŽAJA OPREMA j.d.o.o. za proizvodnju, servis i usluge</izvorni_sadrzaj>
    <derivirana_varijabla naziv="DomainObject.Predmet.ProtustrankaNazivFormated_1">DŽAJA OPREMA j.d.o.o. za proizvodnju, servis i usluge</derivirana_varijabla>
  </DomainObject.Predmet.ProtustrankaNazivFormated>
  <DomainObject.Predmet.ProtustrankaNazivFormatedOIB>
    <izvorni_sadrzaj>DŽAJA OPREMA j.d.o.o. za proizvodnju, servis i usluge, OIB 60703407832</izvorni_sadrzaj>
    <derivirana_varijabla naziv="DomainObject.Predmet.ProtustrankaNazivFormatedOIB_1">DŽAJA OPREMA j.d.o.o. za proizvodnju, servis i usluge, OIB 60703407832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DŽAJA OPREMA j.d.o.o. za proizvodnju, servis i usluge</item>
    </izvorni_sadrzaj>
    <derivirana_varijabla naziv="DomainObject.Predmet.ProtuStrankaListFormated_1">
      <item>DŽAJA OPREMA j.d.o.o. za proizvodnju, servis i usluge</item>
    </derivirana_varijabla>
  </DomainObject.Predmet.ProtuStrankaListFormated>
  <DomainObject.Predmet.ProtuStrankaListFormatedOIB>
    <izvorni_sadrzaj>
      <item>DŽAJA OPREMA j.d.o.o. za proizvodnju, servis i usluge, OIB 60703407832</item>
    </izvorni_sadrzaj>
    <derivirana_varijabla naziv="DomainObject.Predmet.ProtuStrankaListFormatedOIB_1">
      <item>DŽAJA OPREMA j.d.o.o. za proizvodnju, servis i usluge, OIB 60703407832</item>
    </derivirana_varijabla>
  </DomainObject.Predmet.ProtuStrankaListFormatedOIB>
  <DomainObject.Predmet.ProtuStrankaListFormatedWithAdress>
    <izvorni_sadrzaj>
      <item>DŽAJA OPREMA j.d.o.o. za proizvodnju, servis i usluge, Poljana D.G. Krambergera 2, 23000 Zadar</item>
    </izvorni_sadrzaj>
    <derivirana_varijabla naziv="DomainObject.Predmet.ProtuStrankaListFormatedWithAdress_1">
      <item>DŽAJA OPREMA j.d.o.o. za proizvodnju, servis i usluge, Poljana D.G. Krambergera 2, 23000 Zadar</item>
    </derivirana_varijabla>
  </DomainObject.Predmet.ProtuStrankaListFormatedWithAdress>
  <DomainObject.Predmet.ProtuStrankaListFormatedWithAdressOIB>
    <izvorni_sadrzaj>
      <item>DŽAJA OPREMA j.d.o.o. za proizvodnju, servis i usluge, OIB 60703407832, Poljana D.G. Krambergera 2, 23000 Zadar</item>
    </izvorni_sadrzaj>
    <derivirana_varijabla naziv="DomainObject.Predmet.ProtuStrankaListFormatedWithAdressOIB_1">
      <item>DŽAJA OPREMA j.d.o.o. za proizvodnju, servis i usluge, OIB 60703407832, Poljana D.G. Krambergera 2, 23000 Zadar</item>
    </derivirana_varijabla>
  </DomainObject.Predmet.ProtuStrankaListFormatedWithAdressOIB>
  <DomainObject.Predmet.ProtuStrankaListNazivFormated>
    <izvorni_sadrzaj>
      <item>DŽAJA OPREMA j.d.o.o. za proizvodnju, servis i usluge</item>
    </izvorni_sadrzaj>
    <derivirana_varijabla naziv="DomainObject.Predmet.ProtuStrankaListNazivFormated_1">
      <item>DŽAJA OPREMA j.d.o.o. za proizvodnju, servis i usluge</item>
    </derivirana_varijabla>
  </DomainObject.Predmet.ProtuStrankaListNazivFormated>
  <DomainObject.Predmet.ProtuStrankaListNazivFormatedOIB>
    <izvorni_sadrzaj>
      <item>DŽAJA OPREMA j.d.o.o. za proizvodnju, servis i usluge, OIB 60703407832</item>
    </izvorni_sadrzaj>
    <derivirana_varijabla naziv="DomainObject.Predmet.ProtuStrankaListNazivFormatedOIB_1">
      <item>DŽAJA OPREMA j.d.o.o. za proizvodnju, servis i usluge, OIB 60703407832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DŽAJA OPREMA j.d.o.o. za proizvodnju, servis i usluge</izvorni_sadrzaj>
    <derivirana_varijabla naziv="DomainObject.Predmet.ProtustrankaIDrugi_1">DŽAJA OPREMA j.d.o.o. za proizvodnju, servis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DŽAJA OPREMA j.d.o.o. za proizvodnju, servis i usluge, OIB 60703407832, Poljana D.G. Krambergera 2, 23000 Zadar</izvorni_sadrzaj>
    <derivirana_varijabla naziv="DomainObject.Predmet.ProtustrankaIDrugiAdressOIB_1">DŽAJA OPREMA j.d.o.o. za proizvodnju, servis i usluge, OIB 60703407832, Poljana D.G. Krambergera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DŽAJA OPREMA j.d.o.o. za proizvodnju, servis i usluge</item>
      <item>Financijska agencija</item>
    </izvorni_sadrzaj>
    <derivirana_varijabla naziv="DomainObject.Predmet.SudioniciListNaziv_1">
      <item>DŽAJA OPREMA j.d.o.o. za proizvodnju, servis i usluge</item>
      <item>Financijska agencija</item>
    </derivirana_varijabla>
  </DomainObject.Predmet.SudioniciListNaziv>
  <DomainObject.Predmet.SudioniciListAdressOIB>
    <izvorni_sadrzaj>
      <item>DŽAJA OPREMA j.d.o.o. za proizvodnju, servis i usluge, OIB 60703407832, Poljana D.G. Krambergera 2,23000 Zadar</item>
      <item>Financijska agencija, OIB 85821130368</item>
    </izvorni_sadrzaj>
    <derivirana_varijabla naziv="DomainObject.Predmet.SudioniciListAdressOIB_1">
      <item>DŽAJA OPREMA j.d.o.o. za proizvodnju, servis i usluge, OIB 60703407832, Poljana D.G. Krambergera 2,23000 Zadar</item>
      <item>Financijska agencija,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60703407832</item>
      <item>, OIB 85821130368</item>
    </izvorni_sadrzaj>
    <derivirana_varijabla naziv="DomainObject.Predmet.SudioniciListNazivOIB_1">
      <item>, OIB 60703407832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E75DC6-FFBA-4E8C-A008-DF8560897C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458</properties:Words>
  <properties:Characters>2528</properties:Characters>
  <properties:Lines>78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2018-01-16T13:44:00Z</dcterms:created>
  <dc:creator>Administrator</dc:creator>
  <cp:lastModifiedBy>Martina Kalmeta</cp:lastModifiedBy>
  <cp:lastPrinted>2018-01-23T10:50:00Z</cp:lastPrinted>
  <dcterms:modified xmlns:xsi="http://www.w3.org/2001/XMLSchema-instance" xsi:type="dcterms:W3CDTF">2018-01-23T12:06:00Z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