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075d" w14:paraId="6b6075d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E6A" w:rsidP="00CD4C1E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CD4C1E"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643E6A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B66B28"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643E6A">
        <w:rPr>
          <w:b/>
          <w:sz w:val="22"/>
          <w:szCs w:val="22"/>
        </w:rPr>
        <w:t>Posl.br.7.St. 3</w:t>
      </w:r>
      <w:r w:rsidR="005F4731">
        <w:rPr>
          <w:b/>
          <w:sz w:val="22"/>
          <w:szCs w:val="22"/>
        </w:rPr>
        <w:t>3/2019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5F4731">
        <w:rPr>
          <w:sz w:val="22"/>
          <w:szCs w:val="22"/>
        </w:rPr>
        <w:t xml:space="preserve"> </w:t>
      </w:r>
      <w:r w:rsidR="00643E6A">
        <w:rPr>
          <w:sz w:val="22"/>
          <w:szCs w:val="22"/>
        </w:rPr>
        <w:t xml:space="preserve"> </w:t>
      </w:r>
      <w:r w:rsidR="00643E6A" w:rsidRPr="00643E6A">
        <w:rPr>
          <w:sz w:val="22"/>
          <w:szCs w:val="22"/>
        </w:rPr>
        <w:t>Suntrust, obrt za promet nekretninama</w:t>
      </w:r>
      <w:r w:rsidR="00643E6A">
        <w:rPr>
          <w:sz w:val="22"/>
          <w:szCs w:val="22"/>
        </w:rPr>
        <w:t xml:space="preserve">, </w:t>
      </w:r>
      <w:r w:rsidR="00643E6A" w:rsidRPr="00643E6A">
        <w:rPr>
          <w:sz w:val="22"/>
          <w:szCs w:val="22"/>
        </w:rPr>
        <w:t>Kardinala Stepinca 4</w:t>
      </w:r>
      <w:r w:rsidR="00643E6A">
        <w:rPr>
          <w:sz w:val="22"/>
          <w:szCs w:val="22"/>
        </w:rPr>
        <w:t xml:space="preserve">, Dubrovnik,OIB: </w:t>
      </w:r>
      <w:r w:rsidR="00643E6A" w:rsidRPr="00643E6A">
        <w:rPr>
          <w:sz w:val="22"/>
          <w:szCs w:val="22"/>
        </w:rPr>
        <w:t>48043047036</w:t>
      </w:r>
      <w:r w:rsidR="00643E6A">
        <w:rPr>
          <w:sz w:val="22"/>
          <w:szCs w:val="22"/>
        </w:rPr>
        <w:t xml:space="preserve">, </w:t>
      </w:r>
      <w:r w:rsidR="007022FE">
        <w:rPr>
          <w:sz w:val="22"/>
          <w:szCs w:val="22"/>
        </w:rPr>
        <w:t>vl. Nešo Radojičić,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>ča</w:t>
      </w:r>
      <w:r w:rsidR="00A252B2">
        <w:rPr>
          <w:sz w:val="22"/>
          <w:szCs w:val="22"/>
        </w:rPr>
        <w:t>noj upraviteljici Ivanki Sušić,  dana 21</w:t>
      </w:r>
      <w:r w:rsidR="005F4731">
        <w:rPr>
          <w:sz w:val="22"/>
          <w:szCs w:val="22"/>
        </w:rPr>
        <w:t xml:space="preserve">.ožujka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B66B28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7022FE">
        <w:rPr>
          <w:sz w:val="22"/>
          <w:szCs w:val="22"/>
        </w:rPr>
        <w:t xml:space="preserve">avlja se zaključak 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posl. br. 7. St. </w:t>
      </w:r>
      <w:r w:rsidR="00A252B2">
        <w:rPr>
          <w:sz w:val="22"/>
          <w:szCs w:val="22"/>
        </w:rPr>
        <w:t xml:space="preserve">33/19 od 20. ožujka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F93E4A">
        <w:rPr>
          <w:sz w:val="22"/>
          <w:szCs w:val="22"/>
        </w:rPr>
        <w:t xml:space="preserve"> na način da </w:t>
      </w:r>
      <w:r w:rsidRPr="008E685E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 xml:space="preserve">u </w:t>
      </w:r>
      <w:r w:rsidR="00E13A05">
        <w:rPr>
          <w:sz w:val="22"/>
          <w:szCs w:val="22"/>
        </w:rPr>
        <w:t>zaključku u II.to</w:t>
      </w:r>
      <w:r w:rsidR="007022FE">
        <w:rPr>
          <w:sz w:val="22"/>
          <w:szCs w:val="22"/>
        </w:rPr>
        <w:t xml:space="preserve">čki umjesto riječi </w:t>
      </w:r>
      <w:r w:rsidR="00655BC7">
        <w:rPr>
          <w:sz w:val="22"/>
          <w:szCs w:val="22"/>
        </w:rPr>
        <w:t>A3 d.o.o.,</w:t>
      </w:r>
      <w:r w:rsidR="00E13A05">
        <w:rPr>
          <w:sz w:val="22"/>
          <w:szCs w:val="22"/>
        </w:rPr>
        <w:t xml:space="preserve"> 141. Brigade 14, 21000 Split, OIB: 8155</w:t>
      </w:r>
      <w:r w:rsidR="00B12E06">
        <w:rPr>
          <w:sz w:val="22"/>
          <w:szCs w:val="22"/>
        </w:rPr>
        <w:t>9837980</w:t>
      </w:r>
      <w:r w:rsidR="007022FE">
        <w:rPr>
          <w:sz w:val="22"/>
          <w:szCs w:val="22"/>
        </w:rPr>
        <w:t>, trebaju stajati riječi</w:t>
      </w:r>
      <w:r w:rsidR="002C1483">
        <w:rPr>
          <w:sz w:val="22"/>
          <w:szCs w:val="22"/>
        </w:rPr>
        <w:t xml:space="preserve"> PANDO NEKRETNINE </w:t>
      </w:r>
      <w:r w:rsidR="00E13A05">
        <w:rPr>
          <w:sz w:val="22"/>
          <w:szCs w:val="22"/>
        </w:rPr>
        <w:t xml:space="preserve"> </w:t>
      </w:r>
      <w:r w:rsidR="00655BC7">
        <w:rPr>
          <w:sz w:val="22"/>
          <w:szCs w:val="22"/>
        </w:rPr>
        <w:t>d.o.o.</w:t>
      </w:r>
      <w:r w:rsidR="00B12E06">
        <w:rPr>
          <w:sz w:val="22"/>
          <w:szCs w:val="22"/>
        </w:rPr>
        <w:t xml:space="preserve">, </w:t>
      </w:r>
      <w:r w:rsidR="00655BC7">
        <w:rPr>
          <w:sz w:val="22"/>
          <w:szCs w:val="22"/>
        </w:rPr>
        <w:t xml:space="preserve">Miličani, Vinogradi </w:t>
      </w:r>
      <w:r w:rsidR="007022FE">
        <w:rPr>
          <w:sz w:val="22"/>
          <w:szCs w:val="22"/>
        </w:rPr>
        <w:t>22, OIB</w:t>
      </w:r>
      <w:r w:rsidR="00F93E4A">
        <w:rPr>
          <w:sz w:val="22"/>
          <w:szCs w:val="22"/>
        </w:rPr>
        <w:t>: 03699858337.</w:t>
      </w: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2C1483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7022FE">
        <w:rPr>
          <w:sz w:val="22"/>
          <w:szCs w:val="22"/>
        </w:rPr>
        <w:t xml:space="preserve"> zaključku </w:t>
      </w:r>
      <w:r w:rsidR="00B66B28">
        <w:rPr>
          <w:sz w:val="22"/>
          <w:szCs w:val="22"/>
        </w:rPr>
        <w:t xml:space="preserve"> </w:t>
      </w:r>
      <w:r w:rsidR="007022FE">
        <w:rPr>
          <w:sz w:val="22"/>
          <w:szCs w:val="22"/>
        </w:rPr>
        <w:t>u točki II.</w:t>
      </w:r>
      <w:r w:rsidR="00F277F9">
        <w:rPr>
          <w:sz w:val="22"/>
          <w:szCs w:val="22"/>
        </w:rPr>
        <w:t xml:space="preserve"> </w:t>
      </w:r>
      <w:r w:rsidR="007022FE">
        <w:rPr>
          <w:sz w:val="22"/>
          <w:szCs w:val="22"/>
        </w:rPr>
        <w:t xml:space="preserve">omaškom   naveo </w:t>
      </w:r>
      <w:r w:rsidR="002C1483">
        <w:rPr>
          <w:sz w:val="22"/>
          <w:szCs w:val="22"/>
        </w:rPr>
        <w:t>A3 d.o.o</w:t>
      </w:r>
      <w:r w:rsidR="00B12E06">
        <w:rPr>
          <w:sz w:val="22"/>
          <w:szCs w:val="22"/>
        </w:rPr>
        <w:t>.,</w:t>
      </w:r>
      <w:r w:rsidR="002C1483">
        <w:rPr>
          <w:sz w:val="22"/>
          <w:szCs w:val="22"/>
        </w:rPr>
        <w:t xml:space="preserve"> </w:t>
      </w:r>
      <w:r w:rsidR="007022FE" w:rsidRPr="007022FE">
        <w:rPr>
          <w:sz w:val="22"/>
          <w:szCs w:val="22"/>
        </w:rPr>
        <w:t>141. Brigade 14</w:t>
      </w:r>
      <w:r w:rsidR="00435C37">
        <w:rPr>
          <w:sz w:val="22"/>
          <w:szCs w:val="22"/>
        </w:rPr>
        <w:t xml:space="preserve">, </w:t>
      </w:r>
      <w:r w:rsidR="00B12E06">
        <w:rPr>
          <w:sz w:val="22"/>
          <w:szCs w:val="22"/>
        </w:rPr>
        <w:t>21000 Split, OIB: 81559837980,</w:t>
      </w:r>
      <w:r w:rsidR="004B23E1">
        <w:rPr>
          <w:sz w:val="22"/>
          <w:szCs w:val="22"/>
        </w:rPr>
        <w:t xml:space="preserve"> </w:t>
      </w:r>
      <w:r w:rsidR="007022FE">
        <w:rPr>
          <w:sz w:val="22"/>
          <w:szCs w:val="22"/>
        </w:rPr>
        <w:t>umjesto</w:t>
      </w:r>
      <w:r w:rsidR="002C1483">
        <w:rPr>
          <w:sz w:val="22"/>
          <w:szCs w:val="22"/>
        </w:rPr>
        <w:t xml:space="preserve"> </w:t>
      </w:r>
      <w:r w:rsidR="00B3199B">
        <w:rPr>
          <w:sz w:val="22"/>
          <w:szCs w:val="22"/>
        </w:rPr>
        <w:t>PANDO NEKRETNINE  d.o.o.,Miličani</w:t>
      </w:r>
      <w:r w:rsidR="002C1483" w:rsidRPr="002C1483">
        <w:rPr>
          <w:sz w:val="22"/>
          <w:szCs w:val="22"/>
        </w:rPr>
        <w:t>,</w:t>
      </w:r>
      <w:r w:rsidR="00B3199B">
        <w:rPr>
          <w:sz w:val="22"/>
          <w:szCs w:val="22"/>
        </w:rPr>
        <w:t xml:space="preserve"> Vinogradi</w:t>
      </w:r>
      <w:r w:rsidR="002C1483">
        <w:rPr>
          <w:sz w:val="22"/>
          <w:szCs w:val="22"/>
        </w:rPr>
        <w:t xml:space="preserve"> 22</w:t>
      </w:r>
      <w:r w:rsidR="00B3199B">
        <w:rPr>
          <w:sz w:val="22"/>
          <w:szCs w:val="22"/>
        </w:rPr>
        <w:t>.</w:t>
      </w:r>
      <w:r w:rsidR="002C1483">
        <w:rPr>
          <w:sz w:val="22"/>
          <w:szCs w:val="22"/>
        </w:rPr>
        <w:t xml:space="preserve">, OIB: 03699858337, </w:t>
      </w:r>
      <w:r w:rsidR="007022FE">
        <w:rPr>
          <w:sz w:val="22"/>
          <w:szCs w:val="22"/>
        </w:rPr>
        <w:t xml:space="preserve"> </w:t>
      </w:r>
      <w:r w:rsidR="00252763">
        <w:rPr>
          <w:sz w:val="22"/>
          <w:szCs w:val="22"/>
        </w:rPr>
        <w:t>pa je bilo potreb</w:t>
      </w:r>
      <w:r w:rsidR="007022FE">
        <w:rPr>
          <w:sz w:val="22"/>
          <w:szCs w:val="22"/>
        </w:rPr>
        <w:t xml:space="preserve">no ispraviti zaključak. </w:t>
      </w:r>
    </w:p>
    <w:p w:rsidRDefault="00CD4C1E" w:rsidP="002C1483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2C1483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337AD8">
        <w:rPr>
          <w:b/>
          <w:sz w:val="22"/>
          <w:szCs w:val="22"/>
        </w:rPr>
        <w:t>21</w:t>
      </w:r>
      <w:r w:rsidR="00252763">
        <w:rPr>
          <w:b/>
          <w:sz w:val="22"/>
          <w:szCs w:val="22"/>
        </w:rPr>
        <w:t xml:space="preserve">. ožujka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B66B28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9A24D6" w:rsidR="00252763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337AD8">
        <w:rPr>
          <w:sz w:val="22"/>
          <w:szCs w:val="22"/>
        </w:rPr>
        <w:t>Pando Nekretnine d.o.o.</w:t>
      </w:r>
      <w:r w:rsidR="00B3199B">
        <w:rPr>
          <w:sz w:val="22"/>
          <w:szCs w:val="22"/>
        </w:rPr>
        <w:t>, Miličani, Vinogradi</w:t>
      </w:r>
      <w:r w:rsidR="004B23E1">
        <w:rPr>
          <w:sz w:val="22"/>
          <w:szCs w:val="22"/>
        </w:rPr>
        <w:t xml:space="preserve"> 22 </w:t>
      </w:r>
      <w:r w:rsidR="00B3199B">
        <w:rPr>
          <w:sz w:val="22"/>
          <w:szCs w:val="22"/>
        </w:rPr>
        <w:t>- e oglasna ploča suda</w:t>
      </w:r>
    </w:p>
    <w:p w:rsidRDefault="007022FE" w:rsidP="009A24D6" w:rsidR="007022FE">
      <w:pPr>
        <w:rPr>
          <w:sz w:val="22"/>
          <w:szCs w:val="22"/>
        </w:rPr>
      </w:pPr>
      <w:r>
        <w:rPr>
          <w:sz w:val="22"/>
          <w:szCs w:val="22"/>
        </w:rPr>
        <w:t>-Općinski sud u Dubrovniku-ZK odjel Korčula</w:t>
      </w:r>
    </w:p>
    <w:p w:rsidRDefault="007022FE" w:rsidP="009A24D6" w:rsidR="007022FE">
      <w:pPr>
        <w:rPr>
          <w:sz w:val="22"/>
          <w:szCs w:val="22"/>
        </w:rPr>
      </w:pPr>
      <w:r>
        <w:rPr>
          <w:sz w:val="22"/>
          <w:szCs w:val="22"/>
        </w:rPr>
        <w:t>-stečajnom upravitelju-e oglasna ploča suda</w:t>
      </w:r>
    </w:p>
    <w:p w:rsidRDefault="007022FE" w:rsidP="009A24D6" w:rsidR="007022FE">
      <w:pPr>
        <w:rPr>
          <w:sz w:val="22"/>
          <w:szCs w:val="22"/>
        </w:rPr>
      </w:pPr>
    </w:p>
    <w:sectPr w:rsidSect="009A0DB5" w:rsidR="007022FE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187" w:rsidR="00FE4187">
      <w:r>
        <w:separator/>
      </w:r>
    </w:p>
  </w:endnote>
  <w:endnote w:id="0" w:type="continuationSeparator">
    <w:p w:rsidRDefault="00FE4187" w:rsidR="00FE4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187" w:rsidR="00FE4187">
      <w:r>
        <w:separator/>
      </w:r>
    </w:p>
  </w:footnote>
  <w:footnote w:id="0" w:type="continuationSeparator">
    <w:p w:rsidRDefault="00FE4187" w:rsidR="00FE41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C23FF"/>
    <w:rsid w:val="000C2A49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14071"/>
    <w:rsid w:val="0022070C"/>
    <w:rsid w:val="00251E4E"/>
    <w:rsid w:val="00252763"/>
    <w:rsid w:val="002618D7"/>
    <w:rsid w:val="002633B3"/>
    <w:rsid w:val="00266AB8"/>
    <w:rsid w:val="00275703"/>
    <w:rsid w:val="002C1483"/>
    <w:rsid w:val="002D17D0"/>
    <w:rsid w:val="002D4F12"/>
    <w:rsid w:val="002E24D8"/>
    <w:rsid w:val="002F3DCA"/>
    <w:rsid w:val="00300B40"/>
    <w:rsid w:val="003076EB"/>
    <w:rsid w:val="0031252E"/>
    <w:rsid w:val="00337AD8"/>
    <w:rsid w:val="0034036A"/>
    <w:rsid w:val="00344541"/>
    <w:rsid w:val="003536B3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35C37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23E1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37CF"/>
    <w:rsid w:val="005A660C"/>
    <w:rsid w:val="005B5359"/>
    <w:rsid w:val="005B5CCB"/>
    <w:rsid w:val="005C00B9"/>
    <w:rsid w:val="005E0CD9"/>
    <w:rsid w:val="005F4731"/>
    <w:rsid w:val="00604AD2"/>
    <w:rsid w:val="00617FD9"/>
    <w:rsid w:val="0062690E"/>
    <w:rsid w:val="00643879"/>
    <w:rsid w:val="00643E6A"/>
    <w:rsid w:val="00646166"/>
    <w:rsid w:val="00651AD8"/>
    <w:rsid w:val="00654E48"/>
    <w:rsid w:val="00655BC7"/>
    <w:rsid w:val="00661A0F"/>
    <w:rsid w:val="00690073"/>
    <w:rsid w:val="00693BB6"/>
    <w:rsid w:val="006A4EF2"/>
    <w:rsid w:val="006C4F46"/>
    <w:rsid w:val="006D2592"/>
    <w:rsid w:val="006D44E7"/>
    <w:rsid w:val="006D7691"/>
    <w:rsid w:val="006E1662"/>
    <w:rsid w:val="006E7282"/>
    <w:rsid w:val="006F2D1F"/>
    <w:rsid w:val="006F7A15"/>
    <w:rsid w:val="007022FE"/>
    <w:rsid w:val="00722286"/>
    <w:rsid w:val="007265A6"/>
    <w:rsid w:val="0072678A"/>
    <w:rsid w:val="0072684F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52B2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12E06"/>
    <w:rsid w:val="00B2283F"/>
    <w:rsid w:val="00B3199B"/>
    <w:rsid w:val="00B400FA"/>
    <w:rsid w:val="00B40E7F"/>
    <w:rsid w:val="00B42182"/>
    <w:rsid w:val="00B64D68"/>
    <w:rsid w:val="00B66B2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74FB"/>
    <w:rsid w:val="00CC4A8E"/>
    <w:rsid w:val="00CD076D"/>
    <w:rsid w:val="00CD4C1E"/>
    <w:rsid w:val="00CF0149"/>
    <w:rsid w:val="00CF075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A4D57"/>
    <w:rsid w:val="00DB7A42"/>
    <w:rsid w:val="00DE008D"/>
    <w:rsid w:val="00DE5800"/>
    <w:rsid w:val="00E03AE4"/>
    <w:rsid w:val="00E07BAA"/>
    <w:rsid w:val="00E13A05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EF687B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93E4A"/>
    <w:rsid w:val="00FA1F5C"/>
    <w:rsid w:val="00FA6551"/>
    <w:rsid w:val="00FB6D98"/>
    <w:rsid w:val="00FC418A"/>
    <w:rsid w:val="00FD051E"/>
    <w:rsid w:val="00FD1DE9"/>
    <w:rsid w:val="00F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2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A4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A4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A4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A4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2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A4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A4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A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A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Nešo Radojičić</item>
      <item>FINA, Regionalni centar Split, nagodbeno vijeće: ST02</item>
      <item>Ivanka Sušić</item>
      <item>zamj.pun. Odv. Vinka Radelj Džono</item>
      <item>Županijsko državno odvjetništvo - GUO</item>
    </izvorni_sadrzaj>
    <derivirana_varijabla naziv="DomainObject.Predmet.SudioniciListNaziv_1">
      <item>Nešo Radojičić</item>
      <item>FINA, Regionalni centar Split, nagodbeno vijeće: ST02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48043047036</item>
      <item>, OIB 85821130368</item>
      <item>, OIB 74811324266</item>
      <item>, OIB null</item>
      <item>, OIB null</item>
    </izvorni_sadrzaj>
    <derivirana_varijabla naziv="DomainObject.Predmet.SudioniciListNazivOIB_1">
      <item>, OIB 48043047036</item>
      <item>, OIB 85821130368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St-33/2019-86</izvorni_sadrzaj>
    <derivirana_varijabla naziv="DomainObject.PredzadnjaOdlukaIzPredmeta.Oznaka_1">St-33/2019-86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273</properties:Words>
  <properties:Characters>1408</properties:Characters>
  <properties:Lines>48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2019-03-21T09:35:00Z</dcterms:created>
  <dc:creator>RH-TDU</dc:creator>
  <cp:lastModifiedBy>Sanja Vuković</cp:lastModifiedBy>
  <cp:lastPrinted>2019-03-21T09:39:00Z</cp:lastPrinted>
  <dcterms:modified xmlns:xsi="http://www.w3.org/2001/XMLSchema-instance" xsi:type="dcterms:W3CDTF">2019-03-21T09:41:00Z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rjesenja-33.docx)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