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23009" w14:paraId="c623009" w:rsidRDefault="00572818" w:rsidP="00572818" w:rsidR="00DE39D2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9806E3" w:rsidRPr="00886961">
        <w:t>1 St-</w:t>
      </w:r>
      <w:r w:rsidR="007C287E">
        <w:t>114/18</w:t>
      </w:r>
      <w:r w:rsidR="00B87D25">
        <w:t>-</w:t>
      </w:r>
      <w:r w:rsidR="007C287E">
        <w:t>3</w:t>
      </w:r>
      <w:r w:rsidR="00D51D4D">
        <w:t>9</w:t>
      </w:r>
    </w:p>
    <w:p w:rsidRDefault="00572818" w:rsidP="00572818" w:rsidR="00572818">
      <w:pPr>
        <w:jc w:val="right"/>
      </w:pPr>
    </w:p>
    <w:p w:rsidRDefault="00572818" w:rsidP="00572818" w:rsidR="00572818">
      <w:pPr>
        <w:jc w:val="right"/>
      </w:pPr>
    </w:p>
    <w:p w:rsidRDefault="00572818" w:rsidP="00572818" w:rsidR="00572818">
      <w:pPr>
        <w:jc w:val="right"/>
      </w:pPr>
    </w:p>
    <w:p w:rsidRDefault="00572818" w:rsidP="00572818" w:rsidR="00572818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572818" w:rsidP="00572818" w:rsidR="00572818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572818" w:rsidP="00572818" w:rsidR="00572818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572818" w:rsidP="00572818" w:rsidR="00572818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9806E3" w:rsidP="009806E3" w:rsidR="009806E3">
      <w:pPr>
        <w:jc w:val="center"/>
      </w:pPr>
    </w:p>
    <w:p w:rsidRDefault="00886961" w:rsidP="009806E3" w:rsidR="00886961" w:rsidRPr="00886961">
      <w:pPr>
        <w:jc w:val="center"/>
      </w:pPr>
      <w:r>
        <w:t>R E P U B L I K A   H R V A T S K A</w:t>
      </w:r>
    </w:p>
    <w:p w:rsidRDefault="009806E3" w:rsidP="009806E3" w:rsidR="009806E3" w:rsidRPr="00886961"/>
    <w:p w:rsidRDefault="00E74A52" w:rsidP="00572818" w:rsidR="009806E3" w:rsidRPr="00886961">
      <w:pPr>
        <w:jc w:val="center"/>
      </w:pPr>
      <w:r>
        <w:t>Z A K LJ U Č A K</w:t>
      </w:r>
    </w:p>
    <w:p w:rsidRDefault="009806E3" w:rsidP="000631A7" w:rsidR="000631A7" w:rsidRPr="007E0FEA">
      <w:r w:rsidRPr="00886961">
        <w:tab/>
      </w:r>
    </w:p>
    <w:p w:rsidRDefault="000631A7" w:rsidP="000631A7" w:rsidR="000631A7" w:rsidRPr="007E0FEA">
      <w:pPr>
        <w:ind w:firstLine="708"/>
        <w:jc w:val="both"/>
      </w:pPr>
      <w:r w:rsidRPr="007E0FEA">
        <w:t>Trgovački sud u Zadru, po su</w:t>
      </w:r>
      <w:r>
        <w:t>tkinji</w:t>
      </w:r>
      <w:r w:rsidRPr="007E0FEA">
        <w:t xml:space="preserve"> ovog suda Ardeni Bajlo</w:t>
      </w:r>
      <w:r>
        <w:t xml:space="preserve">, povodom prijedloga za otvaranje stečajnog postupka na imovini </w:t>
      </w:r>
      <w:r w:rsidRPr="007E0FEA">
        <w:t>stečajn</w:t>
      </w:r>
      <w:r>
        <w:t>og</w:t>
      </w:r>
      <w:r w:rsidRPr="007E0FEA">
        <w:t xml:space="preserve"> dužnik</w:t>
      </w:r>
      <w:r>
        <w:t xml:space="preserve">a </w:t>
      </w:r>
      <w:r w:rsidR="007C287E">
        <w:t>VIGENS d.o.o.</w:t>
      </w:r>
      <w:r w:rsidR="007C287E" w:rsidRPr="00E4460C">
        <w:t xml:space="preserve">, </w:t>
      </w:r>
      <w:proofErr w:type="spellStart"/>
      <w:r w:rsidR="007C287E">
        <w:t>Kožino</w:t>
      </w:r>
      <w:proofErr w:type="spellEnd"/>
      <w:r w:rsidR="007C287E">
        <w:t>, Put Sv. Bartula 37</w:t>
      </w:r>
      <w:r w:rsidR="007C287E" w:rsidRPr="00E4460C">
        <w:t xml:space="preserve">, OIB: </w:t>
      </w:r>
      <w:r w:rsidR="007C287E">
        <w:t>11059217210</w:t>
      </w:r>
      <w:r w:rsidRPr="007E0FEA">
        <w:t xml:space="preserve">, </w:t>
      </w:r>
      <w:r w:rsidR="003649CA">
        <w:t>5</w:t>
      </w:r>
      <w:r w:rsidR="00F32367">
        <w:t>.</w:t>
      </w:r>
      <w:r w:rsidR="00B83E12">
        <w:t xml:space="preserve"> </w:t>
      </w:r>
      <w:r w:rsidR="003649CA">
        <w:t>prosinca</w:t>
      </w:r>
      <w:r>
        <w:t xml:space="preserve"> 201</w:t>
      </w:r>
      <w:r w:rsidR="00572818">
        <w:t>8</w:t>
      </w:r>
      <w:r w:rsidRPr="007E0FEA">
        <w:t>.,</w:t>
      </w:r>
    </w:p>
    <w:p w:rsidRDefault="007473A0" w:rsidP="007473A0" w:rsidR="007473A0" w:rsidRPr="007E0FEA">
      <w:pPr>
        <w:rPr>
          <w:b/>
        </w:rPr>
      </w:pPr>
    </w:p>
    <w:p w:rsidRDefault="00E74A52" w:rsidP="007473A0" w:rsidR="009806E3" w:rsidRPr="00886961">
      <w:pPr>
        <w:jc w:val="center"/>
      </w:pPr>
      <w:r>
        <w:t>z a k l j u č i o</w:t>
      </w:r>
      <w:r w:rsidR="009806E3" w:rsidRPr="00886961">
        <w:t xml:space="preserve">  j e</w:t>
      </w:r>
    </w:p>
    <w:p w:rsidRDefault="009806E3" w:rsidP="009806E3" w:rsidR="009806E3" w:rsidRPr="00886961">
      <w:pPr>
        <w:jc w:val="both"/>
      </w:pPr>
    </w:p>
    <w:p w:rsidRDefault="009806E3" w:rsidP="003649CA" w:rsidR="003649CA">
      <w:pPr>
        <w:ind w:firstLine="705"/>
        <w:jc w:val="both"/>
      </w:pPr>
      <w:r w:rsidRPr="00886961">
        <w:t>Nalaže se</w:t>
      </w:r>
      <w:r w:rsidR="007C287E">
        <w:t xml:space="preserve"> stečajnoj upraviteljici</w:t>
      </w:r>
      <w:r w:rsidR="00A02FAF">
        <w:t xml:space="preserve"> </w:t>
      </w:r>
      <w:r w:rsidR="007C287E">
        <w:t xml:space="preserve">Radojki </w:t>
      </w:r>
      <w:proofErr w:type="spellStart"/>
      <w:r w:rsidR="007C287E">
        <w:t>Danek</w:t>
      </w:r>
      <w:proofErr w:type="spellEnd"/>
      <w:r w:rsidR="000631A7">
        <w:t xml:space="preserve"> </w:t>
      </w:r>
      <w:r w:rsidR="003649CA">
        <w:t>da u roku od 3 dana:</w:t>
      </w:r>
      <w:r w:rsidR="007C287E">
        <w:t xml:space="preserve"> </w:t>
      </w:r>
    </w:p>
    <w:p w:rsidRDefault="007C287E" w:rsidP="003649CA" w:rsidR="007C287E">
      <w:pPr>
        <w:pStyle w:val="Odlomakpopisa"/>
        <w:numPr>
          <w:ilvl w:val="0"/>
          <w:numId w:val="3"/>
        </w:numPr>
        <w:jc w:val="both"/>
      </w:pPr>
      <w:r>
        <w:t>sudu dos</w:t>
      </w:r>
      <w:r w:rsidR="003649CA">
        <w:t>tavi ugovore o radu za sklapanje</w:t>
      </w:r>
      <w:r>
        <w:t xml:space="preserve"> kojih je podneskom od 27. studenog 2018. zatražila odobrenje ovog suda.</w:t>
      </w:r>
      <w:r w:rsidR="003649CA">
        <w:t xml:space="preserve"> Ovo stoga što iz dostavljenih ugovora nije razvidno koji je opis posla i koje su radne obveze svakog pojedinog radnika.</w:t>
      </w:r>
    </w:p>
    <w:p w:rsidRDefault="003649CA" w:rsidP="003649CA" w:rsidR="003649CA">
      <w:pPr>
        <w:pStyle w:val="Odlomakpopisa"/>
        <w:numPr>
          <w:ilvl w:val="0"/>
          <w:numId w:val="3"/>
        </w:numPr>
        <w:jc w:val="both"/>
      </w:pPr>
      <w:r>
        <w:t>obrazloži potrebu za  radnim mjestima iz dostavljene tablice pod rednim brojem 1., 6., 8., 9. i 10., te izračune bruto plaća za radnike pod brojem 6., 8. i 9. imajući u vidu činjenicu da je riječ o "poslodavcu" u stečaju.</w:t>
      </w:r>
    </w:p>
    <w:p w:rsidRDefault="003649CA" w:rsidP="003649CA" w:rsidR="003649CA">
      <w:pPr>
        <w:ind w:firstLine="705"/>
        <w:jc w:val="both"/>
      </w:pPr>
    </w:p>
    <w:p w:rsidRDefault="009806E3" w:rsidP="009806E3" w:rsidR="009806E3" w:rsidRPr="00886961">
      <w:pPr>
        <w:ind w:hanging="705" w:left="705"/>
        <w:jc w:val="center"/>
      </w:pPr>
      <w:r w:rsidRPr="00886961">
        <w:t xml:space="preserve">U Zadru </w:t>
      </w:r>
      <w:r w:rsidR="003649CA">
        <w:t>5</w:t>
      </w:r>
      <w:r w:rsidR="00F32367">
        <w:t>.</w:t>
      </w:r>
      <w:r w:rsidR="00B83E12">
        <w:t xml:space="preserve"> </w:t>
      </w:r>
      <w:r w:rsidR="003649CA">
        <w:t>prosinca</w:t>
      </w:r>
      <w:r w:rsidR="00B87D25">
        <w:t xml:space="preserve"> 201</w:t>
      </w:r>
      <w:r w:rsidR="00572818">
        <w:t>8</w:t>
      </w:r>
      <w:r w:rsidRPr="00886961">
        <w:t>.</w:t>
      </w:r>
    </w:p>
    <w:p w:rsidRDefault="009806E3" w:rsidP="009806E3" w:rsidR="009806E3" w:rsidRPr="00886961">
      <w:pPr>
        <w:ind w:hanging="705" w:left="705"/>
        <w:jc w:val="center"/>
      </w:pPr>
    </w:p>
    <w:p w:rsidRDefault="009806E3" w:rsidP="009806E3" w:rsidR="009806E3" w:rsidRPr="00886961">
      <w:pPr>
        <w:ind w:hanging="705" w:left="705"/>
        <w:jc w:val="both"/>
      </w:pPr>
    </w:p>
    <w:p w:rsidRDefault="009806E3" w:rsidP="009806E3" w:rsidR="009806E3" w:rsidRPr="00886961">
      <w:pPr>
        <w:ind w:hanging="705" w:left="705"/>
        <w:jc w:val="right"/>
      </w:pPr>
    </w:p>
    <w:p w:rsidRDefault="00D51D4D" w:rsidP="00D51D4D" w:rsidR="009806E3" w:rsidRPr="00886961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>
        <w:tab/>
      </w:r>
      <w:r>
        <w:tab/>
      </w:r>
      <w:r>
        <w:tab/>
      </w:r>
      <w:r>
        <w:tab/>
        <w:t>S</w:t>
      </w:r>
      <w:r w:rsidR="00F32367">
        <w:t>utkinja</w:t>
      </w:r>
    </w:p>
    <w:p w:rsidRDefault="00D51D4D" w:rsidP="00D51D4D" w:rsidR="00E37140" w:rsidRPr="00886961">
      <w:r>
        <w:t xml:space="preserve">Ante </w:t>
      </w:r>
      <w:proofErr w:type="spellStart"/>
      <w:r>
        <w:t>Rubelj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06923" w:rsidRPr="00886961">
        <w:t xml:space="preserve">Ardena </w:t>
      </w:r>
      <w:proofErr w:type="spellStart"/>
      <w:r w:rsidR="00806923" w:rsidRPr="00886961">
        <w:t>Bajlo</w:t>
      </w:r>
      <w:proofErr w:type="spellEnd"/>
      <w:r>
        <w:t>, v.r.</w:t>
      </w:r>
    </w:p>
    <w:p w:rsidRDefault="009806E3" w:rsidP="009806E3" w:rsidR="009806E3" w:rsidRPr="00886961"/>
    <w:p w:rsidRDefault="009806E3" w:rsidP="009806E3" w:rsidR="009806E3" w:rsidRPr="00886961">
      <w:pPr>
        <w:ind w:firstLine="3" w:left="6369"/>
      </w:pPr>
    </w:p>
    <w:p w:rsidRDefault="00572818" w:rsidP="009806E3" w:rsidR="009806E3" w:rsidRPr="00886961">
      <w:r>
        <w:t>Pouka o pravnom lijeku</w:t>
      </w:r>
      <w:r w:rsidR="009806E3" w:rsidRPr="00886961">
        <w:t xml:space="preserve">: </w:t>
      </w:r>
    </w:p>
    <w:p w:rsidRDefault="009806E3" w:rsidP="009806E3" w:rsidR="009806E3" w:rsidRPr="00886961">
      <w:r w:rsidRPr="00886961">
        <w:t>Protiv ovog rješenja nije dozvoljena žalba.</w:t>
      </w:r>
    </w:p>
    <w:p w:rsidRDefault="009806E3" w:rsidP="009806E3" w:rsidR="009806E3" w:rsidRPr="00886961"/>
    <w:p w:rsidRDefault="009806E3" w:rsidP="009806E3" w:rsidR="009806E3" w:rsidRPr="00886961"/>
    <w:p w:rsidRDefault="009806E3" w:rsidP="009806E3" w:rsidR="009806E3" w:rsidRPr="00886961">
      <w:r w:rsidRPr="00886961">
        <w:t xml:space="preserve">Dostaviti : </w:t>
      </w:r>
    </w:p>
    <w:p w:rsidRDefault="009806E3" w:rsidP="009806E3" w:rsidR="009806E3">
      <w:pPr>
        <w:numPr>
          <w:ilvl w:val="0"/>
          <w:numId w:val="1"/>
        </w:numPr>
      </w:pPr>
      <w:r w:rsidRPr="00886961">
        <w:t>u spis</w:t>
      </w:r>
    </w:p>
    <w:p w:rsidRDefault="00A02FAF" w:rsidP="009806E3" w:rsidR="00A02FAF">
      <w:pPr>
        <w:numPr>
          <w:ilvl w:val="0"/>
          <w:numId w:val="1"/>
        </w:numPr>
      </w:pPr>
      <w:r>
        <w:t>stečajnom upravitelju</w:t>
      </w:r>
      <w:r w:rsidR="006A3569">
        <w:t xml:space="preserve"> – e-</w:t>
      </w:r>
      <w:proofErr w:type="spellStart"/>
      <w:r w:rsidR="006A3569">
        <w:t>mailom</w:t>
      </w:r>
      <w:proofErr w:type="spellEnd"/>
    </w:p>
    <w:p w:rsidRDefault="003649CA" w:rsidP="009806E3" w:rsidR="003649CA" w:rsidRPr="00886961">
      <w:pPr>
        <w:numPr>
          <w:ilvl w:val="0"/>
          <w:numId w:val="1"/>
        </w:numPr>
      </w:pPr>
      <w:r>
        <w:t>e-Oglasna ploča</w:t>
      </w:r>
    </w:p>
    <w:p w:rsidRDefault="009806E3" w:rsidP="009806E3" w:rsidR="009806E3" w:rsidRPr="00886961"/>
    <w:p w:rsidRDefault="009806E3" w:rsidP="009806E3" w:rsidR="009806E3" w:rsidRPr="00886961"/>
    <w:p w:rsidRDefault="009806E3" w:rsidP="009806E3" w:rsidR="009806E3" w:rsidRPr="00886961"/>
    <w:p w:rsidRDefault="009806E3" w:rsidR="009806E3" w:rsidRPr="00886961"/>
    <w:sectPr w:rsidR="009806E3" w:rsidRPr="0088696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444325"/>
    <w:multiLevelType w:val="hybridMultilevel"/>
    <w:tmpl w:val="DF5A178E"/>
    <w:lvl w:tplc="089A50E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6F36D51"/>
    <w:multiLevelType w:val="hybridMultilevel"/>
    <w:tmpl w:val="EFAADC26"/>
    <w:lvl w:tplc="342A9F0A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739449D0"/>
    <w:multiLevelType w:val="hybridMultilevel"/>
    <w:tmpl w:val="18246182"/>
    <w:lvl w:tplc="67D823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6E3"/>
    <w:rsid w:val="00047447"/>
    <w:rsid w:val="000631A7"/>
    <w:rsid w:val="000D0338"/>
    <w:rsid w:val="001313B6"/>
    <w:rsid w:val="001659EB"/>
    <w:rsid w:val="001A0B1C"/>
    <w:rsid w:val="001E4831"/>
    <w:rsid w:val="00202423"/>
    <w:rsid w:val="00235611"/>
    <w:rsid w:val="00263B8B"/>
    <w:rsid w:val="00343F19"/>
    <w:rsid w:val="003649CA"/>
    <w:rsid w:val="003C22AA"/>
    <w:rsid w:val="00425168"/>
    <w:rsid w:val="00457BC7"/>
    <w:rsid w:val="00535C37"/>
    <w:rsid w:val="005452A6"/>
    <w:rsid w:val="00572818"/>
    <w:rsid w:val="005775AA"/>
    <w:rsid w:val="005B1520"/>
    <w:rsid w:val="005B2BB3"/>
    <w:rsid w:val="005C76DB"/>
    <w:rsid w:val="005C7731"/>
    <w:rsid w:val="005E0AF8"/>
    <w:rsid w:val="00634927"/>
    <w:rsid w:val="00677C02"/>
    <w:rsid w:val="00685044"/>
    <w:rsid w:val="006A3569"/>
    <w:rsid w:val="006D5EF5"/>
    <w:rsid w:val="007473A0"/>
    <w:rsid w:val="007C287E"/>
    <w:rsid w:val="007D3293"/>
    <w:rsid w:val="00806923"/>
    <w:rsid w:val="00847E49"/>
    <w:rsid w:val="00856D56"/>
    <w:rsid w:val="00886961"/>
    <w:rsid w:val="008D2805"/>
    <w:rsid w:val="0094302A"/>
    <w:rsid w:val="009806E3"/>
    <w:rsid w:val="009962B3"/>
    <w:rsid w:val="009A04E9"/>
    <w:rsid w:val="009E5E29"/>
    <w:rsid w:val="00A02FAF"/>
    <w:rsid w:val="00A30B5D"/>
    <w:rsid w:val="00A924F9"/>
    <w:rsid w:val="00B83E12"/>
    <w:rsid w:val="00B87D25"/>
    <w:rsid w:val="00BC34CE"/>
    <w:rsid w:val="00C02555"/>
    <w:rsid w:val="00C57836"/>
    <w:rsid w:val="00CB30C6"/>
    <w:rsid w:val="00CF2126"/>
    <w:rsid w:val="00D51D4D"/>
    <w:rsid w:val="00DA1DB8"/>
    <w:rsid w:val="00DD1871"/>
    <w:rsid w:val="00DE39D2"/>
    <w:rsid w:val="00DE5261"/>
    <w:rsid w:val="00E37140"/>
    <w:rsid w:val="00E74A52"/>
    <w:rsid w:val="00F32367"/>
    <w:rsid w:val="00F7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806E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57281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43F1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5261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57281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32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32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32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32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32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806E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57281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43F1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5261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57281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32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32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32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32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32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St-114/2018</izvorni_sadrzaj>
    <derivirana_varijabla naziv="DomainObject.Predmet.OznakaBroj_1">St-114/2018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ref od 3.12.2018.
POMOĆNI I II stupanjska otp u ref. 5.12.</izvorni_sadrzaj>
    <derivirana_varijabla naziv="DomainObject.Predmet.PrimjedbaSuca_1">u ref od 3.12.2018.
POMOĆNI I II stupanjska otp u ref. 5.12.</derivirana_varijabla>
  </DomainObject.Predmet.PrimjedbaSuca>
  <DomainObject.Predmet.ProtustrankaFormated>
    <izvorni_sadrzaj>  VIGENS d.o.o. za proizvodnju i usluge</izvorni_sadrzaj>
    <derivirana_varijabla naziv="DomainObject.Predmet.ProtustrankaFormated_1">  VIGENS d.o.o. za proizvodnju i usluge</derivirana_varijabla>
  </DomainObject.Predmet.ProtustrankaFormated>
  <DomainObject.Predmet.ProtustrankaFormatedOIB>
    <izvorni_sadrzaj>  VIGENS d.o.o. za proizvodnju i usluge, OIB 11059217210</izvorni_sadrzaj>
    <derivirana_varijabla naziv="DomainObject.Predmet.ProtustrankaFormatedOIB_1">  VIGENS d.o.o. za proizvodnju i usluge, OIB 11059217210</derivirana_varijabla>
  </DomainObject.Predmet.ProtustrankaFormatedOIB>
  <DomainObject.Predmet.ProtustrankaFormatedWithAdress>
    <izvorni_sadrzaj> VIGENS d.o.o. za proizvodnju i usluge, Put Sv. Bartula 37, 23000 Kožino</izvorni_sadrzaj>
    <derivirana_varijabla naziv="DomainObject.Predmet.ProtustrankaFormatedWithAdress_1"> VIGENS d.o.o. za proizvodnju i usluge, Put Sv. Bartula 37, 23000 Kožino</derivirana_varijabla>
  </DomainObject.Predmet.ProtustrankaFormatedWithAdress>
  <DomainObject.Predmet.ProtustrankaFormatedWithAdressOIB>
    <izvorni_sadrzaj> VIGENS d.o.o. za proizvodnju i usluge, OIB 11059217210, Put Sv. Bartula 37, 23000 Kožino</izvorni_sadrzaj>
    <derivirana_varijabla naziv="DomainObject.Predmet.ProtustrankaFormatedWithAdressOIB_1"> VIGENS d.o.o. za proizvodnju i usluge, OIB 11059217210, Put Sv. Bartula 37, 23000 Kožino</derivirana_varijabla>
  </DomainObject.Predmet.ProtustrankaFormatedWithAdressOIB>
  <DomainObject.Predmet.ProtustrankaWithAdress>
    <izvorni_sadrzaj>VIGENS d.o.o. za proizvodnju i usluge Put Sv. Bartula 37, 23000 Kožino</izvorni_sadrzaj>
    <derivirana_varijabla naziv="DomainObject.Predmet.ProtustrankaWithAdress_1">VIGENS d.o.o. za proizvodnju i usluge Put Sv. Bartula 37, 23000 Kožino</derivirana_varijabla>
  </DomainObject.Predmet.ProtustrankaWithAdress>
  <DomainObject.Predmet.ProtustrankaWithAdressOIB>
    <izvorni_sadrzaj>VIGENS d.o.o. za proizvodnju i usluge, OIB 11059217210, Put Sv. Bartula 37, 23000 Kožino</izvorni_sadrzaj>
    <derivirana_varijabla naziv="DomainObject.Predmet.ProtustrankaWithAdressOIB_1">VIGENS d.o.o. za proizvodnju i usluge, OIB 11059217210, Put Sv. Bartula 37, 23000 Kožino</derivirana_varijabla>
  </DomainObject.Predmet.ProtustrankaWithAdressOIB>
  <DomainObject.Predmet.ProtustrankaNazivFormated>
    <izvorni_sadrzaj>VIGENS d.o.o. za proizvodnju i usluge</izvorni_sadrzaj>
    <derivirana_varijabla naziv="DomainObject.Predmet.ProtustrankaNazivFormated_1">VIGENS d.o.o. za proizvodnju i usluge</derivirana_varijabla>
  </DomainObject.Predmet.ProtustrankaNazivFormated>
  <DomainObject.Predmet.ProtustrankaNazivFormatedOIB>
    <izvorni_sadrzaj>VIGENS d.o.o. za proizvodnju i usluge, OIB 11059217210</izvorni_sadrzaj>
    <derivirana_varijabla naziv="DomainObject.Predmet.ProtustrankaNazivFormatedOIB_1">VIGENS d.o.o. za proizvodnju i usluge, OIB 11059217210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17163404.85</izvorni_sadrzaj>
    <derivirana_varijabla naziv="DomainObject.Predmet.TrenutnaVrijednost_1">17163404.85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VIGENS d.o.o. za proizvodnju i usluge</item>
    </izvorni_sadrzaj>
    <derivirana_varijabla naziv="DomainObject.Predmet.ProtuStrankaListFormated_1">
      <item>VIGENS d.o.o. za proizvodnju i usluge</item>
    </derivirana_varijabla>
  </DomainObject.Predmet.ProtuStrankaListFormated>
  <DomainObject.Predmet.ProtuStrankaListFormatedOIB>
    <izvorni_sadrzaj>
      <item>VIGENS d.o.o. za proizvodnju i usluge, OIB 11059217210</item>
    </izvorni_sadrzaj>
    <derivirana_varijabla naziv="DomainObject.Predmet.ProtuStrankaListFormatedOIB_1">
      <item>VIGENS d.o.o. za proizvodnju i usluge, OIB 11059217210</item>
    </derivirana_varijabla>
  </DomainObject.Predmet.ProtuStrankaListFormatedOIB>
  <DomainObject.Predmet.ProtuStrankaListFormatedWithAdress>
    <izvorni_sadrzaj>
      <item>VIGENS d.o.o. za proizvodnju i usluge, Put Sv. Bartula 37, 23000 Kožino</item>
    </izvorni_sadrzaj>
    <derivirana_varijabla naziv="DomainObject.Predmet.ProtuStrankaListFormatedWithAdress_1">
      <item>VIGENS d.o.o. za proizvodnju i usluge, Put Sv. Bartula 37, 23000 Kožino</item>
    </derivirana_varijabla>
  </DomainObject.Predmet.ProtuStrankaListFormatedWithAdress>
  <DomainObject.Predmet.ProtuStrankaListFormatedWithAdressOIB>
    <izvorni_sadrzaj>
      <item>VIGENS d.o.o. za proizvodnju i usluge, OIB 11059217210, Put Sv. Bartula 37, 23000 Kožino</item>
    </izvorni_sadrzaj>
    <derivirana_varijabla naziv="DomainObject.Predmet.ProtuStrankaListFormatedWithAdressOIB_1">
      <item>VIGENS d.o.o. za proizvodnju i usluge, OIB 11059217210, Put Sv. Bartula 37, 23000 Kožino</item>
    </derivirana_varijabla>
  </DomainObject.Predmet.ProtuStrankaListFormatedWithAdressOIB>
  <DomainObject.Predmet.ProtuStrankaListNazivFormated>
    <izvorni_sadrzaj>
      <item>VIGENS d.o.o. za proizvodnju i usluge</item>
    </izvorni_sadrzaj>
    <derivirana_varijabla naziv="DomainObject.Predmet.ProtuStrankaListNazivFormated_1">
      <item>VIGENS d.o.o. za proizvodnju i usluge</item>
    </derivirana_varijabla>
  </DomainObject.Predmet.ProtuStrankaListNazivFormated>
  <DomainObject.Predmet.ProtuStrankaListNazivFormatedOIB>
    <izvorni_sadrzaj>
      <item>VIGENS d.o.o. za proizvodnju i usluge, OIB 11059217210</item>
    </izvorni_sadrzaj>
    <derivirana_varijabla naziv="DomainObject.Predmet.ProtuStrankaListNazivFormatedOIB_1">
      <item>VIGENS d.o.o. za proizvodnju i usluge, OIB 11059217210</item>
    </derivirana_varijabla>
  </DomainObject.Predmet.ProtuStrankaListNazivFormatedOIB>
  <DomainObject.Predmet.OstaliListFormated>
    <izvorni_sadrzaj>
      <item>Elvira Sterle</item>
      <item>Dragan Jurjević</item>
    </izvorni_sadrzaj>
    <derivirana_varijabla naziv="DomainObject.Predmet.OstaliListFormated_1">
      <item>Elvira Sterle</item>
      <item>Dragan Jurjević</item>
    </derivirana_varijabla>
  </DomainObject.Predmet.OstaliListFormated>
  <DomainObject.Predmet.OstaliListFormatedOIB>
    <izvorni_sadrzaj>
      <item>Elvira Sterle, OIB 02578011698</item>
      <item>Dragan Jurjević, OIB 92172666461</item>
    </izvorni_sadrzaj>
    <derivirana_varijabla naziv="DomainObject.Predmet.OstaliListFormatedOIB_1">
      <item>Elvira Sterle, OIB 02578011698</item>
      <item>Dragan Jurjević, OIB 92172666461</item>
    </derivirana_varijabla>
  </DomainObject.Predmet.OstaliListFormatedOIB>
  <DomainObject.Predmet.OstaliListFormatedWithAdress>
    <izvorni_sadrzaj>
      <item>Elvira Sterle, PUT SV. BARTULA 37 (ranije: KOŽINO, ULICA X, 61), 23000 Kožino</item>
      <item>Dragan Jurjević, Hrvoja Vukčića Hrvatinića 8, 23000 Zadar</item>
    </izvorni_sadrzaj>
    <derivirana_varijabla naziv="DomainObject.Predmet.OstaliListFormatedWithAdress_1">
      <item>Elvira Sterle, PUT SV. BARTULA 37 (ranije: KOŽINO, ULICA X, 61), 23000 Kožino</item>
      <item>Dragan Jurjević, Hrvoja Vukčića Hrvatinića 8, 23000 Zadar</item>
    </derivirana_varijabla>
  </DomainObject.Predmet.OstaliListFormatedWithAdress>
  <DomainObject.Predmet.OstaliListFormatedWithAdressOIB>
    <izvorni_sadrzaj>
      <item>Elvira Sterle, OIB 02578011698, PUT SV. BARTULA 37 (ranije: KOŽINO, ULICA X, 61), 23000 Kožino</item>
      <item>Dragan Jurjević, OIB 92172666461, Hrvoja Vukčića Hrvatinića 8, 23000 Zadar</item>
    </izvorni_sadrzaj>
    <derivirana_varijabla naziv="DomainObject.Predmet.OstaliListFormatedWithAdressOIB_1">
      <item>Elvira Sterle, OIB 02578011698, PUT SV. BARTULA 37 (ranije: KOŽINO, ULICA X, 61), 23000 Kožino</item>
      <item>Dragan Jurjević, OIB 92172666461, Hrvoja Vukčića Hrvatinića 8, 23000 Zadar</item>
    </derivirana_varijabla>
  </DomainObject.Predmet.OstaliListFormatedWithAdressOIB>
  <DomainObject.Predmet.OstaliListNazivFormated>
    <izvorni_sadrzaj>
      <item>Elvira Sterle</item>
      <item>Dragan Jurjević</item>
    </izvorni_sadrzaj>
    <derivirana_varijabla naziv="DomainObject.Predmet.OstaliListNazivFormated_1">
      <item>Elvira Sterle</item>
      <item>Dragan Jurjević</item>
    </derivirana_varijabla>
  </DomainObject.Predmet.OstaliListNazivFormated>
  <DomainObject.Predmet.OstaliListNazivFormatedOIB>
    <izvorni_sadrzaj>
      <item>Elvira Sterle, OIB 02578011698</item>
      <item>Dragan Jurjević, OIB 92172666461</item>
    </izvorni_sadrzaj>
    <derivirana_varijabla naziv="DomainObject.Predmet.OstaliListNazivFormatedOIB_1">
      <item>Elvira Sterle, OIB 02578011698</item>
      <item>Dragan Jurjević, OIB 92172666461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VIGENS d.o.o. za proizvodnju i usluge</izvorni_sadrzaj>
    <derivirana_varijabla naziv="DomainObject.Predmet.ProtustrankaIDrugi_1">VIGENS 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VIGENS d.o.o. za proizvodnju i usluge, OIB 11059217210, Put Sv. Bartula 37, 23000 Kožino</izvorni_sadrzaj>
    <derivirana_varijabla naziv="DomainObject.Predmet.ProtustrankaIDrugiAdressOIB_1">VIGENS d.o.o. za proizvodnju i usluge, OIB 11059217210, Put Sv. Bartula 37,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VIGENS d.o.o. za proizvodnju i usluge</item>
      <item>Elvira Sterle</item>
      <item>Dragan Jurjević</item>
    </izvorni_sadrzaj>
    <derivirana_varijabla naziv="DomainObject.Predmet.SudioniciListNaziv_1">
      <item>FINA</item>
      <item>VIGENS d.o.o. za proizvodnju i usluge</item>
      <item>Elvira Sterle</item>
      <item>Dragan Jurjević</item>
    </derivirana_varijabla>
  </DomainObject.Predmet.SudioniciListNaziv>
  <DomainObject.Predmet.SudioniciListAdressOIB>
    <izvorni_sadrzaj>
      <item>FINA, OIB 85821130368</item>
      <item>VIGENS d.o.o. za proizvodnju i usluge, OIB 11059217210, Put Sv. Bartula 37,23000 Kožino</item>
      <item>Elvira Sterle, OIB 02578011698, PUT SV. BARTULA 37 (ranije: KOŽINO, ULICA X, 61),23000 Kožino</item>
      <item>Dragan Jurjević, OIB 92172666461, Hrvoja Vukčića Hrvatinića 8,23000 Zadar</item>
    </izvorni_sadrzaj>
    <derivirana_varijabla naziv="DomainObject.Predmet.SudioniciListAdressOIB_1">
      <item>FINA, OIB 85821130368</item>
      <item>VIGENS d.o.o. za proizvodnju i usluge, OIB 11059217210, Put Sv. Bartula 37,23000 Kožino</item>
      <item>Elvira Sterle, OIB 02578011698, PUT SV. BARTULA 37 (ranije: KOŽINO, ULICA X, 61),23000 Kožino</item>
      <item>Dragan Jurjević, OIB 92172666461, Hrvoja Vukčića Hrvatinića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11059217210</item>
      <item>, OIB 02578011698</item>
      <item>, OIB 92172666461</item>
    </izvorni_sadrzaj>
    <derivirana_varijabla naziv="DomainObject.Predmet.SudioniciListNazivOIB_1">
      <item>, OIB 85821130368</item>
      <item>, OIB 11059217210</item>
      <item>, OIB 02578011698</item>
      <item>, OIB 92172666461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St-114/2018-32</izvorni_sadrzaj>
    <derivirana_varijabla naziv="DomainObject.PredzadnjaOdlukaIzPredmeta.Oznaka_1">St-114/2018-32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FB8491-9540-4BB2-84DC-809EF52808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214</properties:Words>
  <properties:Characters>958</properties:Characters>
  <properties:Lines>46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2018-12-05T12:23:00Z</dcterms:created>
  <dc:creator>Ardena Bajlo</dc:creator>
  <cp:lastModifiedBy>Ante Rubelj</cp:lastModifiedBy>
  <cp:lastPrinted>2017-10-30T08:42:00Z</cp:lastPrinted>
  <dcterms:modified xmlns:xsi="http://www.w3.org/2001/XMLSchema-instance" xsi:type="dcterms:W3CDTF">2018-12-05T12:39:00Z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 St-114-18 zaključak st.up-.docx)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