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6bd2" w14:paraId="02b6bd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3 St-337/2016-2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FENDI društvo s ograničenom odgovornošću za trgovinu i usluge, Bjelovar, Augusta Šenoe 11, OIB: 95430014919, MBS: 010031740, dana 1. veljače 2017. godine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FENDI društvo s ograničenom odgovornošću za trgovinu i usluge, Bjelovar, Augusta Šenoe 11, OIB: 95430014919, MBS: 010031740.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veljače 2017. godine u 10,15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Ivica Horvat       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Ivici Horvatu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331 dana u ukupnom iznosu od 315.600,01 kn. Također je u prijedlogu navedeno da dužnik ima jednu zaposlenu osobu, a da u Jedinstvenom registru računa ima otvorenih računa kod </w:t>
      </w:r>
      <w:proofErr w:type="spellStart"/>
      <w:r>
        <w:rPr>
          <w:rFonts w:cs="Times New Roman" w:eastAsia="Times New Roman"/>
          <w:szCs w:val="20"/>
          <w:lang w:eastAsia="hr-HR"/>
        </w:rPr>
        <w:t>Raiffeisenbank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Austria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i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St-337/2016-2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veljače 2017. godine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4A7AAC" w:rsidP="004A7AAC" w:rsidR="004A7A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4A7AAC" w:rsidP="004A7AAC" w:rsidR="004A7AAC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4A7AAC" w:rsidP="004A7AAC" w:rsidR="004A7AAC">
      <w:pPr>
        <w:pStyle w:val="Bezproreda"/>
      </w:pPr>
      <w:r>
        <w:t>2. Sc. ročište</w:t>
      </w:r>
    </w:p>
    <w:p w:rsidRDefault="004A7AAC" w:rsidP="004A7AAC" w:rsidR="004A7AAC">
      <w:pPr>
        <w:pStyle w:val="Bezproreda"/>
      </w:pPr>
      <w:proofErr w:type="spellStart"/>
      <w:r>
        <w:t>Bj</w:t>
      </w:r>
      <w:proofErr w:type="spellEnd"/>
      <w:r>
        <w:t>. 1.2.2017.</w:t>
      </w:r>
    </w:p>
    <w:p w:rsidRDefault="004A7AAC" w:rsidP="004A7AAC" w:rsidR="004A7AAC"/>
    <w:p w:rsidRDefault="0071688E" w:rsidP="004A7AAC" w:rsidR="0071688E">
      <w:pPr>
        <w:pStyle w:val="SudSjedite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AAC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72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St-337/2016-2</izvorni_sadrzaj>
    <derivirana_varijabla naziv="DomainObject.Oznaka_1">St-337/2016-2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St-337/2016-2</izvorni_sadrzaj>
    <derivirana_varijabla naziv="DomainObject.PoslovniBrojDokumenta_1">St-337/2016-2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</izvorni_sadrzaj>
    <derivirana_varijabla naziv="DomainObject.Predmet.SudioniciListNaziv_1">
      <item>FINA, RC ZAGREB, Podružnica Bjelovar</item>
      <item>FENDI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08900-544C-4B0D-A8D1-0E48D792A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2743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2017-02-01T11:27:00Z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