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427d" w14:paraId="b56427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D6743B">
        <w:rPr>
          <w:rStyle w:val="Naglaeno"/>
          <w:b w:val="false"/>
        </w:rPr>
        <w:t>9</w:t>
      </w:r>
      <w:r w:rsidR="00083A93">
        <w:rPr>
          <w:rStyle w:val="Naglaeno"/>
          <w:b w:val="false"/>
        </w:rPr>
        <w:t>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083A93">
        <w:t>HERBA MEDICA j.d.o.o. za proizvodnju i trgovinu</w:t>
      </w:r>
      <w:r w:rsidR="003829D9">
        <w:t xml:space="preserve">, </w:t>
      </w:r>
      <w:r w:rsidR="00915922">
        <w:t xml:space="preserve">Osijek, </w:t>
      </w:r>
      <w:r w:rsidR="00083A93">
        <w:t>Gornjodravska obala 91/B</w:t>
      </w:r>
      <w:r w:rsidR="00ED7CF1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083A93">
        <w:t>030137533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083A93">
        <w:t>65566439933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915922">
        <w:t>1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83A93">
        <w:t>HERBA MEDICA j.d.o.o. za proizvodnju i trgovinu, Osijek, Gornjodravska obala 91/B, MBS: 030137533, OIB: 65566439933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83A93">
        <w:t>4.208.187,10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209</w:t>
      </w:r>
      <w:r w:rsidR="00083A93">
        <w:t>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915922">
        <w:t>1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D70C9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548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75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75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5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5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75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75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5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5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St-2096/2016</izvorni_sadrzaj>
    <derivirana_varijabla naziv="DomainObject.Predmet.OznakaBroj_1">St-2096/2016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MEDICA j.d.o.o. za proizvodnju i trgovinu</izvorni_sadrzaj>
    <derivirana_varijabla naziv="DomainObject.Predmet.ProtustrankaFormated_1">  HERBA MEDICA j.d.o.o. za proizvodnju i trgovinu</derivirana_varijabla>
  </DomainObject.Predmet.ProtustrankaFormated>
  <DomainObject.Predmet.ProtustrankaFormatedOIB>
    <izvorni_sadrzaj>  HERBA MEDICA j.d.o.o. za proizvodnju i trgovinu, OIB 65566439933</izvorni_sadrzaj>
    <derivirana_varijabla naziv="DomainObject.Predmet.ProtustrankaFormatedOIB_1">  HERBA MEDICA j.d.o.o. za proizvodnju i trgovinu, OIB 65566439933</derivirana_varijabla>
  </DomainObject.Predmet.ProtustrankaFormatedOIB>
  <DomainObject.Predmet.ProtustrankaFormatedWithAdress>
    <izvorni_sadrzaj> HERBA MEDICA j.d.o.o. za proizvodnju i trgovinu, Gornjodravska obala 91B, 31000 Osijek</izvorni_sadrzaj>
    <derivirana_varijabla naziv="DomainObject.Predmet.ProtustrankaFormatedWithAdress_1"> HERBA MEDICA j.d.o.o. za proizvodnju i trgovinu, Gornjodravska obala 91B, 31000 Osijek</derivirana_varijabla>
  </DomainObject.Predmet.ProtustrankaFormatedWithAdress>
  <DomainObject.Predmet.ProtustrankaFormatedWithAdressOIB>
    <izvorni_sadrzaj> HERBA MEDICA j.d.o.o. za proizvodnju i trgovinu, OIB 65566439933, Gornjodravska obala 91B, 31000 Osijek</izvorni_sadrzaj>
    <derivirana_varijabla naziv="DomainObject.Predmet.ProtustrankaFormatedWithAdressOIB_1"> HERBA MEDICA j.d.o.o. za proizvodnju i trgovinu, OIB 65566439933, Gornjodravska obala 91B, 31000 Osijek</derivirana_varijabla>
  </DomainObject.Predmet.ProtustrankaFormatedWithAdressOIB>
  <DomainObject.Predmet.ProtustrankaWithAdress>
    <izvorni_sadrzaj>HERBA MEDICA j.d.o.o. za proizvodnju i trgovinu Gornjodravska obala 91B, 31000 Osijek</izvorni_sadrzaj>
    <derivirana_varijabla naziv="DomainObject.Predmet.ProtustrankaWithAdress_1">HERBA MEDICA j.d.o.o. za proizvodnju i trgovinu Gornjodravska obala 91B, 31000 Osijek</derivirana_varijabla>
  </DomainObject.Predmet.ProtustrankaWithAdress>
  <DomainObject.Predmet.ProtustrankaWithAdressOIB>
    <izvorni_sadrzaj>HERBA MEDICA j.d.o.o. za proizvodnju i trgovinu, OIB 65566439933, Gornjodravska obala 91B, 31000 Osijek</izvorni_sadrzaj>
    <derivirana_varijabla naziv="DomainObject.Predmet.ProtustrankaWithAdressOIB_1">HERBA MEDICA j.d.o.o. za proizvodnju i trgovinu, OIB 65566439933, Gornjodravska obala 91B, 31000 Osijek</derivirana_varijabla>
  </DomainObject.Predmet.ProtustrankaWithAdressOIB>
  <DomainObject.Predmet.ProtustrankaNazivFormated>
    <izvorni_sadrzaj>HERBA MEDICA j.d.o.o. za proizvodnju i trgovinu</izvorni_sadrzaj>
    <derivirana_varijabla naziv="DomainObject.Predmet.ProtustrankaNazivFormated_1">HERBA MEDICA j.d.o.o. za proizvodnju i trgovinu</derivirana_varijabla>
  </DomainObject.Predmet.ProtustrankaNazivFormated>
  <DomainObject.Predmet.ProtustrankaNazivFormatedOIB>
    <izvorni_sadrzaj>HERBA MEDICA j.d.o.o. za proizvodnju i trgovinu, OIB 65566439933</izvorni_sadrzaj>
    <derivirana_varijabla naziv="DomainObject.Predmet.ProtustrankaNazivFormatedOIB_1">HERBA MEDICA j.d.o.o. za proizvodnju i trgovinu, OIB 65566439933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HERBA MEDICA j.d.o.o. za proizvodnju i trgovinu</item>
    </izvorni_sadrzaj>
    <derivirana_varijabla naziv="DomainObject.Predmet.ProtuStrankaListFormated_1">
      <item>HERBA MEDICA j.d.o.o. za proizvodnju i trgovinu</item>
    </derivirana_varijabla>
  </DomainObject.Predmet.ProtuStrankaListFormated>
  <DomainObject.Predmet.ProtuStrankaListFormatedOIB>
    <izvorni_sadrzaj>
      <item>HERBA MEDICA j.d.o.o. za proizvodnju i trgovinu, OIB 65566439933</item>
    </izvorni_sadrzaj>
    <derivirana_varijabla naziv="DomainObject.Predmet.ProtuStrankaListFormatedOIB_1">
      <item>HERBA MEDICA j.d.o.o. za proizvodnju i trgovinu, OIB 65566439933</item>
    </derivirana_varijabla>
  </DomainObject.Predmet.ProtuStrankaListFormatedOIB>
  <DomainObject.Predmet.ProtuStrankaListFormatedWithAdress>
    <izvorni_sadrzaj>
      <item>HERBA MEDICA j.d.o.o. za proizvodnju i trgovinu, Gornjodravska obala 91B, 31000 Osijek</item>
    </izvorni_sadrzaj>
    <derivirana_varijabla naziv="DomainObject.Predmet.ProtuStrankaListFormatedWithAdress_1">
      <item>HERBA MEDICA j.d.o.o. za proizvodnju i trgovinu, Gornjodravska obala 91B, 31000 Osijek</item>
    </derivirana_varijabla>
  </DomainObject.Predmet.ProtuStrankaListFormatedWithAdress>
  <DomainObject.Predmet.ProtuStrankaListFormatedWithAdressOIB>
    <izvorni_sadrzaj>
      <item>HERBA MEDICA j.d.o.o. za proizvodnju i trgovinu, OIB 65566439933, Gornjodravska obala 91B, 31000 Osijek</item>
    </izvorni_sadrzaj>
    <derivirana_varijabla naziv="DomainObject.Predmet.ProtuStrankaListFormatedWithAdressOIB_1">
      <item>HERBA MEDICA j.d.o.o. za proizvodnju i trgovinu, OIB 65566439933, Gornjodravska obala 91B, 31000 Osijek</item>
    </derivirana_varijabla>
  </DomainObject.Predmet.ProtuStrankaListFormatedWithAdressOIB>
  <DomainObject.Predmet.ProtuStrankaListNazivFormated>
    <izvorni_sadrzaj>
      <item>HERBA MEDICA j.d.o.o. za proizvodnju i trgovinu</item>
    </izvorni_sadrzaj>
    <derivirana_varijabla naziv="DomainObject.Predmet.ProtuStrankaListNazivFormated_1">
      <item>HERBA MEDICA j.d.o.o. za proizvodnju i trgovinu</item>
    </derivirana_varijabla>
  </DomainObject.Predmet.ProtuStrankaListNazivFormated>
  <DomainObject.Predmet.ProtuStrankaListNazivFormatedOIB>
    <izvorni_sadrzaj>
      <item>HERBA MEDICA j.d.o.o. za proizvodnju i trgovinu, OIB 65566439933</item>
    </izvorni_sadrzaj>
    <derivirana_varijabla naziv="DomainObject.Predmet.ProtuStrankaListNazivFormatedOIB_1">
      <item>HERBA MEDICA j.d.o.o. za proizvodnju i trgovinu, OIB 65566439933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HERBA MEDICA j.d.o.o. za proizvodnju i trgovinu</izvorni_sadrzaj>
    <derivirana_varijabla naziv="DomainObject.Predmet.ProtustrankaIDrugi_1">HERBA MEDICA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HERBA MEDICA j.d.o.o. za proizvodnju i trgovinu, OIB 65566439933, Gornjodravska obala 91B, 31000 Osijek</izvorni_sadrzaj>
    <derivirana_varijabla naziv="DomainObject.Predmet.ProtustrankaIDrugiAdressOIB_1">HERBA MEDICA j.d.o.o. za proizvodnju i trgovinu, OIB 65566439933, Gornjodravska obala 91B,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HERBA MEDICA j.d.o.o. za proizvodnju i trgovinu</item>
    </izvorni_sadrzaj>
    <derivirana_varijabla naziv="DomainObject.Predmet.SudioniciListNaziv_1">
      <item>FINA RC OSIJEK</item>
      <item>HERBA MEDICA j.d.o.o. za proizvodnju i trgovinu</item>
    </derivirana_varijabla>
  </DomainObject.Predmet.SudioniciListNaziv>
  <DomainObject.Predmet.SudioniciListAdressOIB>
    <izvorni_sadrzaj>
      <item>FINA RC OSIJEK, OIB 85821130368</item>
      <item>HERBA MEDICA j.d.o.o. za proizvodnju i trgovinu, OIB 65566439933, Gornjodravska obala 91B,31000 Osijek</item>
    </izvorni_sadrzaj>
    <derivirana_varijabla naziv="DomainObject.Predmet.SudioniciListAdressOIB_1">
      <item>FINA RC OSIJEK, OIB 85821130368</item>
      <item>HERBA MEDICA j.d.o.o. za proizvodnju i trgovinu, OIB 65566439933, Gornjodravska obala 91B,31000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65566439933</item>
    </izvorni_sadrzaj>
    <derivirana_varijabla naziv="DomainObject.Predmet.SudioniciListNazivOIB_1">
      <item>, OIB 85821130368</item>
      <item>, OIB 65566439933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9AACB-F166-4175-8592-D32B8E1DC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2075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2016-08-11T09:04:00Z</dcterms:created>
  <dc:creator>Korisnik</dc:creator>
  <cp:lastModifiedBy>Maja Videnović</cp:lastModifiedBy>
  <cp:lastPrinted>2016-08-11T09:02:00Z</cp:lastPrinted>
  <dcterms:modified xmlns:xsi="http://www.w3.org/2001/XMLSchema-instance" xsi:type="dcterms:W3CDTF">2016-08-11T09:08:00Z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