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f28" w14:paraId="ec33f28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5B6506" w:rsidR="00880A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prijedloga </w:t>
      </w:r>
      <w:r w:rsidR="00DB3CC5">
        <w:rPr>
          <w:rFonts w:cs="Times New Roman" w:hAnsi="Times New Roman" w:ascii="Times New Roman"/>
          <w:sz w:val="24"/>
          <w:szCs w:val="24"/>
        </w:rPr>
        <w:t xml:space="preserve">predlagatelja-dužnika BLUME j.d.o.o., </w:t>
      </w:r>
      <w:proofErr w:type="spellStart"/>
      <w:r w:rsidR="00DB3CC5">
        <w:rPr>
          <w:rFonts w:cs="Times New Roman" w:hAnsi="Times New Roman" w:ascii="Times New Roman"/>
          <w:sz w:val="24"/>
          <w:szCs w:val="24"/>
        </w:rPr>
        <w:t>Goričan</w:t>
      </w:r>
      <w:proofErr w:type="spellEnd"/>
      <w:r w:rsidR="00DB3CC5">
        <w:rPr>
          <w:rFonts w:cs="Times New Roman" w:hAnsi="Times New Roman" w:ascii="Times New Roman"/>
          <w:sz w:val="24"/>
          <w:szCs w:val="24"/>
        </w:rPr>
        <w:t xml:space="preserve">, Prvomajska 20, OIB: 05561604613, </w:t>
      </w:r>
      <w:r w:rsidR="005E7E5B" w:rsidRPr="005E7E5B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="00DB3CC5">
        <w:rPr>
          <w:rFonts w:cs="Times New Roman" w:hAnsi="Times New Roman" w:ascii="Times New Roman"/>
          <w:sz w:val="24"/>
          <w:szCs w:val="24"/>
        </w:rPr>
        <w:t xml:space="preserve">istim </w:t>
      </w:r>
      <w:r w:rsidR="005E7E5B" w:rsidRPr="005E7E5B">
        <w:rPr>
          <w:rFonts w:cs="Times New Roman" w:hAnsi="Times New Roman" w:ascii="Times New Roman"/>
          <w:sz w:val="24"/>
          <w:szCs w:val="24"/>
        </w:rPr>
        <w:t>dužnikom</w:t>
      </w:r>
      <w:r w:rsidR="00C72A35">
        <w:rPr>
          <w:rFonts w:cs="Times New Roman" w:hAnsi="Times New Roman" w:ascii="Times New Roman"/>
          <w:sz w:val="24"/>
          <w:szCs w:val="24"/>
        </w:rPr>
        <w:t>,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DB3CC5">
        <w:rPr>
          <w:rFonts w:cs="Times New Roman" w:hAnsi="Times New Roman" w:ascii="Times New Roman"/>
          <w:sz w:val="24"/>
          <w:szCs w:val="24"/>
        </w:rPr>
        <w:t>28. rujna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2016</w:t>
      </w:r>
      <w:r w:rsidRPr="005E7E5B">
        <w:rPr>
          <w:rFonts w:cs="Times New Roman" w:hAnsi="Times New Roman" w:ascii="Times New Roman"/>
          <w:sz w:val="24"/>
          <w:szCs w:val="24"/>
        </w:rPr>
        <w:t>.</w:t>
      </w:r>
    </w:p>
    <w:p w:rsidRDefault="005B6506" w:rsidP="005B6506" w:rsidR="005B6506" w:rsidRPr="005E7E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5B6506" w:rsidR="00E06E5C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B6506" w:rsidP="005B6506" w:rsidR="005B6506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DB3CC5">
        <w:rPr>
          <w:rFonts w:cs="Times New Roman" w:hAnsi="Times New Roman" w:ascii="Times New Roman"/>
          <w:sz w:val="24"/>
          <w:szCs w:val="24"/>
        </w:rPr>
        <w:t xml:space="preserve"> BLUME j.d.o.o., </w:t>
      </w:r>
      <w:proofErr w:type="spellStart"/>
      <w:r w:rsidR="00DB3CC5">
        <w:rPr>
          <w:rFonts w:cs="Times New Roman" w:hAnsi="Times New Roman" w:ascii="Times New Roman"/>
          <w:sz w:val="24"/>
          <w:szCs w:val="24"/>
        </w:rPr>
        <w:t>Goričan</w:t>
      </w:r>
      <w:proofErr w:type="spellEnd"/>
      <w:r w:rsidR="00DB3CC5">
        <w:rPr>
          <w:rFonts w:cs="Times New Roman" w:hAnsi="Times New Roman" w:ascii="Times New Roman"/>
          <w:sz w:val="24"/>
          <w:szCs w:val="24"/>
        </w:rPr>
        <w:t>, Prvomajska 20, OIB: 05561604613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3617F" w:rsidRPr="0073617F">
        <w:rPr>
          <w:rFonts w:cs="Times New Roman" w:hAnsi="Times New Roman" w:ascii="Times New Roman"/>
          <w:sz w:val="24"/>
          <w:szCs w:val="24"/>
        </w:rPr>
        <w:t xml:space="preserve"> </w:t>
      </w:r>
      <w:r w:rsidR="0073617F">
        <w:rPr>
          <w:rFonts w:cs="Times New Roman" w:hAnsi="Times New Roman" w:ascii="Times New Roman"/>
          <w:sz w:val="24"/>
          <w:szCs w:val="24"/>
        </w:rPr>
        <w:t>Janko Kralj, Varaždin, J. Jurkovića 36, OIB: 20669310366.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73617F" w:rsidR="00332E8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5B6506" w:rsidP="005B6506" w:rsidR="005B6506" w:rsidRPr="005B650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B6506" w:rsidP="005B6506" w:rsidR="005B6506" w:rsidRPr="0073617F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73617F" w:rsidR="00F35689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73617F" w:rsidP="0073617F" w:rsidR="0073617F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DB3CC5" w:rsidP="005B6506" w:rsidR="005B65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Predlagatelj-dužnik BLUME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Goričan</w:t>
      </w:r>
      <w:proofErr w:type="spellEnd"/>
      <w:r>
        <w:rPr>
          <w:rFonts w:cs="Times New Roman" w:hAnsi="Times New Roman" w:ascii="Times New Roman"/>
          <w:sz w:val="24"/>
          <w:szCs w:val="24"/>
        </w:rPr>
        <w:t>, podnio je ovome sudu 20. svibnja</w:t>
      </w:r>
      <w:r w:rsidR="00BE07CA">
        <w:rPr>
          <w:rFonts w:cs="Times New Roman" w:hAnsi="Times New Roman" w:ascii="Times New Roman"/>
          <w:sz w:val="24"/>
          <w:szCs w:val="24"/>
        </w:rPr>
        <w:t xml:space="preserve"> 2016. prijedlog za otvaranje stečajnog postupka nad ovim dužnikom navevši u prijedlogu da</w:t>
      </w:r>
      <w:r>
        <w:rPr>
          <w:rFonts w:cs="Times New Roman" w:hAnsi="Times New Roman" w:ascii="Times New Roman"/>
          <w:sz w:val="24"/>
          <w:szCs w:val="24"/>
        </w:rPr>
        <w:t xml:space="preserve"> ne može trajnije ispunjavati svoje dospjele novčane obveze te da je dužnik ne sposoban za plaćanje, a dospjele novčane obveze iznose 8.375,73 kn.</w:t>
      </w:r>
    </w:p>
    <w:p w:rsidRDefault="005B6506" w:rsidP="005B6506" w:rsidR="005B650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 je ovome sudu uz navedeni prijedlog dostavio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prema kojem dužnik nema nikakve imovine.</w:t>
      </w:r>
    </w:p>
    <w:p w:rsidRDefault="005B6506" w:rsidP="005B6506" w:rsidR="005B650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B3CC5" w:rsidP="005B6506" w:rsidR="005B65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Sud</w:t>
      </w:r>
      <w:r w:rsidR="00E06E5C">
        <w:rPr>
          <w:rFonts w:cs="Times New Roman" w:hAnsi="Times New Roman" w:ascii="Times New Roman"/>
          <w:sz w:val="24"/>
          <w:szCs w:val="24"/>
        </w:rPr>
        <w:t xml:space="preserve"> je rješenjem od </w:t>
      </w:r>
      <w:r>
        <w:rPr>
          <w:rFonts w:cs="Times New Roman" w:hAnsi="Times New Roman" w:ascii="Times New Roman"/>
          <w:sz w:val="24"/>
          <w:szCs w:val="24"/>
        </w:rPr>
        <w:t>2. rujna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E06E5C">
        <w:rPr>
          <w:rFonts w:cs="Times New Roman" w:hAnsi="Times New Roman" w:ascii="Times New Roman"/>
          <w:sz w:val="24"/>
          <w:szCs w:val="24"/>
        </w:rPr>
        <w:t>broj St-</w:t>
      </w:r>
      <w:r>
        <w:rPr>
          <w:rFonts w:cs="Times New Roman" w:hAnsi="Times New Roman" w:ascii="Times New Roman"/>
          <w:sz w:val="24"/>
          <w:szCs w:val="24"/>
        </w:rPr>
        <w:t>804/16-5</w:t>
      </w:r>
      <w:r w:rsidR="00E06E5C"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</w:t>
      </w:r>
      <w:r>
        <w:rPr>
          <w:rFonts w:cs="Times New Roman" w:hAnsi="Times New Roman" w:ascii="Times New Roman"/>
          <w:sz w:val="24"/>
          <w:szCs w:val="24"/>
        </w:rPr>
        <w:t xml:space="preserve"> od 10</w:t>
      </w:r>
      <w:r w:rsidR="00E06E5C"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DB3CC5">
        <w:rPr>
          <w:rFonts w:cs="Times New Roman" w:hAnsi="Times New Roman" w:ascii="Times New Roman"/>
          <w:sz w:val="24"/>
          <w:szCs w:val="24"/>
        </w:rPr>
        <w:t>28.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ED3E2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D3E23">
        <w:rPr>
          <w:rFonts w:cs="Times New Roman" w:hAnsi="Times New Roman" w:ascii="Times New Roman"/>
          <w:sz w:val="24"/>
          <w:szCs w:val="24"/>
        </w:rPr>
        <w:t xml:space="preserve">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A0029E" w:rsidP="00880AAB" w:rsidR="00A0029E">
      <w:pPr>
        <w:rPr>
          <w:rFonts w:cs="Times New Roman" w:hAnsi="Times New Roman" w:ascii="Times New Roman"/>
          <w:sz w:val="24"/>
          <w:szCs w:val="24"/>
        </w:rPr>
      </w:pPr>
    </w:p>
    <w:p w:rsidRDefault="00880AAB" w:rsidP="00A0029E" w:rsidR="00880AAB" w:rsidRPr="00B41215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5E7E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B6506" w:rsidP="00FC3B57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Predlagatelj-dužnik BLUME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Goričan</w:t>
      </w:r>
      <w:proofErr w:type="spellEnd"/>
      <w:r>
        <w:rPr>
          <w:rFonts w:cs="Times New Roman" w:hAnsi="Times New Roman" w:ascii="Times New Roman"/>
          <w:sz w:val="24"/>
          <w:szCs w:val="24"/>
        </w:rPr>
        <w:t>, Prvomajska 20,</w:t>
      </w:r>
    </w:p>
    <w:p w:rsidRDefault="005B6506" w:rsidP="00F725F4" w:rsidR="005E7E5B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</w:t>
      </w:r>
      <w:r w:rsidR="006E7720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3D7114" w:rsidRPr="005E7E5B">
        <w:rPr>
          <w:rFonts w:cs="Times New Roman" w:hAnsi="Times New Roman" w:ascii="Times New Roman"/>
          <w:sz w:val="24"/>
          <w:szCs w:val="24"/>
        </w:rPr>
        <w:t>dužnika,</w:t>
      </w:r>
      <w:r w:rsidR="00173491" w:rsidRPr="005E7E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Darko Šimunić,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Goričan</w:t>
      </w:r>
      <w:proofErr w:type="spellEnd"/>
      <w:r>
        <w:rPr>
          <w:rFonts w:cs="Times New Roman" w:hAnsi="Times New Roman" w:ascii="Times New Roman"/>
          <w:sz w:val="24"/>
          <w:szCs w:val="24"/>
        </w:rPr>
        <w:t>, Prvomajska 20,</w:t>
      </w:r>
    </w:p>
    <w:p w:rsidRDefault="0073617F" w:rsidP="00F725F4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Janko Kralj, Varaždin, J. Jurkovića 36, 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0029E" w:rsidP="00A0029E" w:rsidR="00A0029E" w:rsidRPr="00A0029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32E81">
        <w:rPr>
          <w:rFonts w:cs="Times New Roman" w:hAnsi="Times New Roman" w:ascii="Times New Roman"/>
          <w:sz w:val="24"/>
          <w:szCs w:val="24"/>
        </w:rPr>
        <w:t xml:space="preserve">Ispostava </w:t>
      </w:r>
      <w:r w:rsidR="005B6506">
        <w:rPr>
          <w:rFonts w:cs="Times New Roman" w:hAnsi="Times New Roman" w:ascii="Times New Roman"/>
          <w:sz w:val="24"/>
          <w:szCs w:val="24"/>
        </w:rPr>
        <w:t xml:space="preserve">Čakovec, O. </w:t>
      </w:r>
      <w:proofErr w:type="spellStart"/>
      <w:r w:rsidR="005B6506">
        <w:rPr>
          <w:rFonts w:cs="Times New Roman" w:hAnsi="Times New Roman" w:ascii="Times New Roman"/>
          <w:sz w:val="24"/>
          <w:szCs w:val="24"/>
        </w:rPr>
        <w:t>Keršovanija</w:t>
      </w:r>
      <w:proofErr w:type="spellEnd"/>
      <w:r w:rsidR="005B6506">
        <w:rPr>
          <w:rFonts w:cs="Times New Roman" w:hAnsi="Times New Roman" w:ascii="Times New Roman"/>
          <w:sz w:val="24"/>
          <w:szCs w:val="24"/>
        </w:rPr>
        <w:t xml:space="preserve"> 11,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  <w:r w:rsidR="005B6506">
        <w:rPr>
          <w:rFonts w:cs="Times New Roman" w:hAnsi="Times New Roman" w:ascii="Times New Roman"/>
          <w:sz w:val="24"/>
          <w:szCs w:val="24"/>
        </w:rPr>
        <w:t xml:space="preserve"> (odmah i nakon pravomoćnosti)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B6506">
        <w:rPr>
          <w:rFonts w:cs="Times New Roman" w:hAnsi="Times New Roman" w:ascii="Times New Roman"/>
          <w:sz w:val="24"/>
          <w:szCs w:val="24"/>
        </w:rPr>
        <w:t>O</w:t>
      </w:r>
      <w:r w:rsidR="00F725F4" w:rsidRPr="003D7114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FEF" w:rsidP="00880AAB" w:rsidR="00A62FEF">
      <w:pPr>
        <w:spacing w:lineRule="auto" w:line="240" w:after="0"/>
      </w:pPr>
      <w:r>
        <w:separator/>
      </w:r>
    </w:p>
  </w:endnote>
  <w:endnote w:id="0" w:type="continuationSeparator">
    <w:p w:rsidRDefault="00A62FEF" w:rsidP="00880AAB" w:rsidR="00A62F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FEF" w:rsidP="00880AAB" w:rsidR="00A62FEF">
      <w:pPr>
        <w:spacing w:lineRule="auto" w:line="240" w:after="0"/>
      </w:pPr>
      <w:r>
        <w:separator/>
      </w:r>
    </w:p>
  </w:footnote>
  <w:footnote w:id="0" w:type="continuationSeparator">
    <w:p w:rsidRDefault="00A62FEF" w:rsidP="00880AAB" w:rsidR="00A62F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57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B3CC5">
          <w:rPr>
            <w:rFonts w:cs="Times New Roman" w:hAnsi="Times New Roman" w:ascii="Times New Roman"/>
            <w:sz w:val="24"/>
            <w:szCs w:val="24"/>
          </w:rPr>
          <w:t>804/16-7</w:t>
        </w:r>
      </w:p>
      <w:p w:rsidRDefault="00A62FE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DB3CC5">
      <w:rPr>
        <w:rFonts w:cs="Times New Roman" w:hAnsi="Times New Roman" w:ascii="Times New Roman"/>
        <w:sz w:val="24"/>
        <w:szCs w:val="24"/>
      </w:rPr>
      <w:t>804/16-7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801AD"/>
    <w:rsid w:val="001C0A31"/>
    <w:rsid w:val="001C50BD"/>
    <w:rsid w:val="002248D9"/>
    <w:rsid w:val="00233015"/>
    <w:rsid w:val="002C3D6D"/>
    <w:rsid w:val="00332E81"/>
    <w:rsid w:val="003A573C"/>
    <w:rsid w:val="003C1F64"/>
    <w:rsid w:val="003C6373"/>
    <w:rsid w:val="003D7114"/>
    <w:rsid w:val="003E79BD"/>
    <w:rsid w:val="003F7FFB"/>
    <w:rsid w:val="00445AD3"/>
    <w:rsid w:val="004F79C5"/>
    <w:rsid w:val="00516AD6"/>
    <w:rsid w:val="005B6506"/>
    <w:rsid w:val="005E0CED"/>
    <w:rsid w:val="005E4A75"/>
    <w:rsid w:val="005E7E5B"/>
    <w:rsid w:val="0061134C"/>
    <w:rsid w:val="006636D7"/>
    <w:rsid w:val="006E7720"/>
    <w:rsid w:val="0073617F"/>
    <w:rsid w:val="00754D71"/>
    <w:rsid w:val="007B1B2C"/>
    <w:rsid w:val="00803FEE"/>
    <w:rsid w:val="008423F1"/>
    <w:rsid w:val="00860D81"/>
    <w:rsid w:val="00880AAB"/>
    <w:rsid w:val="00985E03"/>
    <w:rsid w:val="009D5DC4"/>
    <w:rsid w:val="00A0029E"/>
    <w:rsid w:val="00A62FEF"/>
    <w:rsid w:val="00A84222"/>
    <w:rsid w:val="00B41215"/>
    <w:rsid w:val="00B9206A"/>
    <w:rsid w:val="00BD1530"/>
    <w:rsid w:val="00BE07CA"/>
    <w:rsid w:val="00BE74D3"/>
    <w:rsid w:val="00C0785C"/>
    <w:rsid w:val="00C72A35"/>
    <w:rsid w:val="00CA0226"/>
    <w:rsid w:val="00CA16A9"/>
    <w:rsid w:val="00CB3983"/>
    <w:rsid w:val="00CF32CC"/>
    <w:rsid w:val="00DB00C9"/>
    <w:rsid w:val="00DB3CC5"/>
    <w:rsid w:val="00DD4CAF"/>
    <w:rsid w:val="00DE5760"/>
    <w:rsid w:val="00E00009"/>
    <w:rsid w:val="00E06E5C"/>
    <w:rsid w:val="00ED3E23"/>
    <w:rsid w:val="00ED629F"/>
    <w:rsid w:val="00F10A11"/>
    <w:rsid w:val="00F14ADB"/>
    <w:rsid w:val="00F35689"/>
    <w:rsid w:val="00F41476"/>
    <w:rsid w:val="00F725F4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C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4C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CA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C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C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C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4C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CA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C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C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19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stečajnog postupka</izvorni_sadrzaj>
    <derivirana_varijabla naziv="DomainObject.Predmet.Opis_1">Prijedlgo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BLUME jednostavno društvo s ograničenom odgovornošću za usluge</izvorni_sadrzaj>
    <derivirana_varijabla naziv="DomainObject.Predmet.StrankaFormated_1">  BLUME jednostavno društvo s ograničenom odgovornošću za usluge</derivirana_varijabla>
  </DomainObject.Predmet.StrankaFormated>
  <DomainObject.Predmet.StrankaFormatedOIB>
    <izvorni_sadrzaj>  BLUME jednostavno društvo s ograničenom odgovornošću za usluge, OIB 05561604613</izvorni_sadrzaj>
    <derivirana_varijabla naziv="DomainObject.Predmet.StrankaFormatedOIB_1">  BLUME jednostavno društvo s ograničenom odgovornošću za usluge, OIB 05561604613</derivirana_varijabla>
  </DomainObject.Predmet.StrankaFormatedOIB>
  <DomainObject.Predmet.StrankaFormatedWithAdress>
    <izvorni_sadrzaj> BLUME jednostavno društvo s ograničenom odgovornošću za usluge, Prvomajska 20, 40320 Goričan</izvorni_sadrzaj>
    <derivirana_varijabla naziv="DomainObject.Predmet.StrankaFormatedWithAdress_1"> BLUME jednostavno društvo s ograničenom odgovornošću za usluge, Prvomajska 20, 40320 Goričan</derivirana_varijabla>
  </DomainObject.Predmet.StrankaFormatedWithAdress>
  <DomainObject.Predmet.StrankaFormatedWithAdressOIB>
    <izvorni_sadrzaj> BLUME jednostavno društvo s ograničenom odgovornošću za usluge, OIB 05561604613, Prvomajska 20, 40320 Goričan</izvorni_sadrzaj>
    <derivirana_varijabla naziv="DomainObject.Predmet.StrankaFormatedWithAdressOIB_1"> BLUME jednostavno društvo s ograničenom odgovornošću za usluge, OIB 05561604613, Prvomajska 20, 40320 Goričan</derivirana_varijabla>
  </DomainObject.Predmet.StrankaFormatedWithAdressOIB>
  <DomainObject.Predmet.StrankaWithAdress>
    <izvorni_sadrzaj>BLUME jednostavno društvo s ograničenom odgovornošću za usluge Prvomajska 20,40320 Goričan</izvorni_sadrzaj>
    <derivirana_varijabla naziv="DomainObject.Predmet.StrankaWithAdress_1">BLUME jednostavno društvo s ograničenom odgovornošću za usluge Prvomajska 20,40320 Goričan</derivirana_varijabla>
  </DomainObject.Predmet.StrankaWithAdress>
  <DomainObject.Predmet.StrankaWithAdressOIB>
    <izvorni_sadrzaj>BLUME jednostavno društvo s ograničenom odgovornošću za usluge, OIB 05561604613, Prvomajska 20,40320 Goričan</izvorni_sadrzaj>
    <derivirana_varijabla naziv="DomainObject.Predmet.StrankaWithAdressOIB_1">BLUME jednostavno društvo s ograničenom odgovornošću za usluge, OIB 05561604613, Prvomajska 20,40320 Goričan</derivirana_varijabla>
  </DomainObject.Predmet.StrankaWithAdressOIB>
  <DomainObject.Predmet.StrankaNazivFormated>
    <izvorni_sadrzaj>BLUME jednostavno društvo s ograničenom odgovornošću za usluge</izvorni_sadrzaj>
    <derivirana_varijabla naziv="DomainObject.Predmet.StrankaNazivFormated_1">BLUME jednostavno društvo s ograničenom odgovornošću za usluge</derivirana_varijabla>
  </DomainObject.Predmet.StrankaNazivFormated>
  <DomainObject.Predmet.StrankaNazivFormatedOIB>
    <izvorni_sadrzaj>BLUME jednostavno društvo s ograničenom odgovornošću za usluge, OIB 05561604613</izvorni_sadrzaj>
    <derivirana_varijabla naziv="DomainObject.Predmet.StrankaNazivFormatedOIB_1">BLUME jednostavno društvo s ograničenom odgovornošću za usluge, OIB 05561604613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8375.73</izvorni_sadrzaj>
    <derivirana_varijabla naziv="DomainObject.Predmet.TrenutnaVrijednost_1">8375.73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BLUME jednostavno društvo s ograničenom odgovornošću za usluge</item>
    </izvorni_sadrzaj>
    <derivirana_varijabla naziv="DomainObject.Predmet.StrankaListFormated_1">
      <item>BLUME jednostavno društvo s ograničenom odgovornošću za usluge</item>
    </derivirana_varijabla>
  </DomainObject.Predmet.StrankaListFormated>
  <DomainObject.Predmet.StrankaListFormatedOIB>
    <izvorni_sadrzaj>
      <item>BLUME jednostavno društvo s ograničenom odgovornošću za usluge, OIB 05561604613</item>
    </izvorni_sadrzaj>
    <derivirana_varijabla naziv="DomainObject.Predmet.StrankaListFormatedOIB_1">
      <item>BLUME jednostavno društvo s ograničenom odgovornošću za usluge, OIB 05561604613</item>
    </derivirana_varijabla>
  </DomainObject.Predmet.StrankaListFormatedOIB>
  <DomainObject.Predmet.StrankaListFormatedWithAdress>
    <izvorni_sadrzaj>
      <item>BLUME jednostavno društvo s ograničenom odgovornošću za usluge, Prvomajska 20, 40320 Goričan</item>
    </izvorni_sadrzaj>
    <derivirana_varijabla naziv="DomainObject.Predmet.StrankaListFormatedWithAdress_1">
      <item>BLUME jednostavno društvo s ograničenom odgovornošću za usluge, Prvomajska 20, 40320 Goričan</item>
    </derivirana_varijabla>
  </DomainObject.Predmet.StrankaListFormatedWithAdress>
  <DomainObject.Predmet.StrankaListFormatedWithAdressOIB>
    <izvorni_sadrzaj>
      <item>BLUME jednostavno društvo s ograničenom odgovornošću za usluge, OIB 05561604613, Prvomajska 20, 40320 Goričan</item>
    </izvorni_sadrzaj>
    <derivirana_varijabla naziv="DomainObject.Predmet.StrankaListFormatedWithAdressOIB_1">
      <item>BLUME jednostavno društvo s ograničenom odgovornošću za usluge, OIB 05561604613, Prvomajska 20, 40320 Goričan</item>
    </derivirana_varijabla>
  </DomainObject.Predmet.StrankaListFormatedWithAdressOIB>
  <DomainObject.Predmet.StrankaListNazivFormated>
    <izvorni_sadrzaj>
      <item>BLUME jednostavno društvo s ograničenom odgovornošću za usluge</item>
    </izvorni_sadrzaj>
    <derivirana_varijabla naziv="DomainObject.Predmet.StrankaListNazivFormated_1">
      <item>BLUME jednostavno društvo s ograničenom odgovornošću za usluge</item>
    </derivirana_varijabla>
  </DomainObject.Predmet.StrankaListNazivFormated>
  <DomainObject.Predmet.StrankaListNazivFormatedOIB>
    <izvorni_sadrzaj>
      <item>BLUME jednostavno društvo s ograničenom odgovornošću za usluge, OIB 05561604613</item>
    </izvorni_sadrzaj>
    <derivirana_varijabla naziv="DomainObject.Predmet.StrankaListNazivFormatedOIB_1">
      <item>BLUME jednostavno društvo s ograničenom odgovornošću za usluge, OIB 05561604613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BLUME jednostavno društvo s ograničenom odgovornošću za usluge</izvorni_sadrzaj>
    <derivirana_varijabla naziv="DomainObject.Predmet.StrankaIDrugi_1">BLUME jednostavno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BLUME jednostavno društvo s ograničenom odgovornošću za usluge, OIB 05561604613, Prvomajska 20, 40320 Goričan</izvorni_sadrzaj>
    <derivirana_varijabla naziv="DomainObject.Predmet.StrankaIDrugiAdressOIB_1">BLUME jednostavno društvo s ograničenom odgovornošću za usluge, OIB 05561604613, Prvomajska 20, 40320 Goričan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BLUME jednostavno društvo s ograničenom odgovornošću za usluge</item>
      <item>sudski registar</item>
    </izvorni_sadrzaj>
    <derivirana_varijabla naziv="DomainObject.Predmet.SudioniciListNaziv_1">
      <item>BLUME jednostavno društvo s ograničenom odgovornošću za usluge</item>
      <item>sudski registar</item>
    </derivirana_varijabla>
  </DomainObject.Predmet.SudioniciListNaziv>
  <DomainObject.Predmet.SudioniciListAdressOIB>
    <izvorni_sadrzaj>
      <item>BLUME jednostavno društvo s ograničenom odgovornošću za usluge, OIB 05561604613, Prvomajska 20,40320 Goričan</item>
      <item>sudski registar</item>
    </izvorni_sadrzaj>
    <derivirana_varijabla naziv="DomainObject.Predmet.SudioniciListAdressOIB_1">
      <item>BLUME jednostavno društvo s ograničenom odgovornošću za usluge, OIB 05561604613, Prvomajska 20,40320 Goričan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05561604613</item>
      <item>, OIB null</item>
    </izvorni_sadrzaj>
    <derivirana_varijabla naziv="DomainObject.Predmet.SudioniciListNazivOIB_1">
      <item>, OIB 05561604613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2281</properties:Characters>
  <properties:Lines>68</properties:Lines>
  <properties:Paragraphs>30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2016-09-28T11:41:00Z</cp:lastPrinted>
  <dcterms:modified xmlns:xsi="http://www.w3.org/2001/XMLSchema-instance" xsi:type="dcterms:W3CDTF">2016-09-28T11:41:00Z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