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986d" w14:paraId="41e986d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C701B8" w:rsidR="008F34AD" w:rsidRPr="00063D7A">
      <w:pPr>
        <w:jc w:val="both"/>
      </w:pPr>
      <w:r w:rsidRPr="00063D7A">
        <w:tab/>
      </w:r>
      <w:r w:rsidR="00090A50" w:rsidRPr="00063D7A">
        <w:t xml:space="preserve">Trgovački sud u Pazinu, po stečajnom sucu Ivanu Dujiću, po prijedlogu predlagatelja FINE, OIB: 85821130368, RC Rijeka, Podružnica Pula, Giardini 5, radi otvaranja stečajnog postupka nad dužnikom </w:t>
      </w:r>
      <w:r w:rsidR="001D52C2" w:rsidRPr="001D52C2">
        <w:t>EURO BRIST d.o.o. Novigrad, Dajla 37, OIB 86842413125</w:t>
      </w:r>
      <w:r w:rsidR="00090A50" w:rsidRPr="00063D7A">
        <w:t xml:space="preserve">, </w:t>
      </w:r>
      <w:r w:rsidR="00616633">
        <w:t>0</w:t>
      </w:r>
      <w:r w:rsidR="001D52C2">
        <w:t>1</w:t>
      </w:r>
      <w:r w:rsidR="002836F4" w:rsidRPr="00063D7A">
        <w:t xml:space="preserve">. </w:t>
      </w:r>
      <w:r w:rsidR="001D52C2">
        <w:t>rujna</w:t>
      </w:r>
      <w:r w:rsidR="00616633">
        <w:t xml:space="preserve"> </w:t>
      </w:r>
      <w:r w:rsidR="002836F4" w:rsidRPr="00063D7A">
        <w:t>2016.</w:t>
      </w:r>
    </w:p>
    <w:p w:rsidRDefault="00CC5545" w:rsidP="00350D95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dužnikom </w:t>
      </w:r>
      <w:r w:rsidR="001D52C2" w:rsidRPr="001D52C2">
        <w:t>EURO BRIST d.o.o. Novigrad, Dajla 37, OIB 86842413125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1D52C2">
        <w:t>865</w:t>
      </w:r>
      <w:r w:rsidR="002C5228" w:rsidRPr="00063D7A">
        <w:t>-</w:t>
      </w:r>
      <w:r w:rsidR="00B104D0" w:rsidRPr="00063D7A">
        <w:t>16</w:t>
      </w:r>
      <w:r w:rsidR="00CC5545" w:rsidRPr="00063D7A">
        <w:rPr>
          <w:bCs/>
        </w:rPr>
        <w:t xml:space="preserve">.  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>Rješenjem ovog suda posl.br. St-</w:t>
      </w:r>
      <w:r w:rsidR="001D52C2">
        <w:t>865</w:t>
      </w:r>
      <w:r w:rsidR="00F7557E" w:rsidRPr="00063D7A">
        <w:t>/16</w:t>
      </w:r>
      <w:r w:rsidR="00BA018B" w:rsidRPr="00063D7A">
        <w:t>-</w:t>
      </w:r>
      <w:r w:rsidR="00616633">
        <w:t>4</w:t>
      </w:r>
      <w:r w:rsidRPr="00063D7A">
        <w:t xml:space="preserve"> od </w:t>
      </w:r>
      <w:r w:rsidR="001D52C2">
        <w:t>16</w:t>
      </w:r>
      <w:r w:rsidR="00615064" w:rsidRPr="00063D7A">
        <w:t xml:space="preserve">. </w:t>
      </w:r>
      <w:r w:rsidR="001D52C2">
        <w:t>lip</w:t>
      </w:r>
      <w:r w:rsidR="00616633">
        <w:t xml:space="preserve">nja </w:t>
      </w:r>
      <w:r w:rsidR="00615064" w:rsidRPr="00063D7A">
        <w:t>2016. odlučeno je:</w:t>
      </w:r>
    </w:p>
    <w:p w:rsidRDefault="00615064" w:rsidP="001D52C2" w:rsidR="001D52C2">
      <w:pPr>
        <w:ind w:right="-2"/>
        <w:jc w:val="both"/>
      </w:pPr>
      <w:r w:rsidRPr="00063D7A">
        <w:t>„</w:t>
      </w:r>
      <w:r w:rsidR="001D52C2">
        <w:t>I.</w:t>
      </w:r>
      <w:r w:rsidR="001D52C2">
        <w:tab/>
        <w:t xml:space="preserve">Temeljem čl. 115. st. 1. Stečajnog zakona (Narodne novine broj 71/15, dalje: SZ) pokreće se prethodni postupak radi utvrđivanja pretpostavki za otvaranje stečajnog postupka nad dužnikom društvom EURO BRIST d.o.o. Novigrad, Dajla 37, OIB 86842413125, te se određuje ročište radi očitovanja o prijedlogu za otvaranje stečajnoga postupka (čl. 123. SZ-a) i radi rasprave o pretpostavkama za otvaranje stečajnoga postupka (čl. 128. st. 1. SZ-a) za dan </w:t>
      </w:r>
    </w:p>
    <w:p w:rsidRDefault="001D52C2" w:rsidP="001D52C2" w:rsidR="001D52C2">
      <w:pPr>
        <w:ind w:right="-2"/>
        <w:jc w:val="both"/>
      </w:pPr>
      <w:r>
        <w:tab/>
        <w:t>01. rujna 2016. u 09:00 sati, u Trgovačkom sudu u Pazinu, Dršćevka 1, sudnica 1,</w:t>
      </w:r>
    </w:p>
    <w:p w:rsidRDefault="001D52C2" w:rsidP="001D52C2" w:rsidR="001D52C2">
      <w:pPr>
        <w:ind w:right="-2"/>
        <w:jc w:val="both"/>
      </w:pPr>
      <w:r>
        <w:t>na koje se pozivaju:</w:t>
      </w:r>
    </w:p>
    <w:p w:rsidRDefault="001D52C2" w:rsidP="001D52C2" w:rsidR="001D52C2">
      <w:pPr>
        <w:ind w:right="-2"/>
        <w:jc w:val="both"/>
      </w:pPr>
      <w:r>
        <w:tab/>
      </w:r>
      <w:r>
        <w:tab/>
        <w:t>-  predlagatelj,</w:t>
      </w:r>
    </w:p>
    <w:p w:rsidRDefault="001D52C2" w:rsidP="001D52C2" w:rsidR="001D52C2">
      <w:pPr>
        <w:ind w:right="-2"/>
        <w:jc w:val="both"/>
      </w:pPr>
      <w:r>
        <w:tab/>
      </w:r>
      <w:r>
        <w:tab/>
        <w:t xml:space="preserve">-  dužnik, </w:t>
      </w:r>
    </w:p>
    <w:p w:rsidRDefault="001D52C2" w:rsidP="001D52C2" w:rsidR="001D52C2">
      <w:pPr>
        <w:ind w:right="-2"/>
        <w:jc w:val="both"/>
      </w:pPr>
      <w:r>
        <w:tab/>
      </w:r>
      <w:r>
        <w:tab/>
        <w:t>- zakonski zastupnici dužnika Damir Starić iz Novigrada, Dajla 37 i Željko Valenta iz Novigrada, Dajla 29.</w:t>
      </w:r>
    </w:p>
    <w:p w:rsidRDefault="001D52C2" w:rsidP="001D52C2" w:rsidR="001D52C2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1D52C2" w:rsidP="001D52C2" w:rsidR="002836F4" w:rsidRPr="00063D7A">
      <w:pPr>
        <w:ind w:right="-2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 xml:space="preserve">ova </w:t>
      </w:r>
      <w:r w:rsidR="00616633">
        <w:t>1</w:t>
      </w:r>
      <w:r>
        <w:t>6</w:t>
      </w:r>
      <w:r w:rsidR="002836F4" w:rsidRPr="00063D7A">
        <w:t xml:space="preserve">. </w:t>
      </w:r>
      <w:r>
        <w:t>lip</w:t>
      </w:r>
      <w:r w:rsidR="00616633">
        <w:t xml:space="preserve">nja </w:t>
      </w:r>
      <w:r w:rsidR="002836F4" w:rsidRPr="00063D7A">
        <w:t xml:space="preserve">2016. godine,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BA018B" w:rsidR="008C32B5">
      <w:pPr>
        <w:jc w:val="both"/>
      </w:pPr>
      <w:r>
        <w:tab/>
        <w:t>U podnesku od 29. kolovoza 2016. dužnik je naveo da predlaže da sud donese rješenje o otvaranju i zaključenju stečajnog postupka. Uz podnesak je dostavio popis imovine iz kojih proizlazi da od imovine ima samo 26 godina staro vozilo – teretni automobil Fiat Iveco, god. proizvodnje 1990.</w:t>
      </w:r>
    </w:p>
    <w:p w:rsidRDefault="008C32B5" w:rsidP="00BA018B" w:rsidR="008C32B5" w:rsidRPr="00063D7A">
      <w:pPr>
        <w:jc w:val="both"/>
      </w:pPr>
    </w:p>
    <w:p w:rsidRDefault="00BA018B" w:rsidP="00AD58B8" w:rsidR="00323467" w:rsidRPr="00063D7A">
      <w:pPr>
        <w:jc w:val="both"/>
      </w:pPr>
      <w:r w:rsidRPr="00063D7A"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od </w:t>
      </w:r>
      <w:r w:rsidR="00616633">
        <w:t>0</w:t>
      </w:r>
      <w:r w:rsidR="008C32B5">
        <w:t>1</w:t>
      </w:r>
      <w:r w:rsidR="00F7557E" w:rsidRPr="00063D7A">
        <w:t xml:space="preserve">. </w:t>
      </w:r>
      <w:r w:rsidR="008C32B5">
        <w:t>rujna</w:t>
      </w:r>
      <w:r w:rsidR="00616633">
        <w:t xml:space="preserve"> </w:t>
      </w:r>
      <w:r w:rsidR="00F7557E" w:rsidRPr="00063D7A">
        <w:t xml:space="preserve">2016.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616633">
        <w:t>0</w:t>
      </w:r>
      <w:r w:rsidR="008C32B5">
        <w:t>1</w:t>
      </w:r>
      <w:r w:rsidR="00FE408C" w:rsidRPr="00063D7A">
        <w:t xml:space="preserve">. </w:t>
      </w:r>
      <w:r w:rsidR="008C32B5">
        <w:t>rujna</w:t>
      </w:r>
      <w:r w:rsidR="00616633">
        <w:t xml:space="preserve"> </w:t>
      </w:r>
      <w:r w:rsidR="009C71BB" w:rsidRPr="00063D7A">
        <w:t>201</w:t>
      </w:r>
      <w:r w:rsidR="00B104D0" w:rsidRPr="00063D7A">
        <w:t>6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94529C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B104D0" w:rsidRPr="00063D7A">
      <w:pPr>
        <w:jc w:val="both"/>
      </w:pPr>
      <w:r w:rsidRPr="00063D7A">
        <w:t xml:space="preserve">         </w:t>
      </w:r>
      <w:r w:rsidR="00B104D0" w:rsidRPr="00063D7A">
        <w:t xml:space="preserve">- ŽDO Pula </w:t>
      </w:r>
    </w:p>
    <w:p w:rsidRDefault="00B104D0" w:rsidP="002D2F98" w:rsidR="002D2F98">
      <w:pPr>
        <w:jc w:val="both"/>
      </w:pPr>
      <w:r w:rsidRPr="00063D7A">
        <w:t xml:space="preserve">         </w:t>
      </w:r>
      <w:r w:rsidR="002D2F98" w:rsidRPr="00063D7A">
        <w:t>- e-oglasna ploča suda</w:t>
      </w:r>
      <w:r w:rsidR="00FE408C" w:rsidRPr="00063D7A">
        <w:t xml:space="preserve"> </w:t>
      </w:r>
      <w:r w:rsidR="00616633">
        <w:t>0</w:t>
      </w:r>
      <w:r w:rsidR="008C32B5">
        <w:t>1</w:t>
      </w:r>
      <w:r w:rsidR="00BA018B" w:rsidRPr="00063D7A">
        <w:t xml:space="preserve">. </w:t>
      </w:r>
      <w:r w:rsidR="008C32B5">
        <w:t>rujna</w:t>
      </w:r>
      <w:r w:rsidR="00616633">
        <w:t xml:space="preserve"> </w:t>
      </w:r>
      <w:r w:rsidR="00BA018B" w:rsidRPr="00063D7A">
        <w:t>2016.</w:t>
      </w:r>
      <w:r w:rsidR="00976974" w:rsidRPr="00063D7A">
        <w:t xml:space="preserve"> </w:t>
      </w:r>
      <w:r w:rsidR="002D2F98" w:rsidRPr="00063D7A">
        <w:t>(čl. 1</w:t>
      </w:r>
      <w:r w:rsidR="00C66020" w:rsidRPr="00063D7A">
        <w:t>3</w:t>
      </w:r>
      <w:r w:rsidR="002D2F98" w:rsidRPr="00063D7A">
        <w:t xml:space="preserve">2. st. </w:t>
      </w:r>
      <w:r w:rsidR="00C66020" w:rsidRPr="00063D7A">
        <w:t>3</w:t>
      </w:r>
      <w:r w:rsidR="002D2F98" w:rsidRPr="00063D7A">
        <w:t>. S</w:t>
      </w:r>
      <w:r w:rsidR="00C66020" w:rsidRPr="00063D7A">
        <w:t>Z-a</w:t>
      </w:r>
      <w:r w:rsidR="002D2F98"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D37" w:rsidR="00803D37">
      <w:r>
        <w:separator/>
      </w:r>
    </w:p>
  </w:endnote>
  <w:endnote w:id="0" w:type="continuationSeparator">
    <w:p w:rsidRDefault="00803D37" w:rsidR="00803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D37" w:rsidR="00803D37">
      <w:r>
        <w:separator/>
      </w:r>
    </w:p>
  </w:footnote>
  <w:footnote w:id="0" w:type="continuationSeparator">
    <w:p w:rsidRDefault="00803D37" w:rsidR="00803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29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1D52C2" w:rsidRPr="001D52C2">
      <w:rPr>
        <w:sz w:val="23"/>
        <w:szCs w:val="23"/>
      </w:rPr>
      <w:t>Posl. br. 10 St-865/16-12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1D52C2">
      <w:rPr>
        <w:sz w:val="23"/>
        <w:szCs w:val="23"/>
      </w:rPr>
      <w:t>865</w:t>
    </w:r>
    <w:r w:rsidR="00AC4D95" w:rsidRPr="00AC4D95">
      <w:rPr>
        <w:sz w:val="23"/>
        <w:szCs w:val="23"/>
      </w:rPr>
      <w:t>/16-</w:t>
    </w:r>
    <w:r w:rsidR="00877EBF">
      <w:rPr>
        <w:sz w:val="23"/>
        <w:szCs w:val="23"/>
      </w:rPr>
      <w:t>1</w:t>
    </w:r>
    <w:r w:rsidR="001D52C2">
      <w:rPr>
        <w:sz w:val="23"/>
        <w:szCs w:val="23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B4CAB"/>
    <w:rsid w:val="000C5CA8"/>
    <w:rsid w:val="000D1224"/>
    <w:rsid w:val="000F69EC"/>
    <w:rsid w:val="00100698"/>
    <w:rsid w:val="00126BB4"/>
    <w:rsid w:val="00140B71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52C2"/>
    <w:rsid w:val="001D689E"/>
    <w:rsid w:val="001E32C9"/>
    <w:rsid w:val="001E38C0"/>
    <w:rsid w:val="001F1DAA"/>
    <w:rsid w:val="001F62B2"/>
    <w:rsid w:val="001F76FA"/>
    <w:rsid w:val="00213BC1"/>
    <w:rsid w:val="002205F7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3B6"/>
    <w:rsid w:val="007A1B68"/>
    <w:rsid w:val="007B554B"/>
    <w:rsid w:val="007D234D"/>
    <w:rsid w:val="007D27D3"/>
    <w:rsid w:val="007F5D49"/>
    <w:rsid w:val="00803D37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4529C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53A05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5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2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2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2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2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45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2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2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2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2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BRIST d.o.o. NOVIGRAD zastupanog po punomoćniku ZOU Livio Marcan i dr.</izvorni_sadrzaj>
    <derivirana_varijabla naziv="DomainObject.Predmet.ProtustrankaFormated_1">  EURO BRIST d.o.o. NOVIGRAD zastupanog po punomoćniku ZOU Livio Marcan i dr.</derivirana_varijabla>
  </DomainObject.Predmet.ProtustrankaFormated>
  <DomainObject.Predmet.ProtustrankaFormatedOIB>
    <izvorni_sadrzaj>  EURO BRIST d.o.o. NOVIGRAD, OIB 86842413125 zastupanog po punomoćniku ZOU Livio Marcan i dr.</izvorni_sadrzaj>
    <derivirana_varijabla naziv="DomainObject.Predmet.ProtustrankaFormatedOIB_1">  EURO BRIST d.o.o. NOVIGRAD, OIB 86842413125 zastupanog po punomoćniku ZOU Livio Marcan i dr.</derivirana_varijabla>
  </DomainObject.Predmet.ProtustrankaFormatedOIB>
  <DomainObject.Predmet.ProtustrankaFormatedWithAdress>
    <izvorni_sadrzaj> EURO BRIST d.o.o. NOVIGRAD, Dajla 37, 52466 Novigrad zastupanog po punomoćniku ZOU Livio Marcan i dr.</izvorni_sadrzaj>
    <derivirana_varijabla naziv="DomainObject.Predmet.ProtustrankaFormatedWithAdress_1"> EURO BRIST d.o.o. NOVIGRAD, Dajla 37, 52466 Novigrad zastupanog po punomoćniku ZOU Livio Marcan i dr.</derivirana_varijabla>
  </DomainObject.Predmet.ProtustrankaFormatedWithAdress>
  <DomainObject.Predmet.ProtustrankaFormatedWithAdressOIB>
    <izvorni_sadrzaj> EURO BRIST d.o.o. NOVIGRAD, OIB 86842413125, Dajla 37, 52466 Novigrad zastupanog po punomoćniku ZOU Livio Marcan i dr.</izvorni_sadrzaj>
    <derivirana_varijabla naziv="DomainObject.Predmet.ProtustrankaFormatedWithAdressOIB_1"> EURO BRIST d.o.o. NOVIGRAD, OIB 86842413125, Dajla 37, 52466 Novigrad zastupanog po punomoćniku ZOU Livio Marcan i dr.</derivirana_varijabla>
  </DomainObject.Predmet.ProtustrankaFormatedWithAdressOIB>
  <DomainObject.Predmet.ProtustrankaWithAdress>
    <izvorni_sadrzaj>EURO BRIST d.o.o. NOVIGRAD Dajla 37, 52466 Novigrad</izvorni_sadrzaj>
    <derivirana_varijabla naziv="DomainObject.Predmet.ProtustrankaWithAdress_1">EURO BRIST d.o.o. NOVIGRAD Dajla 37, 52466 Novigrad</derivirana_varijabla>
  </DomainObject.Predmet.ProtustrankaWithAdress>
  <DomainObject.Predmet.ProtustrankaWithAdressOIB>
    <izvorni_sadrzaj>EURO BRIST d.o.o. NOVIGRAD, OIB 86842413125, Dajla 37, 52466 Novigrad</izvorni_sadrzaj>
    <derivirana_varijabla naziv="DomainObject.Predmet.ProtustrankaWithAdressOIB_1">EURO BRIST d.o.o. NOVIGRAD, OIB 86842413125, Dajla 37, 52466 Novigrad</derivirana_varijabla>
  </DomainObject.Predmet.ProtustrankaWithAdressOIB>
  <DomainObject.Predmet.ProtustrankaNazivFormated>
    <izvorni_sadrzaj>EURO BRIST d.o.o. NOVIGRAD</izvorni_sadrzaj>
    <derivirana_varijabla naziv="DomainObject.Predmet.ProtustrankaNazivFormated_1">EURO BRIST d.o.o. NOVIGRAD</derivirana_varijabla>
  </DomainObject.Predmet.ProtustrankaNazivFormated>
  <DomainObject.Predmet.ProtustrankaNazivFormatedOIB>
    <izvorni_sadrzaj>EURO BRIST d.o.o. NOVIGRAD, OIB 86842413125</izvorni_sadrzaj>
    <derivirana_varijabla naziv="DomainObject.Predmet.ProtustrankaNazivFormatedOIB_1">EURO BRIST d.o.o. NOVIGRAD, OIB 86842413125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30072.61</izvorni_sadrzaj>
    <derivirana_varijabla naziv="DomainObject.Predmet.TrenutnaVrijednost_1">30072.61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BRIST d.o.o. NOVIGRAD zastupanog po punomoćniku ZOU Livio Marcan i dr.</item>
    </izvorni_sadrzaj>
    <derivirana_varijabla naziv="DomainObject.Predmet.ProtuStrankaListFormated_1">
      <item>EURO BRIST d.o.o. NOVIGRAD zastupanog po punomoćniku ZOU Livio Marcan i dr.</item>
    </derivirana_varijabla>
  </DomainObject.Predmet.ProtuStrankaListFormated>
  <DomainObject.Predmet.ProtuStrankaListFormatedOIB>
    <izvorni_sadrzaj>
      <item>EURO BRIST d.o.o. NOVIGRAD, OIB 86842413125 zastupanog po punomoćniku ZOU Livio Marcan i dr.</item>
    </izvorni_sadrzaj>
    <derivirana_varijabla naziv="DomainObject.Predmet.ProtuStrankaListFormatedOIB_1">
      <item>EURO BRIST d.o.o. NOVIGRAD, OIB 86842413125 zastupanog po punomoćniku ZOU Livio Marcan i dr.</item>
    </derivirana_varijabla>
  </DomainObject.Predmet.ProtuStrankaListFormatedOIB>
  <DomainObject.Predmet.ProtuStrankaListFormatedWithAdress>
    <izvorni_sadrzaj>
      <item>EURO BRIST d.o.o. NOVIGRAD, Dajla 37, 52466 Novigrad zastupanog po punomoćniku ZOU Livio Marcan i dr.</item>
    </izvorni_sadrzaj>
    <derivirana_varijabla naziv="DomainObject.Predmet.ProtuStrankaListFormatedWithAdress_1">
      <item>EURO BRIST d.o.o. NOVIGRAD, Dajla 37, 52466 Novigrad zastupanog po punomoćniku ZOU Livio Marcan i dr.</item>
    </derivirana_varijabla>
  </DomainObject.Predmet.ProtuStrankaListFormatedWithAdress>
  <DomainObject.Predmet.ProtuStrankaListFormatedWithAdressOIB>
    <izvorni_sadrzaj>
      <item>EURO BRIST d.o.o. NOVIGRAD, OIB 86842413125, Dajla 37, 52466 Novigrad zastupanog po punomoćniku ZOU Livio Marcan i dr.</item>
    </izvorni_sadrzaj>
    <derivirana_varijabla naziv="DomainObject.Predmet.ProtuStrankaListFormatedWithAdressOIB_1">
      <item>EURO BRIST d.o.o. NOVIGRAD, OIB 86842413125, Dajla 37, 52466 Novigrad zastupanog po punomoćniku ZOU Livio Marcan i dr.</item>
    </derivirana_varijabla>
  </DomainObject.Predmet.ProtuStrankaListFormatedWithAdressOIB>
  <DomainObject.Predmet.ProtuStrankaListNazivFormated>
    <izvorni_sadrzaj>
      <item>EURO BRIST d.o.o. NOVIGRAD</item>
    </izvorni_sadrzaj>
    <derivirana_varijabla naziv="DomainObject.Predmet.ProtuStrankaListNazivFormated_1">
      <item>EURO BRIST d.o.o. NOVIGRAD</item>
    </derivirana_varijabla>
  </DomainObject.Predmet.ProtuStrankaListNazivFormated>
  <DomainObject.Predmet.ProtuStrankaListNazivFormatedOIB>
    <izvorni_sadrzaj>
      <item>EURO BRIST d.o.o. NOVIGRAD, OIB 86842413125</item>
    </izvorni_sadrzaj>
    <derivirana_varijabla naziv="DomainObject.Predmet.ProtuStrankaListNazivFormatedOIB_1">
      <item>EURO BRIST d.o.o. NOVIGRAD, OIB 86842413125</item>
    </derivirana_varijabla>
  </DomainObject.Predmet.ProtuStrankaListNazivFormatedOIB>
  <DomainObject.Predmet.OstaliListFormated>
    <izvorni_sadrzaj>
      <item>ZOU Livio Marcan i dr. punomoćnik sudionika u postupku EURO BRIST d.o.o. NOVIGRAD</item>
    </izvorni_sadrzaj>
    <derivirana_varijabla naziv="DomainObject.Predmet.OstaliListFormated_1">
      <item>ZOU Livio Marcan i dr. punomoćnik sudionika u postupku EURO BRIST d.o.o. NOVIGRAD</item>
    </derivirana_varijabla>
  </DomainObject.Predmet.OstaliListFormated>
  <DomainObject.Predmet.OstaliListFormatedOIB>
    <izvorni_sadrzaj>
      <item>ZOU Livio Marcan i dr., OIB 88005068250 punomoćnik sudionika u postupku EURO BRIST d.o.o. NOVIGRAD</item>
    </izvorni_sadrzaj>
    <derivirana_varijabla naziv="DomainObject.Predmet.OstaliListFormatedOIB_1">
      <item>ZOU Livio Marcan i dr., OIB 88005068250 punomoćnik sudionika u postupku EURO BRIST d.o.o. NOVIGRAD</item>
    </derivirana_varijabla>
  </DomainObject.Predmet.OstaliListFormatedOIB>
  <DomainObject.Predmet.OstaliListFormatedWithAdress>
    <izvorni_sadrzaj>
      <item>ZOU Livio Marcan i dr., 1.svibnja 4/I, 52470 Umag punomoćnik sudionika u postupku EURO BRIST d.o.o. NOVIGRAD</item>
    </izvorni_sadrzaj>
    <derivirana_varijabla naziv="DomainObject.Predmet.OstaliListFormatedWithAdress_1">
      <item>ZOU Livio Marcan i dr., 1.svibnja 4/I, 52470 Umag punomoćnik sudionika u postupku EURO BRIST d.o.o. NOVIGRAD</item>
    </derivirana_varijabla>
  </DomainObject.Predmet.OstaliListFormatedWithAdress>
  <DomainObject.Predmet.OstaliListFormatedWithAdressOIB>
    <izvorni_sadrzaj>
      <item>ZOU Livio Marcan i dr., OIB 88005068250, 1.svibnja 4/I, 52470 Umag punomoćnik sudionika u postupku EURO BRIST d.o.o. NOVIGRAD</item>
    </izvorni_sadrzaj>
    <derivirana_varijabla naziv="DomainObject.Predmet.OstaliListFormatedWithAdressOIB_1">
      <item>ZOU Livio Marcan i dr., OIB 88005068250, 1.svibnja 4/I, 52470 Umag punomoćnik sudionika u postupku EURO BRIST d.o.o. NOVIGRAD</item>
    </derivirana_varijabla>
  </DomainObject.Predmet.OstaliListFormatedWithAdressOIB>
  <DomainObject.Predmet.OstaliListNazivFormated>
    <izvorni_sadrzaj>
      <item>ZOU Livio Marcan i dr.</item>
    </izvorni_sadrzaj>
    <derivirana_varijabla naziv="DomainObject.Predmet.OstaliListNazivFormated_1">
      <item>ZOU Livio Marcan i dr.</item>
    </derivirana_varijabla>
  </DomainObject.Predmet.OstaliListNazivFormated>
  <DomainObject.Predmet.OstaliListNazivFormatedOIB>
    <izvorni_sadrzaj>
      <item>ZOU Livio Marcan i dr., OIB 88005068250</item>
    </izvorni_sadrzaj>
    <derivirana_varijabla naziv="DomainObject.Predmet.OstaliListNazivFormatedOIB_1">
      <item>ZOU Livio Marcan i dr., OIB 88005068250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BRIST d.o.o. NOVIGRAD</izvorni_sadrzaj>
    <derivirana_varijabla naziv="DomainObject.Predmet.ProtustrankaIDrugi_1">EURO BRIST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BRIST d.o.o. NOVIGRAD, OIB 86842413125, Dajla 37, 52466 Novigrad</izvorni_sadrzaj>
    <derivirana_varijabla naziv="DomainObject.Predmet.ProtustrankaIDrugiAdressOIB_1">EURO BRIST d.o.o. NOVIGRAD, OIB 86842413125, Dajla 37,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BRIST d.o.o. NOVIGRAD</item>
      <item>ZOU Livio Marcan i dr.</item>
    </izvorni_sadrzaj>
    <derivirana_varijabla naziv="DomainObject.Predmet.SudioniciListNaziv_1">
      <item>FINANCIJSKA AGENCIJA, RC RIJEKA, PODRUŽNICA PULA, PULA</item>
      <item>EURO BRIST d.o.o. NOVIGRAD</item>
      <item>ZOU Livio Marcan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BRIST d.o.o. NOVIGRAD, OIB 86842413125, Dajla 37,52466 Novigrad</item>
      <item>ZOU Livio Marcan i dr., OIB 88005068250, 1.svibnja 4/I,52470 Umag</item>
    </izvorni_sadrzaj>
    <derivirana_varijabla naziv="DomainObject.Predmet.SudioniciListAdressOIB_1">
      <item>FINANCIJSKA AGENCIJA, RC RIJEKA, PODRUŽNICA PULA, PULA, OIB 85821130368, Giardini 5,52100 Pula</item>
      <item>EURO BRIST d.o.o. NOVIGRAD, OIB 86842413125, Dajla 37,52466 Novigrad</item>
      <item>ZOU Livio Marcan i dr., OIB 88005068250, 1.svibnja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86842413125</item>
      <item>, OIB 88005068250</item>
    </izvorni_sadrzaj>
    <derivirana_varijabla naziv="DomainObject.Predmet.SudioniciListNazivOIB_1">
      <item>, OIB 85821130368</item>
      <item>, OIB 86842413125</item>
      <item>, OIB 88005068250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90021-3314-48C4-9C7A-70172D987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669</properties:Words>
  <properties:Characters>3431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2016-09-01T07:52:00Z</dcterms:created>
  <dc:creator>msimicic</dc:creator>
  <cp:lastModifiedBy>Sanja Lakošeljac</cp:lastModifiedBy>
  <cp:lastPrinted>2016-09-01T07:53:00Z</cp:lastPrinted>
  <dcterms:modified xmlns:xsi="http://www.w3.org/2001/XMLSchema-instance" xsi:type="dcterms:W3CDTF">2016-09-01T07:53:00Z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