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09d5" w14:paraId="17209d5" w:rsidRDefault="00DB51B1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135056">
        <w:tab/>
      </w:r>
      <w:r w:rsidR="00135056">
        <w:tab/>
      </w:r>
      <w:r w:rsidR="00135056">
        <w:tab/>
      </w:r>
      <w:r w:rsidR="00135056">
        <w:tab/>
      </w:r>
      <w:r w:rsidR="00135056">
        <w:tab/>
      </w:r>
      <w:r w:rsidR="00135056">
        <w:tab/>
        <w:t xml:space="preserve">              48. St-45/16.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35056">
        <w:t xml:space="preserve"> pod poslovnim brojem </w:t>
      </w:r>
      <w:r w:rsidR="00376514">
        <w:t xml:space="preserve">48. </w:t>
      </w:r>
      <w:r w:rsidR="00135056">
        <w:t>St-45/16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</w:t>
      </w:r>
      <w:r w:rsidR="00135056">
        <w:t xml:space="preserve">29. lipnja 2016. 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C7C11" w:rsidR="00AC7C1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94653">
        <w:t xml:space="preserve"> </w:t>
      </w:r>
      <w:r w:rsidR="00AC7C11">
        <w:t xml:space="preserve"> </w:t>
      </w:r>
      <w:r w:rsidR="00376514">
        <w:t xml:space="preserve">CASA NATURALIC d.o.o. Zagreb, </w:t>
      </w:r>
      <w:proofErr w:type="spellStart"/>
      <w:r w:rsidR="00376514">
        <w:t>Kanarinska</w:t>
      </w:r>
      <w:proofErr w:type="spellEnd"/>
      <w:r w:rsidR="00376514">
        <w:t xml:space="preserve"> ulica 28, OIB: 99612063005, MBS: 080603492. </w:t>
      </w:r>
    </w:p>
    <w:p w:rsidRDefault="00376514" w:rsidP="00376514" w:rsidR="00376514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94653">
        <w:t xml:space="preserve"> </w:t>
      </w:r>
      <w:r w:rsidR="00376514">
        <w:t xml:space="preserve">241.099,55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376514">
        <w:t xml:space="preserve"> 29. lipnja 2016. 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376514">
        <w:t>Vesna Sremac Šoštar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D51D6"/>
    <w:rsid w:val="00114EAD"/>
    <w:rsid w:val="00135056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76514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894653"/>
    <w:rsid w:val="00920CA0"/>
    <w:rsid w:val="009265DB"/>
    <w:rsid w:val="009419D8"/>
    <w:rsid w:val="00A71431"/>
    <w:rsid w:val="00AB60FD"/>
    <w:rsid w:val="00AC4528"/>
    <w:rsid w:val="00AC7C11"/>
    <w:rsid w:val="00AD027A"/>
    <w:rsid w:val="00B129CD"/>
    <w:rsid w:val="00B82F18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9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9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9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9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9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9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9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St-45/2016</izvorni_sadrzaj>
    <derivirana_varijabla naziv="DomainObject.Predmet.OznakaBroj_1">St-45/2016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NATURALIS d.o.o.</izvorni_sadrzaj>
    <derivirana_varijabla naziv="DomainObject.Predmet.ProtustrankaFormated_1">  CASA NATURALIS d.o.o.</derivirana_varijabla>
  </DomainObject.Predmet.ProtustrankaFormated>
  <DomainObject.Predmet.ProtustrankaFormatedOIB>
    <izvorni_sadrzaj>  CASA NATURALIS d.o.o., OIB 99612063005</izvorni_sadrzaj>
    <derivirana_varijabla naziv="DomainObject.Predmet.ProtustrankaFormatedOIB_1">  CASA NATURALIS d.o.o., OIB 99612063005</derivirana_varijabla>
  </DomainObject.Predmet.ProtustrankaFormatedOIB>
  <DomainObject.Predmet.ProtustrankaFormatedWithAdress>
    <izvorni_sadrzaj> CASA NATURALIS d.o.o., Kanarinska ulica 28, 10000 Zagreb</izvorni_sadrzaj>
    <derivirana_varijabla naziv="DomainObject.Predmet.ProtustrankaFormatedWithAdress_1"> CASA NATURALIS d.o.o., Kanarinska ulica 28, 10000 Zagreb</derivirana_varijabla>
  </DomainObject.Predmet.ProtustrankaFormatedWithAdress>
  <DomainObject.Predmet.ProtustrankaFormatedWithAdressOIB>
    <izvorni_sadrzaj> CASA NATURALIS d.o.o., OIB 99612063005, Kanarinska ulica 28, 10000 Zagreb</izvorni_sadrzaj>
    <derivirana_varijabla naziv="DomainObject.Predmet.ProtustrankaFormatedWithAdressOIB_1"> CASA NATURALIS d.o.o., OIB 99612063005, Kanarinska ulica 28, 10000 Zagreb</derivirana_varijabla>
  </DomainObject.Predmet.ProtustrankaFormatedWithAdressOIB>
  <DomainObject.Predmet.ProtustrankaWithAdress>
    <izvorni_sadrzaj>CASA NATURALIS d.o.o. Kanarinska ulica 28, 10000 Zagreb</izvorni_sadrzaj>
    <derivirana_varijabla naziv="DomainObject.Predmet.ProtustrankaWithAdress_1">CASA NATURALIS d.o.o. Kanarinska ulica 28, 10000 Zagreb</derivirana_varijabla>
  </DomainObject.Predmet.ProtustrankaWithAdress>
  <DomainObject.Predmet.ProtustrankaWithAdressOIB>
    <izvorni_sadrzaj>CASA NATURALIS d.o.o., OIB 99612063005, Kanarinska ulica 28, 10000 Zagreb</izvorni_sadrzaj>
    <derivirana_varijabla naziv="DomainObject.Predmet.ProtustrankaWithAdressOIB_1">CASA NATURALIS d.o.o., OIB 99612063005, Kanarinska ulica 28, 10000 Zagreb</derivirana_varijabla>
  </DomainObject.Predmet.ProtustrankaWithAdressOIB>
  <DomainObject.Predmet.ProtustrankaNazivFormated>
    <izvorni_sadrzaj>CASA NATURALIS d.o.o.</izvorni_sadrzaj>
    <derivirana_varijabla naziv="DomainObject.Predmet.ProtustrankaNazivFormated_1">CASA NATURALIS d.o.o.</derivirana_varijabla>
  </DomainObject.Predmet.ProtustrankaNazivFormated>
  <DomainObject.Predmet.ProtustrankaNazivFormatedOIB>
    <izvorni_sadrzaj>CASA NATURALIS d.o.o., OIB 99612063005</izvorni_sadrzaj>
    <derivirana_varijabla naziv="DomainObject.Predmet.ProtustrankaNazivFormatedOIB_1">CASA NATURALIS d.o.o., OIB 99612063005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CASA NATURALIS d.o.o.</item>
    </izvorni_sadrzaj>
    <derivirana_varijabla naziv="DomainObject.Predmet.ProtuStrankaListFormated_1">
      <item>CASA NATURALIS d.o.o.</item>
    </derivirana_varijabla>
  </DomainObject.Predmet.ProtuStrankaListFormated>
  <DomainObject.Predmet.ProtuStrankaListFormatedOIB>
    <izvorni_sadrzaj>
      <item>CASA NATURALIS d.o.o., OIB 99612063005</item>
    </izvorni_sadrzaj>
    <derivirana_varijabla naziv="DomainObject.Predmet.ProtuStrankaListFormatedOIB_1">
      <item>CASA NATURALIS d.o.o., OIB 99612063005</item>
    </derivirana_varijabla>
  </DomainObject.Predmet.ProtuStrankaListFormatedOIB>
  <DomainObject.Predmet.ProtuStrankaListFormatedWithAdress>
    <izvorni_sadrzaj>
      <item>CASA NATURALIS d.o.o., Kanarinska ulica 28, 10000 Zagreb</item>
    </izvorni_sadrzaj>
    <derivirana_varijabla naziv="DomainObject.Predmet.ProtuStrankaListFormatedWithAdress_1">
      <item>CASA NATURALIS d.o.o., Kanarinska ulica 28, 10000 Zagreb</item>
    </derivirana_varijabla>
  </DomainObject.Predmet.ProtuStrankaListFormatedWithAdress>
  <DomainObject.Predmet.ProtuStrankaListFormatedWithAdressOIB>
    <izvorni_sadrzaj>
      <item>CASA NATURALIS d.o.o., OIB 99612063005, Kanarinska ulica 28, 10000 Zagreb</item>
    </izvorni_sadrzaj>
    <derivirana_varijabla naziv="DomainObject.Predmet.ProtuStrankaListFormatedWithAdressOIB_1">
      <item>CASA NATURALIS d.o.o., OIB 99612063005, Kanarinska ulica 28, 10000 Zagreb</item>
    </derivirana_varijabla>
  </DomainObject.Predmet.ProtuStrankaListFormatedWithAdressOIB>
  <DomainObject.Predmet.ProtuStrankaListNazivFormated>
    <izvorni_sadrzaj>
      <item>CASA NATURALIS d.o.o.</item>
    </izvorni_sadrzaj>
    <derivirana_varijabla naziv="DomainObject.Predmet.ProtuStrankaListNazivFormated_1">
      <item>CASA NATURALIS d.o.o.</item>
    </derivirana_varijabla>
  </DomainObject.Predmet.ProtuStrankaListNazivFormated>
  <DomainObject.Predmet.ProtuStrankaListNazivFormatedOIB>
    <izvorni_sadrzaj>
      <item>CASA NATURALIS d.o.o., OIB 99612063005</item>
    </izvorni_sadrzaj>
    <derivirana_varijabla naziv="DomainObject.Predmet.ProtuStrankaListNazivFormatedOIB_1">
      <item>CASA NATURALIS d.o.o., OIB 99612063005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CASA NATURALIS d.o.o.</izvorni_sadrzaj>
    <derivirana_varijabla naziv="DomainObject.Predmet.ProtustrankaIDrugi_1">CASA NATURALIS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CASA NATURALIS d.o.o., OIB 99612063005, Kanarinska ulica 28, 10000 Zagreb</izvorni_sadrzaj>
    <derivirana_varijabla naziv="DomainObject.Predmet.ProtustrankaIDrugiAdressOIB_1">CASA NATURALIS d.o.o., OIB 99612063005, Kanarinska ulica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CASA NATURALIS d.o.o.</item>
    </izvorni_sadrzaj>
    <derivirana_varijabla naziv="DomainObject.Predmet.SudioniciListNaziv_1">
      <item>FINA Regionalni centar Zagreb</item>
      <item>CASA NATURALIS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CASA NATURALIS d.o.o., OIB 99612063005, Kanarinska ulica 28,10000 Zagreb</item>
    </izvorni_sadrzaj>
    <derivirana_varijabla naziv="DomainObject.Predmet.SudioniciListAdressOIB_1">
      <item>FINA Regionalni centar Zagreb, OIB 85821130368, Trg svibanjskih žrtava 1995. 1,10000 Zagreb</item>
      <item>CASA NATURALIS d.o.o., OIB 99612063005, Kanarinska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99612063005</item>
    </izvorni_sadrzaj>
    <derivirana_varijabla naziv="DomainObject.Predmet.SudioniciListNazivOIB_1">
      <item>, OIB 85821130368</item>
      <item>, OIB 99612063005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1324</properties:Characters>
  <properties:Lines>44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2016-06-29T10:53:00Z</dcterms:created>
  <dc:creator>ilukac</dc:creator>
  <cp:lastModifiedBy>Zlatka Plivelić</cp:lastModifiedBy>
  <cp:lastPrinted>2015-12-04T07:17:00Z</cp:lastPrinted>
  <dcterms:modified xmlns:xsi="http://www.w3.org/2001/XMLSchema-instance" xsi:type="dcterms:W3CDTF">2016-06-29T10:58:00Z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