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2651b" w14:paraId="a92651b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B52E8" w:rsidP="00AB52E8" w:rsidR="00AB52E8">
      <w:pPr>
        <w:pStyle w:val="Zaglavlje"/>
        <w:jc w:val="right"/>
      </w:pPr>
      <w:r>
        <w:t>4 St-2</w:t>
      </w:r>
      <w:r w:rsidR="00A502B1">
        <w:t>419</w:t>
      </w:r>
      <w:r>
        <w:t>/16-3</w:t>
      </w:r>
    </w:p>
    <w:p w:rsidRDefault="000A3E1C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/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B52E8" w:rsidP="00AB52E8" w:rsidR="00AB52E8">
      <w:pPr>
        <w:ind w:firstLine="708"/>
        <w:jc w:val="both"/>
      </w:pPr>
      <w:r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A502B1">
        <w:t xml:space="preserve">NEW WAY jednostavno društvo s ograničenom odgovornošću za usluge i trgovinu </w:t>
      </w:r>
      <w:proofErr w:type="spellStart"/>
      <w:r w:rsidR="00A502B1">
        <w:t>Belovar</w:t>
      </w:r>
      <w:proofErr w:type="spellEnd"/>
      <w:r w:rsidR="00A502B1">
        <w:t>, Varaždinska 33, OIB 83725039101</w:t>
      </w:r>
      <w:r>
        <w:t>, MBS 080</w:t>
      </w:r>
      <w:r w:rsidR="00A502B1">
        <w:t>876824</w:t>
      </w:r>
      <w:r>
        <w:t>, temeljem članka 430. Stečajnog zakona („Narodne novine“ 71/15, dalje SZ-a), dana 31. listopada 2016. godine, objavljuje sljedeći</w:t>
      </w:r>
    </w:p>
    <w:p w:rsidRDefault="00AB52E8" w:rsidP="00AB52E8" w:rsidR="00AB52E8">
      <w:pPr>
        <w:ind w:firstLine="708"/>
        <w:jc w:val="both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B52E8" w:rsidP="00AB52E8" w:rsidR="00AB52E8">
      <w:pPr>
        <w:jc w:val="both"/>
        <w:rPr>
          <w:bCs/>
        </w:rPr>
      </w:pPr>
    </w:p>
    <w:p w:rsidRDefault="00AB52E8" w:rsidP="00AB52E8" w:rsidR="00AB52E8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A502B1">
        <w:t xml:space="preserve">NEW WAY jednostavno društvo s ograničenom odgovornošću za usluge i trgovinu </w:t>
      </w:r>
      <w:proofErr w:type="spellStart"/>
      <w:r w:rsidR="00A502B1">
        <w:t>Belovar</w:t>
      </w:r>
      <w:proofErr w:type="spellEnd"/>
      <w:r w:rsidR="00A502B1">
        <w:t>, Varaždinska 33, OIB 83725039101, MBS 080876824</w:t>
      </w:r>
      <w:r>
        <w:t xml:space="preserve"> iznosi </w:t>
      </w:r>
      <w:r w:rsidR="00A502B1">
        <w:t>60</w:t>
      </w:r>
      <w:r>
        <w:t>.</w:t>
      </w:r>
      <w:r w:rsidR="00A502B1">
        <w:t>383,02 kn.</w:t>
      </w:r>
    </w:p>
    <w:p w:rsidRDefault="00AB52E8" w:rsidP="00AB52E8" w:rsidR="00AB52E8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AB52E8" w:rsidP="00AB52E8" w:rsidR="00AB52E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HR05 272-2</w:t>
      </w:r>
      <w:r w:rsidR="00A502B1">
        <w:t>419</w:t>
      </w:r>
      <w:r>
        <w:t>-16 (članak 430. SZ u vezi s člankom 132. SZ-a- NN broj 71/15).</w:t>
      </w:r>
    </w:p>
    <w:p w:rsidRDefault="00AB52E8" w:rsidP="00AB52E8" w:rsidR="00AB52E8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AB52E8" w:rsidP="00AB52E8" w:rsidR="00AB52E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center"/>
      </w:pPr>
      <w:r>
        <w:t>U Osijeku 31. listopada 2016.</w:t>
      </w:r>
    </w:p>
    <w:p w:rsidRDefault="00AB52E8" w:rsidP="00AB52E8" w:rsidR="00AB52E8">
      <w:pPr>
        <w:ind w:left="708"/>
        <w:jc w:val="center"/>
      </w:pP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F4CFA" w:rsidP="00AB52E8" w:rsidR="00AF4CFA">
      <w:pPr>
        <w:pStyle w:val="Zaglavlje"/>
        <w:jc w:val="right"/>
      </w:pPr>
    </w:p>
    <w:sectPr w:rsidSect="00F2165F" w:rsidR="00AF4CF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51C" w:rsidR="004D651C">
      <w:r>
        <w:separator/>
      </w:r>
    </w:p>
  </w:endnote>
  <w:endnote w:id="0" w:type="continuationSeparator">
    <w:p w:rsidRDefault="004D651C" w:rsidR="004D6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51C" w:rsidR="004D651C">
      <w:r>
        <w:separator/>
      </w:r>
    </w:p>
  </w:footnote>
  <w:footnote w:id="0" w:type="continuationSeparator">
    <w:p w:rsidRDefault="004D651C" w:rsidR="004D6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3E1C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D651C"/>
    <w:rsid w:val="004E1973"/>
    <w:rsid w:val="004E466C"/>
    <w:rsid w:val="004F51DC"/>
    <w:rsid w:val="004F5FE8"/>
    <w:rsid w:val="00507C44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405B5"/>
    <w:rsid w:val="00A42BD2"/>
    <w:rsid w:val="00A4556A"/>
    <w:rsid w:val="00A45D4A"/>
    <w:rsid w:val="00A46436"/>
    <w:rsid w:val="00A502B1"/>
    <w:rsid w:val="00A55A04"/>
    <w:rsid w:val="00A57AB7"/>
    <w:rsid w:val="00A57DB1"/>
    <w:rsid w:val="00A63F24"/>
    <w:rsid w:val="00A707DB"/>
    <w:rsid w:val="00A76230"/>
    <w:rsid w:val="00A8702F"/>
    <w:rsid w:val="00AA6B6E"/>
    <w:rsid w:val="00AB52E8"/>
    <w:rsid w:val="00AB7B53"/>
    <w:rsid w:val="00AD55CE"/>
    <w:rsid w:val="00AF4CFA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120E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32FE4"/>
    <w:rsid w:val="00E46B5A"/>
    <w:rsid w:val="00E52C26"/>
    <w:rsid w:val="00E5542A"/>
    <w:rsid w:val="00E60C19"/>
    <w:rsid w:val="00E96356"/>
    <w:rsid w:val="00E96E76"/>
    <w:rsid w:val="00EA028A"/>
    <w:rsid w:val="00EA4D1E"/>
    <w:rsid w:val="00EC0019"/>
    <w:rsid w:val="00EC5835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12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2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2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2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2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12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12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12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12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12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2419</izvorni_sadrzaj>
    <derivirana_varijabla naziv="DomainObject.Predmet.Broj_1">2419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St-2419/2016</izvorni_sadrzaj>
    <derivirana_varijabla naziv="DomainObject.Predmet.OznakaBroj_1">St-2419/2016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NEW WAY jednostavno društvo s ograničenom odgovornošću za usluge i trgovinu</izvorni_sadrzaj>
    <derivirana_varijabla naziv="DomainObject.Predmet.ProtustrankaFormated_1">  NEW WAY jednostavno društvo s ograničenom odgovornošću za usluge i trgovinu</derivirana_varijabla>
  </DomainObject.Predmet.ProtustrankaFormated>
  <DomainObject.Predmet.ProtustrankaFormatedOIB>
    <izvorni_sadrzaj>  NEW WAY jednostavno društvo s ograničenom odgovornošću za usluge i trgovinu, OIB 83725039101</izvorni_sadrzaj>
    <derivirana_varijabla naziv="DomainObject.Predmet.ProtustrankaFormatedOIB_1">  NEW WAY jednostavno društvo s ograničenom odgovornošću za usluge i trgovinu, OIB 83725039101</derivirana_varijabla>
  </DomainObject.Predmet.ProtustrankaFormatedOIB>
  <DomainObject.Predmet.ProtustrankaFormatedWithAdress>
    <izvorni_sadrzaj> NEW WAY jednostavno društvo s ograničenom odgovornošću za usluge i trgovinu, Varaždinska 33, 10363 Belovar</izvorni_sadrzaj>
    <derivirana_varijabla naziv="DomainObject.Predmet.ProtustrankaFormatedWithAdress_1"> NEW WAY jednostavno društvo s ograničenom odgovornošću za usluge i trgovinu, Varaždinska 33, 10363 Belovar</derivirana_varijabla>
  </DomainObject.Predmet.ProtustrankaFormatedWithAdress>
  <DomainObject.Predmet.ProtustrankaFormatedWithAdressOIB>
    <izvorni_sadrzaj> NEW WAY jednostavno društvo s ograničenom odgovornošću za usluge i trgovinu, OIB 83725039101, Varaždinska 33, 10363 Belovar</izvorni_sadrzaj>
    <derivirana_varijabla naziv="DomainObject.Predmet.ProtustrankaFormatedWithAdressOIB_1"> NEW WAY jednostavno društvo s ograničenom odgovornošću za usluge i trgovinu, OIB 83725039101, Varaždinska 33, 10363 Belovar</derivirana_varijabla>
  </DomainObject.Predmet.ProtustrankaFormatedWithAdressOIB>
  <DomainObject.Predmet.ProtustrankaWithAdress>
    <izvorni_sadrzaj>NEW WAY jednostavno društvo s ograničenom odgovornošću za usluge i trgovinu Varaždinska 33, 10363 Belovar</izvorni_sadrzaj>
    <derivirana_varijabla naziv="DomainObject.Predmet.ProtustrankaWithAdress_1">NEW WAY jednostavno društvo s ograničenom odgovornošću za usluge i trgovinu Varaždinska 33, 10363 Belovar</derivirana_varijabla>
  </DomainObject.Predmet.ProtustrankaWithAdress>
  <DomainObject.Predmet.ProtustrankaWithAdressOIB>
    <izvorni_sadrzaj>NEW WAY jednostavno društvo s ograničenom odgovornošću za usluge i trgovinu, OIB 83725039101, Varaždinska 33, 10363 Belovar</izvorni_sadrzaj>
    <derivirana_varijabla naziv="DomainObject.Predmet.ProtustrankaWithAdressOIB_1">NEW WAY jednostavno društvo s ograničenom odgovornošću za usluge i trgovinu, OIB 83725039101, Varaždinska 33, 10363 Belovar</derivirana_varijabla>
  </DomainObject.Predmet.ProtustrankaWithAdressOIB>
  <DomainObject.Predmet.ProtustrankaNazivFormated>
    <izvorni_sadrzaj>NEW WAY jednostavno društvo s ograničenom odgovornošću za usluge i trgovinu</izvorni_sadrzaj>
    <derivirana_varijabla naziv="DomainObject.Predmet.ProtustrankaNazivFormated_1">NEW WAY jednostavno društvo s ograničenom odgovornošću za usluge i trgovinu</derivirana_varijabla>
  </DomainObject.Predmet.ProtustrankaNazivFormated>
  <DomainObject.Predmet.ProtustrankaNazivFormatedOIB>
    <izvorni_sadrzaj>NEW WAY jednostavno društvo s ograničenom odgovornošću za usluge i trgovinu, OIB 83725039101</izvorni_sadrzaj>
    <derivirana_varijabla naziv="DomainObject.Predmet.ProtustrankaNazivFormatedOIB_1">NEW WAY jednostavno društvo s ograničenom odgovornošću za usluge i trgovinu, OIB 83725039101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NEW WAY jednostavno društvo s ograničenom odgovornošću za usluge i trgovinu</item>
    </izvorni_sadrzaj>
    <derivirana_varijabla naziv="DomainObject.Predmet.ProtuStrankaListFormated_1">
      <item>NEW WAY jednostavno društvo s ograničenom odgovornošću za usluge i trgovinu</item>
    </derivirana_varijabla>
  </DomainObject.Predmet.ProtuStrankaListFormated>
  <DomainObject.Predmet.ProtuStrankaListFormatedOIB>
    <izvorni_sadrzaj>
      <item>NEW WAY jednostavno društvo s ograničenom odgovornošću za usluge i trgovinu, OIB 83725039101</item>
    </izvorni_sadrzaj>
    <derivirana_varijabla naziv="DomainObject.Predmet.ProtuStrankaListFormatedOIB_1">
      <item>NEW WAY jednostavno društvo s ograničenom odgovornošću za usluge i trgovinu, OIB 83725039101</item>
    </derivirana_varijabla>
  </DomainObject.Predmet.ProtuStrankaListFormatedOIB>
  <DomainObject.Predmet.ProtuStrankaListFormatedWithAdress>
    <izvorni_sadrzaj>
      <item>NEW WAY jednostavno društvo s ograničenom odgovornošću za usluge i trgovinu, Varaždinska 33, 10363 Belovar</item>
    </izvorni_sadrzaj>
    <derivirana_varijabla naziv="DomainObject.Predmet.ProtuStrankaListFormatedWithAdress_1">
      <item>NEW WAY jednostavno društvo s ograničenom odgovornošću za usluge i trgovinu, Varaždinska 33, 10363 Belovar</item>
    </derivirana_varijabla>
  </DomainObject.Predmet.ProtuStrankaListFormatedWithAdress>
  <DomainObject.Predmet.ProtuStrankaListFormatedWithAdressOIB>
    <izvorni_sadrzaj>
      <item>NEW WAY jednostavno društvo s ograničenom odgovornošću za usluge i trgovinu, OIB 83725039101, Varaždinska 33, 10363 Belovar</item>
    </izvorni_sadrzaj>
    <derivirana_varijabla naziv="DomainObject.Predmet.ProtuStrankaListFormatedWithAdressOIB_1">
      <item>NEW WAY jednostavno društvo s ograničenom odgovornošću za usluge i trgovinu, OIB 83725039101, Varaždinska 33, 10363 Belovar</item>
    </derivirana_varijabla>
  </DomainObject.Predmet.ProtuStrankaListFormatedWithAdressOIB>
  <DomainObject.Predmet.ProtuStrankaListNazivFormated>
    <izvorni_sadrzaj>
      <item>NEW WAY jednostavno društvo s ograničenom odgovornošću za usluge i trgovinu</item>
    </izvorni_sadrzaj>
    <derivirana_varijabla naziv="DomainObject.Predmet.ProtuStrankaListNazivFormated_1">
      <item>NEW WAY jednostavno društvo s ograničenom odgovornošću za usluge i trgovinu</item>
    </derivirana_varijabla>
  </DomainObject.Predmet.ProtuStrankaListNazivFormated>
  <DomainObject.Predmet.ProtuStrankaListNazivFormatedOIB>
    <izvorni_sadrzaj>
      <item>NEW WAY jednostavno društvo s ograničenom odgovornošću za usluge i trgovinu, OIB 83725039101</item>
    </izvorni_sadrzaj>
    <derivirana_varijabla naziv="DomainObject.Predmet.ProtuStrankaListNazivFormatedOIB_1">
      <item>NEW WAY jednostavno društvo s ograničenom odgovornošću za usluge i trgovinu, OIB 83725039101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NEW WAY jednostavno društvo s ograničenom odgovornošću za usluge i trgovinu</izvorni_sadrzaj>
    <derivirana_varijabla naziv="DomainObject.Predmet.ProtustrankaIDrugi_1">NEW WAY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NEW WAY jednostavno društvo s ograničenom odgovornošću za usluge i trgovinu, OIB 83725039101, Varaždinska 33, 10363 Belovar</izvorni_sadrzaj>
    <derivirana_varijabla naziv="DomainObject.Predmet.ProtustrankaIDrugiAdressOIB_1">NEW WAY jednostavno društvo s ograničenom odgovornošću za usluge i trgovinu, OIB 83725039101, Varaždinska 33, 10363 Belovar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NEW WAY jednostavno društvo s ograničenom odgovornošću za usluge i trgovinu</item>
    </izvorni_sadrzaj>
    <derivirana_varijabla naziv="DomainObject.Predmet.SudioniciListNaziv_1">
      <item>FINA Regionalni centar Zagreb</item>
      <item>NEW WAY jednostavno društvo s ograničenom odgovornošću za usluge i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NEW WAY jednostavno društvo s ograničenom odgovornošću za usluge i trgovinu, OIB 83725039101, Varaždinska 33,10363 Belovar</item>
    </izvorni_sadrzaj>
    <derivirana_varijabla naziv="DomainObject.Predmet.SudioniciListAdressOIB_1">
      <item>FINA Regionalni centar Zagreb, OIB 85821130368, Trg svibanjskih žrtava 1995. br. 1,10000 Zagreb</item>
      <item>NEW WAY jednostavno društvo s ograničenom odgovornošću za usluge i trgovinu, OIB 83725039101, Varaždinska 33,10363 Belovar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83725039101</item>
    </izvorni_sadrzaj>
    <derivirana_varijabla naziv="DomainObject.Predmet.SudioniciListNazivOIB_1">
      <item>, OIB 85821130368</item>
      <item>, OIB 83725039101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CE7899-564B-4219-9B6C-6178A554CB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352</properties:Words>
  <properties:Characters>1871</properties:Characters>
  <properties:Lines>46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2016-10-31T08:23:00Z</dcterms:created>
  <dc:creator>Korisnik</dc:creator>
  <cp:lastModifiedBy>Darija Miličević</cp:lastModifiedBy>
  <cp:lastPrinted>2016-10-31T08:45:00Z</cp:lastPrinted>
  <dcterms:modified xmlns:xsi="http://www.w3.org/2001/XMLSchema-instance" xsi:type="dcterms:W3CDTF">2016-10-31T08:46:00Z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