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f362" w14:paraId="ed3f3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312FB">
        <w:t>4515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312FB">
        <w:t>4515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312FB" w:rsidRPr="00037CA4">
        <w:t xml:space="preserve">Taekwondo klub </w:t>
      </w:r>
      <w:r w:rsidR="006312FB">
        <w:t>"</w:t>
      </w:r>
      <w:r w:rsidR="006312FB" w:rsidRPr="00037CA4">
        <w:t>PUMA</w:t>
      </w:r>
      <w:r w:rsidR="006312FB">
        <w:t xml:space="preserve">", Zagreb, Vrgadski put 8, </w:t>
      </w:r>
      <w:r w:rsidR="006312FB" w:rsidRPr="004D3A78">
        <w:t>OIB:</w:t>
      </w:r>
      <w:r w:rsidR="006312FB">
        <w:t xml:space="preserve"> </w:t>
      </w:r>
      <w:r w:rsidR="006312FB" w:rsidRPr="00037CA4">
        <w:t>14206914132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43875">
        <w:t xml:space="preserve"> </w:t>
      </w:r>
      <w:r w:rsidR="006312FB">
        <w:t>47.653,98</w:t>
      </w:r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07E53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312FB"/>
    <w:rsid w:val="0064457C"/>
    <w:rsid w:val="006450C0"/>
    <w:rsid w:val="00657B8E"/>
    <w:rsid w:val="006D4A58"/>
    <w:rsid w:val="00701DD9"/>
    <w:rsid w:val="007225E1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5316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4515</izvorni_sadrzaj>
    <derivirana_varijabla naziv="DomainObject.Predmet.Broj_1">4515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St-4515/2015</izvorni_sadrzaj>
    <derivirana_varijabla naziv="DomainObject.Predmet.OznakaBroj_1">St-4515/2015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PUMA zastupanog po punomoćniku Željko Derviš</izvorni_sadrzaj>
    <derivirana_varijabla naziv="DomainObject.Predmet.ProtustrankaFormated_1">  Taekwondo klub PUMA zastupanog po punomoćniku Željko Derviš</derivirana_varijabla>
  </DomainObject.Predmet.ProtustrankaFormated>
  <DomainObject.Predmet.ProtustrankaFormatedOIB>
    <izvorni_sadrzaj>  Taekwondo klub PUMA, OIB 14206914132 zastupanog po punomoćniku Željko Derviš</izvorni_sadrzaj>
    <derivirana_varijabla naziv="DomainObject.Predmet.ProtustrankaFormatedOIB_1">  Taekwondo klub PUMA, OIB 14206914132 zastupanog po punomoćniku Željko Derviš</derivirana_varijabla>
  </DomainObject.Predmet.ProtustrankaFormatedOIB>
  <DomainObject.Predmet.ProtustrankaFormatedWithAdress>
    <izvorni_sadrzaj> Taekwondo klub PUMA, Vrgadski put 8, 10000 Zagreb zastupanog po punomoćniku Željko Derviš</izvorni_sadrzaj>
    <derivirana_varijabla naziv="DomainObject.Predmet.ProtustrankaFormatedWithAdress_1"> Taekwondo klub PUMA, Vrgadski put 8, 10000 Zagreb zastupanog po punomoćniku Željko Derviš</derivirana_varijabla>
  </DomainObject.Predmet.ProtustrankaFormatedWithAdress>
  <DomainObject.Predmet.ProtustrankaFormatedWithAdressOIB>
    <izvorni_sadrzaj> Taekwondo klub PUMA, OIB 14206914132, Vrgadski put 8, 10000 Zagreb zastupanog po punomoćniku Željko Derviš</izvorni_sadrzaj>
    <derivirana_varijabla naziv="DomainObject.Predmet.ProtustrankaFormatedWithAdressOIB_1"> Taekwondo klub PUMA, OIB 14206914132, Vrgadski put 8, 10000 Zagreb zastupanog po punomoćniku Željko Derviš</derivirana_varijabla>
  </DomainObject.Predmet.ProtustrankaFormatedWithAdressOIB>
  <DomainObject.Predmet.ProtustrankaWithAdress>
    <izvorni_sadrzaj>Taekwondo klub PUMA Vrgadski put 8, 10000 Zagreb</izvorni_sadrzaj>
    <derivirana_varijabla naziv="DomainObject.Predmet.ProtustrankaWithAdress_1">Taekwondo klub PUMA Vrgadski put 8, 10000 Zagreb</derivirana_varijabla>
  </DomainObject.Predmet.ProtustrankaWithAdress>
  <DomainObject.Predmet.ProtustrankaWithAdressOIB>
    <izvorni_sadrzaj>Taekwondo klub PUMA, OIB 14206914132, Vrgadski put 8, 10000 Zagreb</izvorni_sadrzaj>
    <derivirana_varijabla naziv="DomainObject.Predmet.ProtustrankaWithAdressOIB_1">Taekwondo klub PUMA, OIB 14206914132, Vrgadski put 8, 10000 Zagreb</derivirana_varijabla>
  </DomainObject.Predmet.ProtustrankaWithAdressOIB>
  <DomainObject.Predmet.ProtustrankaNazivFormated>
    <izvorni_sadrzaj>Taekwondo klub PUMA</izvorni_sadrzaj>
    <derivirana_varijabla naziv="DomainObject.Predmet.ProtustrankaNazivFormated_1">Taekwondo klub PUMA</derivirana_varijabla>
  </DomainObject.Predmet.ProtustrankaNazivFormated>
  <DomainObject.Predmet.ProtustrankaNazivFormatedOIB>
    <izvorni_sadrzaj>Taekwondo klub PUMA, OIB 14206914132</izvorni_sadrzaj>
    <derivirana_varijabla naziv="DomainObject.Predmet.ProtustrankaNazivFormatedOIB_1">Taekwondo klub PUMA, OIB 14206914132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PUMA zastupanog po punomoćniku Željko Derviš</item>
    </izvorni_sadrzaj>
    <derivirana_varijabla naziv="DomainObject.Predmet.ProtuStrankaListFormated_1">
      <item>Taekwondo klub PUMA zastupanog po punomoćniku Željko Derviš</item>
    </derivirana_varijabla>
  </DomainObject.Predmet.ProtuStrankaListFormated>
  <DomainObject.Predmet.ProtuStrankaListFormatedOIB>
    <izvorni_sadrzaj>
      <item>Taekwondo klub PUMA, OIB 14206914132 zastupanog po punomoćniku Željko Derviš</item>
    </izvorni_sadrzaj>
    <derivirana_varijabla naziv="DomainObject.Predmet.ProtuStrankaListFormatedOIB_1">
      <item>Taekwondo klub PUMA, OIB 14206914132 zastupanog po punomoćniku Željko Derviš</item>
    </derivirana_varijabla>
  </DomainObject.Predmet.ProtuStrankaListFormatedOIB>
  <DomainObject.Predmet.ProtuStrankaListFormatedWithAdress>
    <izvorni_sadrzaj>
      <item>Taekwondo klub PUMA, Vrgadski put 8, 10000 Zagreb zastupanog po punomoćniku Željko Derviš</item>
    </izvorni_sadrzaj>
    <derivirana_varijabla naziv="DomainObject.Predmet.ProtuStrankaListFormatedWithAdress_1">
      <item>Taekwondo klub PUMA, Vrgadski put 8, 10000 Zagreb zastupanog po punomoćniku Željko Derviš</item>
    </derivirana_varijabla>
  </DomainObject.Predmet.ProtuStrankaListFormatedWithAdress>
  <DomainObject.Predmet.ProtuStrankaListFormatedWithAdressOIB>
    <izvorni_sadrzaj>
      <item>Taekwondo klub PUMA, OIB 14206914132, Vrgadski put 8, 10000 Zagreb zastupanog po punomoćniku Željko Derviš</item>
    </izvorni_sadrzaj>
    <derivirana_varijabla naziv="DomainObject.Predmet.ProtuStrankaListFormatedWithAdressOIB_1">
      <item>Taekwondo klub PUMA, OIB 14206914132, Vrgadski put 8, 10000 Zagreb zastupanog po punomoćniku Željko Derviš</item>
    </derivirana_varijabla>
  </DomainObject.Predmet.ProtuStrankaListFormatedWithAdressOIB>
  <DomainObject.Predmet.ProtuStrankaListNazivFormated>
    <izvorni_sadrzaj>
      <item>Taekwondo klub PUMA</item>
    </izvorni_sadrzaj>
    <derivirana_varijabla naziv="DomainObject.Predmet.ProtuStrankaListNazivFormated_1">
      <item>Taekwondo klub PUMA</item>
    </derivirana_varijabla>
  </DomainObject.Predmet.ProtuStrankaListNazivFormated>
  <DomainObject.Predmet.ProtuStrankaListNazivFormatedOIB>
    <izvorni_sadrzaj>
      <item>Taekwondo klub PUMA, OIB 14206914132</item>
    </izvorni_sadrzaj>
    <derivirana_varijabla naziv="DomainObject.Predmet.ProtuStrankaListNazivFormatedOIB_1">
      <item>Taekwondo klub PUMA, OIB 14206914132</item>
    </derivirana_varijabla>
  </DomainObject.Predmet.ProtuStrankaListNazivFormatedOIB>
  <DomainObject.Predmet.OstaliListFormated>
    <izvorni_sadrzaj>
      <item>Željko Derviš punomoćnik sudionika u postupku Taekwondo klub PUMA</item>
    </izvorni_sadrzaj>
    <derivirana_varijabla naziv="DomainObject.Predmet.OstaliListFormated_1">
      <item>Željko Derviš punomoćnik sudionika u postupku Taekwondo klub PUMA</item>
    </derivirana_varijabla>
  </DomainObject.Predmet.OstaliListFormated>
  <DomainObject.Predmet.OstaliListFormatedOIB>
    <izvorni_sadrzaj>
      <item>Željko Derviš, OIB 90899180481 punomoćnik sudionika u postupku Taekwondo klub PUMA</item>
    </izvorni_sadrzaj>
    <derivirana_varijabla naziv="DomainObject.Predmet.OstaliListFormatedOIB_1">
      <item>Željko Derviš, OIB 90899180481 punomoćnik sudionika u postupku Taekwondo klub PUMA</item>
    </derivirana_varijabla>
  </DomainObject.Predmet.OstaliListFormatedOIB>
  <DomainObject.Predmet.OstaliListFormatedWithAdress>
    <izvorni_sadrzaj>
      <item>Željko Derviš, Domjanićeva 6, 10298 Donja Bistra punomoćnik sudionika u postupku Taekwondo klub PUMA</item>
    </izvorni_sadrzaj>
    <derivirana_varijabla naziv="DomainObject.Predmet.OstaliListFormatedWithAdress_1">
      <item>Željko Derviš, Domjanićeva 6, 10298 Donja Bistra punomoćnik sudionika u postupku Taekwondo klub PUMA</item>
    </derivirana_varijabla>
  </DomainObject.Predmet.OstaliListFormatedWithAdress>
  <DomainObject.Predmet.OstaliListFormatedWithAdressOIB>
    <izvorni_sadrzaj>
      <item>Željko Derviš, OIB 90899180481, Domjanićeva 6, 10298 Donja Bistra punomoćnik sudionika u postupku Taekwondo klub PUMA</item>
    </izvorni_sadrzaj>
    <derivirana_varijabla naziv="DomainObject.Predmet.OstaliListFormatedWithAdressOIB_1">
      <item>Željko Derviš, OIB 90899180481, Domjanićeva 6, 10298 Donja Bistra punomoćnik sudionika u postupku Taekwondo klub PUMA</item>
    </derivirana_varijabla>
  </DomainObject.Predmet.OstaliListFormatedWithAdressOIB>
  <DomainObject.Predmet.OstaliListNazivFormated>
    <izvorni_sadrzaj>
      <item>Željko Derviš</item>
    </izvorni_sadrzaj>
    <derivirana_varijabla naziv="DomainObject.Predmet.OstaliListNazivFormated_1">
      <item>Željko Derviš</item>
    </derivirana_varijabla>
  </DomainObject.Predmet.OstaliListNazivFormated>
  <DomainObject.Predmet.OstaliListNazivFormatedOIB>
    <izvorni_sadrzaj>
      <item>Željko Derviš, OIB 90899180481</item>
    </izvorni_sadrzaj>
    <derivirana_varijabla naziv="DomainObject.Predmet.OstaliListNazivFormatedOIB_1">
      <item>Željko Derviš, OIB 90899180481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PUMA</izvorni_sadrzaj>
    <derivirana_varijabla naziv="DomainObject.Predmet.ProtustrankaIDrugi_1">Taekwondo klub PUMA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PUMA, OIB 14206914132, Vrgadski put 8, 10000 Zagreb</izvorni_sadrzaj>
    <derivirana_varijabla naziv="DomainObject.Predmet.ProtustrankaIDrugiAdressOIB_1">Taekwondo klub PUMA, OIB 14206914132, Vrgadski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PUMA</item>
      <item>Željko Derviš</item>
    </izvorni_sadrzaj>
    <derivirana_varijabla naziv="DomainObject.Predmet.SudioniciListNaziv_1">
      <item>FINA Regionalni centar Zagreb</item>
      <item>Taekwondo klub PUMA</item>
      <item>Željko Derviš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izvorni_sadrzaj>
    <derivirana_varijabla naziv="DomainObject.Predmet.SudioniciListAdressOIB_1"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14206914132</item>
      <item>, OIB 90899180481</item>
    </izvorni_sadrzaj>
    <derivirana_varijabla naziv="DomainObject.Predmet.SudioniciListNazivOIB_1">
      <item>, OIB 85821130368</item>
      <item>, OIB 14206914132</item>
      <item>, OIB 90899180481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1451</properties:Characters>
  <properties:Lines>43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2016-01-11T12:18:00Z</cp:lastPrinted>
  <dcterms:modified xmlns:xsi="http://www.w3.org/2001/XMLSchema-instance" xsi:type="dcterms:W3CDTF">2016-01-11T12:19:00Z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