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81f7" w14:paraId="e8881f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</w:t>
      </w:r>
      <w:r w:rsidR="0094270D">
        <w:t>50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DF0FFA">
        <w:t>K.R.D.M.H. jednostavno društvo s ograničenom odgovornošću za ugostiteljstvo i usluge</w:t>
      </w:r>
      <w:r w:rsidR="00BA142B">
        <w:t xml:space="preserve">, </w:t>
      </w:r>
      <w:r w:rsidR="00DF0FFA" w:rsidRPr="00DF0FFA">
        <w:t>Velika Gorica</w:t>
      </w:r>
      <w:r w:rsidR="00BA142B">
        <w:t xml:space="preserve">, </w:t>
      </w:r>
      <w:r w:rsidR="00DF0FFA" w:rsidRPr="00DF0FFA">
        <w:t>Trg A. Starčevića 25</w:t>
      </w:r>
      <w:r w:rsidR="00BA142B">
        <w:t xml:space="preserve">, MBS: </w:t>
      </w:r>
      <w:r w:rsidR="00DF0FFA" w:rsidRPr="00DF0FFA">
        <w:t>080897725</w:t>
      </w:r>
      <w:r w:rsidR="00BA142B">
        <w:t xml:space="preserve">, OIB: </w:t>
      </w:r>
      <w:r w:rsidR="00DF0FFA" w:rsidRPr="00DF0FFA">
        <w:t>77706796186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F0FFA">
        <w:t xml:space="preserve">K.R.D.M.H. jednostavno društvo s ograničenom odgovornošću za ugostiteljstvo i usluge, </w:t>
      </w:r>
      <w:r w:rsidR="00DF0FFA" w:rsidRPr="00DF0FFA">
        <w:t>Velika Gorica</w:t>
      </w:r>
      <w:r w:rsidR="00DF0FFA">
        <w:t xml:space="preserve">, </w:t>
      </w:r>
      <w:r w:rsidR="00DF0FFA" w:rsidRPr="00DF0FFA">
        <w:t>Trg A. Starčevića 25</w:t>
      </w:r>
      <w:r w:rsidR="00DF0FFA">
        <w:t xml:space="preserve">, MBS: </w:t>
      </w:r>
      <w:r w:rsidR="00DF0FFA" w:rsidRPr="00DF0FFA">
        <w:t>080897725</w:t>
      </w:r>
      <w:r w:rsidR="00DF0FFA">
        <w:t xml:space="preserve">, OIB: </w:t>
      </w:r>
      <w:r w:rsidR="00DF0FFA" w:rsidRPr="00DF0FFA">
        <w:t>77706796186</w:t>
      </w:r>
      <w:r w:rsidR="00D43EFC">
        <w:t xml:space="preserve">, </w:t>
      </w:r>
      <w:r>
        <w:t xml:space="preserve">iznosi </w:t>
      </w:r>
      <w:r w:rsidR="005B7DC0">
        <w:t>12.965,50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043D8F" w:rsidRPr="00043D8F">
        <w:t xml:space="preserve">Dalibor </w:t>
      </w:r>
      <w:proofErr w:type="spellStart"/>
      <w:r w:rsidR="00043D8F" w:rsidRPr="00043D8F">
        <w:t>Mazulović</w:t>
      </w:r>
      <w:proofErr w:type="spellEnd"/>
      <w:r w:rsidR="00043D8F" w:rsidRPr="00043D8F">
        <w:t>, OIB: 41149258426</w:t>
      </w:r>
      <w:r w:rsidR="00A41A94">
        <w:t xml:space="preserve">, </w:t>
      </w:r>
      <w:r w:rsidR="00043D8F" w:rsidRPr="00043D8F">
        <w:t xml:space="preserve">Velika Gorica, Trg </w:t>
      </w:r>
      <w:proofErr w:type="spellStart"/>
      <w:r w:rsidR="00043D8F" w:rsidRPr="00043D8F">
        <w:t>A.Starčevića</w:t>
      </w:r>
      <w:proofErr w:type="spellEnd"/>
      <w:r w:rsidR="00043D8F" w:rsidRPr="00043D8F">
        <w:t xml:space="preserve"> 25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55421">
        <w:t>8</w:t>
      </w:r>
      <w:r w:rsidR="0094270D">
        <w:t>50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B73" w:rsidR="00EA3B73">
      <w:r>
        <w:separator/>
      </w:r>
    </w:p>
  </w:endnote>
  <w:endnote w:id="0" w:type="continuationSeparator">
    <w:p w:rsidRDefault="00EA3B73" w:rsidR="00EA3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B73" w:rsidR="00EA3B73">
      <w:r>
        <w:separator/>
      </w:r>
    </w:p>
  </w:footnote>
  <w:footnote w:id="0" w:type="continuationSeparator">
    <w:p w:rsidRDefault="00EA3B73" w:rsidR="00EA3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269F0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A3B73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269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6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269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6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K.R.D.M.H. jednostavno društvo s ograničenom odgovornošću za ugostiteljstvo i usluge</izvorni_sadrzaj>
    <derivirana_varijabla naziv="DomainObject.Predmet.ProtustrankaFormated_1">  K.R.D.M.H. jednostavno društvo s ograničenom odgovornošću za ugostiteljstvo i usluge</derivirana_varijabla>
  </DomainObject.Predmet.ProtustrankaFormated>
  <DomainObject.Predmet.ProtustrankaFormatedOIB>
    <izvorni_sadrzaj>  K.R.D.M.H. jednostavno društvo s ograničenom odgovornošću za ugostiteljstvo i usluge, OIB 77706796186</izvorni_sadrzaj>
    <derivirana_varijabla naziv="DomainObject.Predmet.ProtustrankaFormatedOIB_1">  K.R.D.M.H. jednostavno društvo s ograničenom odgovornošću za ugostiteljstvo i usluge, OIB 77706796186</derivirana_varijabla>
  </DomainObject.Predmet.ProtustrankaFormatedOIB>
  <DomainObject.Predmet.ProtustrankaFormatedWithAdress>
    <izvorni_sadrzaj> K.R.D.M.H. jednostavno društvo s ograničenom odgovornošću za ugostiteljstvo i usluge, Trg A. Starčevića 25, 10410 Velika Gorica</izvorni_sadrzaj>
    <derivirana_varijabla naziv="DomainObject.Predmet.ProtustrankaFormatedWithAdress_1"> K.R.D.M.H. jednostavno društvo s ograničenom odgovornošću za ugostiteljstvo i usluge, Trg A. Starčevića 25, 10410 Velika Gorica</derivirana_varijabla>
  </DomainObject.Predmet.ProtustrankaFormatedWithAdress>
  <DomainObject.Predmet.ProtustrankaFormatedWithAdressOIB>
    <izvorni_sadrzaj> K.R.D.M.H. jednostavno društvo s ograničenom odgovornošću za ugostiteljstvo i usluge, OIB 77706796186, Trg A. Starčevića 25, 10410 Velika Gorica</izvorni_sadrzaj>
    <derivirana_varijabla naziv="DomainObject.Predmet.ProtustrankaFormatedWithAdressOIB_1"> K.R.D.M.H. jednostavno društvo s ograničenom odgovornošću za ugostiteljstvo i usluge, OIB 77706796186, Trg A. Starčevića 25, 10410 Velika Gorica</derivirana_varijabla>
  </DomainObject.Predmet.ProtustrankaFormatedWithAdressOIB>
  <DomainObject.Predmet.ProtustrankaWithAdress>
    <izvorni_sadrzaj>K.R.D.M.H. jednostavno društvo s ograničenom odgovornošću za ugostiteljstvo i usluge Trg A. Starčevića 25, 10410 Velika Gorica</izvorni_sadrzaj>
    <derivirana_varijabla naziv="DomainObject.Predmet.ProtustrankaWithAdress_1">K.R.D.M.H. jednostavno društvo s ograničenom odgovornošću za ugostiteljstvo i usluge Trg A. Starčevića 25, 10410 Velika Gorica</derivirana_varijabla>
  </DomainObject.Predmet.ProtustrankaWithAdress>
  <DomainObject.Predmet.ProtustrankaWithAdressOIB>
    <izvorni_sadrzaj>K.R.D.M.H. jednostavno društvo s ograničenom odgovornošću za ugostiteljstvo i usluge, OIB 77706796186, Trg A. Starčevića 25, 10410 Velika Gorica</izvorni_sadrzaj>
    <derivirana_varijabla naziv="DomainObject.Predmet.ProtustrankaWithAdressOIB_1">K.R.D.M.H. jednostavno društvo s ograničenom odgovornošću za ugostiteljstvo i usluge, OIB 77706796186, Trg A. Starčevića 25, 10410 Velika Gorica</derivirana_varijabla>
  </DomainObject.Predmet.ProtustrankaWithAdressOIB>
  <DomainObject.Predmet.ProtustrankaNazivFormated>
    <izvorni_sadrzaj>K.R.D.M.H. jednostavno društvo s ograničenom odgovornošću za ugostiteljstvo i usluge</izvorni_sadrzaj>
    <derivirana_varijabla naziv="DomainObject.Predmet.ProtustrankaNazivFormated_1">K.R.D.M.H. jednostavno društvo s ograničenom odgovornošću za ugostiteljstvo i usluge</derivirana_varijabla>
  </DomainObject.Predmet.ProtustrankaNazivFormated>
  <DomainObject.Predmet.ProtustrankaNazivFormatedOIB>
    <izvorni_sadrzaj>K.R.D.M.H. jednostavno društvo s ograničenom odgovornošću za ugostiteljstvo i usluge, OIB 77706796186</izvorni_sadrzaj>
    <derivirana_varijabla naziv="DomainObject.Predmet.ProtustrankaNazivFormatedOIB_1">K.R.D.M.H. jednostavno društvo s ograničenom odgovornošću za ugostiteljstvo i usluge, OIB 77706796186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K.R.D.M.H. jednostavno društvo s ograničenom odgovornošću za ugostiteljstvo i usluge</item>
    </izvorni_sadrzaj>
    <derivirana_varijabla naziv="DomainObject.Predmet.ProtuStrankaListFormated_1">
      <item>K.R.D.M.H. jednostavno društvo s ograničenom odgovornošću za ugostiteljstvo i usluge</item>
    </derivirana_varijabla>
  </DomainObject.Predmet.ProtuStrankaListFormated>
  <DomainObject.Predmet.ProtuStrankaListFormatedOIB>
    <izvorni_sadrzaj>
      <item>K.R.D.M.H. jednostavno društvo s ograničenom odgovornošću za ugostiteljstvo i usluge, OIB 77706796186</item>
    </izvorni_sadrzaj>
    <derivirana_varijabla naziv="DomainObject.Predmet.ProtuStrankaListFormatedOIB_1">
      <item>K.R.D.M.H. jednostavno društvo s ograničenom odgovornošću za ugostiteljstvo i usluge, OIB 77706796186</item>
    </derivirana_varijabla>
  </DomainObject.Predmet.ProtuStrankaListFormatedOIB>
  <DomainObject.Predmet.ProtuStrankaListFormatedWithAdress>
    <izvorni_sadrzaj>
      <item>K.R.D.M.H. jednostavno društvo s ograničenom odgovornošću za ugostiteljstvo i usluge, Trg A. Starčevića 25, 10410 Velika Gorica</item>
    </izvorni_sadrzaj>
    <derivirana_varijabla naziv="DomainObject.Predmet.ProtuStrankaListFormatedWithAdress_1">
      <item>K.R.D.M.H. jednostavno društvo s ograničenom odgovornošću za ugostiteljstvo i usluge, Trg A. Starčevića 25, 10410 Velika Gorica</item>
    </derivirana_varijabla>
  </DomainObject.Predmet.ProtuStrankaListFormatedWithAdress>
  <DomainObject.Predmet.ProtuStrankaListFormatedWithAdressOIB>
    <izvorni_sadrzaj>
      <item>K.R.D.M.H. jednostavno društvo s ograničenom odgovornošću za ugostiteljstvo i usluge, OIB 77706796186, Trg A. Starčevića 25, 10410 Velika Gorica</item>
    </izvorni_sadrzaj>
    <derivirana_varijabla naziv="DomainObject.Predmet.ProtuStrankaListFormatedWithAdressOIB_1">
      <item>K.R.D.M.H. jednostavno društvo s ograničenom odgovornošću za ugostiteljstvo i usluge, OIB 77706796186, Trg A. Starčevića 25, 10410 Velika Gorica</item>
    </derivirana_varijabla>
  </DomainObject.Predmet.ProtuStrankaListFormatedWithAdressOIB>
  <DomainObject.Predmet.ProtuStrankaListNazivFormated>
    <izvorni_sadrzaj>
      <item>K.R.D.M.H. jednostavno društvo s ograničenom odgovornošću za ugostiteljstvo i usluge</item>
    </izvorni_sadrzaj>
    <derivirana_varijabla naziv="DomainObject.Predmet.ProtuStrankaListNazivFormated_1">
      <item>K.R.D.M.H. jednostavno društvo s ograničenom odgovornošću za ugostiteljstvo i usluge</item>
    </derivirana_varijabla>
  </DomainObject.Predmet.ProtuStrankaListNazivFormated>
  <DomainObject.Predmet.ProtuStrankaListNazivFormatedOIB>
    <izvorni_sadrzaj>
      <item>K.R.D.M.H. jednostavno društvo s ograničenom odgovornošću za ugostiteljstvo i usluge, OIB 77706796186</item>
    </izvorni_sadrzaj>
    <derivirana_varijabla naziv="DomainObject.Predmet.ProtuStrankaListNazivFormatedOIB_1">
      <item>K.R.D.M.H. jednostavno društvo s ograničenom odgovornošću za ugostiteljstvo i usluge, OIB 77706796186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K.R.D.M.H. jednostavno društvo s ograničenom odgovornošću za ugostiteljstvo i usluge</izvorni_sadrzaj>
    <derivirana_varijabla naziv="DomainObject.Predmet.ProtustrankaIDrugi_1">K.R.D.M.H.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K.R.D.M.H. jednostavno društvo s ograničenom odgovornošću za ugostiteljstvo i usluge, OIB 77706796186, Trg A. Starčevića 25, 10410 Velika Gorica</izvorni_sadrzaj>
    <derivirana_varijabla naziv="DomainObject.Predmet.ProtustrankaIDrugiAdressOIB_1">K.R.D.M.H. jednostavno društvo s ograničenom odgovornošću za ugostiteljstvo i usluge, OIB 77706796186, Trg A. Starčevića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K.R.D.M.H. jednostavno društvo s ograničenom odgovornošću za ugostiteljstvo i usluge</item>
      <item>FINA Regionalni centar Zagreb</item>
    </izvorni_sadrzaj>
    <derivirana_varijabla naziv="DomainObject.Predmet.SudioniciListNaziv_1">
      <item>K.R.D.M.H.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K.R.D.M.H. jednostavno društvo s ograničenom odgovornošću za ugostiteljstvo i usluge, OIB 77706796186, Trg A. Starčevića 25,10410 Velika Gorica</item>
      <item>FINA Regionalni centar Zagreb, OIB 85821130368, Trg svibanjskih žrtava 1995. br. 1,10000 Zagreb</item>
    </izvorni_sadrzaj>
    <derivirana_varijabla naziv="DomainObject.Predmet.SudioniciListAdressOIB_1">
      <item>K.R.D.M.H. jednostavno društvo s ograničenom odgovornošću za ugostiteljstvo i usluge, OIB 77706796186, Trg A. Starčevića 25,10410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77706796186</item>
      <item>, OIB 85821130368</item>
    </izvorni_sadrzaj>
    <derivirana_varijabla naziv="DomainObject.Predmet.SudioniciListNazivOIB_1">
      <item>, OIB 77706796186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2098</properties:Characters>
  <properties:Lines>50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2017-08-03T06:45:00Z</dcterms:modified>
  <cp:revision>49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