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afc6" w14:paraId="8a0afc6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2E502B">
        <w:rPr>
          <w:sz w:val="24"/>
          <w:szCs w:val="24"/>
          <w:lang w:val="pt-BR"/>
        </w:rPr>
        <w:t xml:space="preserve"> </w:t>
      </w:r>
      <w:r w:rsidR="002E502B" w:rsidRPr="002E502B">
        <w:rPr>
          <w:sz w:val="24"/>
          <w:szCs w:val="24"/>
          <w:lang w:val="pt-BR"/>
        </w:rPr>
        <w:t>iCODER STUDIO j.d.o.o., Krapina, Frana Galovića 9, OIB: 57869646619</w:t>
      </w:r>
      <w:r w:rsidR="002E502B">
        <w:rPr>
          <w:sz w:val="24"/>
          <w:szCs w:val="24"/>
          <w:lang w:val="pt-BR"/>
        </w:rPr>
        <w:t xml:space="preserve"> 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996BEB">
        <w:rPr>
          <w:sz w:val="24"/>
          <w:szCs w:val="24"/>
          <w:lang w:val="pt-BR"/>
        </w:rPr>
        <w:t>21</w:t>
      </w:r>
      <w:r w:rsidR="00E055C7">
        <w:rPr>
          <w:sz w:val="24"/>
          <w:szCs w:val="24"/>
          <w:lang w:val="pt-BR"/>
        </w:rPr>
        <w:t>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E502B">
        <w:rPr>
          <w:sz w:val="24"/>
          <w:szCs w:val="24"/>
        </w:rPr>
        <w:t>predujma od 1.426,00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2E502B">
        <w:rPr>
          <w:sz w:val="24"/>
          <w:szCs w:val="24"/>
        </w:rPr>
        <w:t>685</w:t>
      </w:r>
      <w:r w:rsidR="007F5A19">
        <w:rPr>
          <w:sz w:val="24"/>
          <w:szCs w:val="24"/>
        </w:rPr>
        <w:t>8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7F5A19">
        <w:rPr>
          <w:sz w:val="24"/>
          <w:szCs w:val="24"/>
        </w:rPr>
        <w:t>1. lipnja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4533FC">
        <w:rPr>
          <w:sz w:val="24"/>
          <w:szCs w:val="24"/>
        </w:rPr>
        <w:t xml:space="preserve"> </w:t>
      </w:r>
      <w:proofErr w:type="spellStart"/>
      <w:r w:rsidR="004533FC" w:rsidRPr="004533FC">
        <w:rPr>
          <w:sz w:val="24"/>
          <w:szCs w:val="24"/>
        </w:rPr>
        <w:t>iCODER</w:t>
      </w:r>
      <w:proofErr w:type="spellEnd"/>
      <w:r w:rsidR="004533FC" w:rsidRPr="004533FC">
        <w:rPr>
          <w:sz w:val="24"/>
          <w:szCs w:val="24"/>
        </w:rPr>
        <w:t xml:space="preserve"> STUDIO j.d.o.o., Krapina, Frana Galovića 9, OIB: 57869646619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7631F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27631F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4533FC">
        <w:rPr>
          <w:sz w:val="24"/>
          <w:szCs w:val="24"/>
        </w:rPr>
        <w:t>13022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4533FC">
        <w:rPr>
          <w:sz w:val="24"/>
          <w:szCs w:val="24"/>
        </w:rPr>
        <w:t>25</w:t>
      </w:r>
      <w:r w:rsidR="0034400F" w:rsidRPr="00EB1955">
        <w:rPr>
          <w:sz w:val="24"/>
          <w:szCs w:val="24"/>
        </w:rPr>
        <w:t xml:space="preserve">. </w:t>
      </w:r>
      <w:r w:rsidR="0016664B">
        <w:rPr>
          <w:sz w:val="24"/>
          <w:szCs w:val="24"/>
        </w:rPr>
        <w:t>studenog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4533FC">
        <w:rPr>
          <w:sz w:val="24"/>
          <w:szCs w:val="24"/>
        </w:rPr>
        <w:t>1.426,00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4533FC">
        <w:rPr>
          <w:sz w:val="24"/>
          <w:szCs w:val="24"/>
        </w:rPr>
        <w:t>6</w:t>
      </w:r>
      <w:r w:rsidR="0013548B">
        <w:rPr>
          <w:sz w:val="24"/>
          <w:szCs w:val="24"/>
        </w:rPr>
        <w:t>. lipnja</w:t>
      </w:r>
      <w:r w:rsidR="00D96728">
        <w:rPr>
          <w:sz w:val="24"/>
          <w:szCs w:val="24"/>
        </w:rPr>
        <w:t xml:space="preserve"> 2017.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5E7037">
        <w:rPr>
          <w:sz w:val="24"/>
          <w:szCs w:val="24"/>
        </w:rPr>
        <w:t>1</w:t>
      </w:r>
      <w:r w:rsidR="00D96728">
        <w:rPr>
          <w:sz w:val="24"/>
          <w:szCs w:val="24"/>
        </w:rPr>
        <w:t>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2D6D23" w:rsidR="002D6D23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2D6D23">
        <w:rPr>
          <w:sz w:val="24"/>
          <w:szCs w:val="24"/>
        </w:rPr>
        <w:t xml:space="preserve">, </w:t>
      </w:r>
      <w:r w:rsidR="002D6D23">
        <w:rPr>
          <w:sz w:val="24"/>
          <w:szCs w:val="24"/>
        </w:rPr>
        <w:t>v.r.</w:t>
      </w:r>
    </w:p>
    <w:p w:rsidRDefault="002D6D23" w:rsidP="002D6D23" w:rsidR="002D6D23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</w:t>
      </w:r>
    </w:p>
    <w:p w:rsidRDefault="002D6D23" w:rsidP="002D6D23" w:rsidR="002D6D23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D6D23" w:rsidP="002D6D23" w:rsidR="002D6D23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Melanija Krilčić</w:t>
      </w:r>
      <w:r>
        <w:rPr>
          <w:sz w:val="24"/>
          <w:szCs w:val="24"/>
        </w:rPr>
        <w:tab/>
      </w:r>
    </w:p>
    <w:p w:rsidRDefault="008A7C5A" w:rsidP="00B1413E" w:rsidR="008A7C5A" w:rsidRPr="00EB1955">
      <w:pPr>
        <w:ind w:firstLine="720" w:left="5040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478" w:rsidR="00EF4478">
      <w:r>
        <w:separator/>
      </w:r>
    </w:p>
  </w:endnote>
  <w:endnote w:id="0" w:type="continuationSeparator">
    <w:p w:rsidRDefault="00EF4478" w:rsidR="00EF4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478" w:rsidR="00EF4478">
      <w:r>
        <w:separator/>
      </w:r>
    </w:p>
  </w:footnote>
  <w:footnote w:id="0" w:type="continuationSeparator">
    <w:p w:rsidRDefault="00EF4478" w:rsidR="00EF4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E502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2E502B">
      <w:rPr>
        <w:sz w:val="24"/>
        <w:szCs w:val="24"/>
      </w:rPr>
      <w:t>685</w:t>
    </w:r>
    <w:r w:rsidR="007F5A19">
      <w:rPr>
        <w:sz w:val="24"/>
        <w:szCs w:val="24"/>
      </w:rPr>
      <w:t>8</w:t>
    </w:r>
    <w:r w:rsidR="00A27D0A">
      <w:rPr>
        <w:sz w:val="24"/>
        <w:szCs w:val="24"/>
      </w:rPr>
      <w:t>/201</w:t>
    </w:r>
    <w:r w:rsidR="0027631F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631F"/>
    <w:rsid w:val="002778C3"/>
    <w:rsid w:val="0028353E"/>
    <w:rsid w:val="002862D6"/>
    <w:rsid w:val="002B581B"/>
    <w:rsid w:val="002C419D"/>
    <w:rsid w:val="002D4BCC"/>
    <w:rsid w:val="002D6D23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D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D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D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D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D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D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D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D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48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6858</izvorni_sadrzaj>
    <derivirana_varijabla naziv="DomainObject.Predmet.Broj_1">6858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St-6858/2016</izvorni_sadrzaj>
    <derivirana_varijabla naziv="DomainObject.Predmet.OznakaBroj_1">St-6858/2016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iCODER STUDIO j.d.o.o.  za usluge i trgovinu zastupanog po punomoćniku NIKOLA VIDOVIĆ</izvorni_sadrzaj>
    <derivirana_varijabla naziv="DomainObject.Predmet.ProtustrankaFormated_1">  iCODER STUDIO j.d.o.o.  za usluge i trgovinu zastupanog po punomoćniku NIKOLA VIDOVIĆ</derivirana_varijabla>
  </DomainObject.Predmet.ProtustrankaFormated>
  <DomainObject.Predmet.ProtustrankaFormatedOIB>
    <izvorni_sadrzaj>  iCODER STUDIO j.d.o.o.  za usluge i trgovinu, OIB 57869646619 zastupanog po punomoćniku NIKOLA VIDOVIĆ</izvorni_sadrzaj>
    <derivirana_varijabla naziv="DomainObject.Predmet.ProtustrankaFormatedOIB_1">  iCODER STUDIO j.d.o.o.  za usluge i trgovinu, OIB 57869646619 zastupanog po punomoćniku NIKOLA VIDOVIĆ</derivirana_varijabla>
  </DomainObject.Predmet.ProtustrankaFormatedOIB>
  <DomainObject.Predmet.ProtustrankaFormatedWithAdress>
    <izvorni_sadrzaj> iCODER STUDIO j.d.o.o.  za usluge i trgovinu, Frana Galovića 9, 49000 Krapina zastupanog po punomoćniku NIKOLA VIDOVIĆ</izvorni_sadrzaj>
    <derivirana_varijabla naziv="DomainObject.Predmet.ProtustrankaFormatedWithAdress_1"> iCODER STUDIO j.d.o.o.  za usluge i trgovinu, Frana Galovića 9, 49000 Krapina zastupanog po punomoćniku NIKOLA VIDOVIĆ</derivirana_varijabla>
  </DomainObject.Predmet.ProtustrankaFormatedWithAdress>
  <DomainObject.Predmet.ProtustrankaFormatedWithAdressOIB>
    <izvorni_sadrzaj> iCODER STUDIO j.d.o.o.  za usluge i trgovinu, OIB 57869646619, Frana Galovića 9, 49000 Krapina zastupanog po punomoćniku NIKOLA VIDOVIĆ</izvorni_sadrzaj>
    <derivirana_varijabla naziv="DomainObject.Predmet.ProtustrankaFormatedWithAdressOIB_1"> iCODER STUDIO j.d.o.o.  za usluge i trgovinu, OIB 57869646619, Frana Galovića 9, 49000 Krapina zastupanog po punomoćniku NIKOLA VIDOVIĆ</derivirana_varijabla>
  </DomainObject.Predmet.ProtustrankaFormatedWithAdressOIB>
  <DomainObject.Predmet.ProtustrankaWithAdress>
    <izvorni_sadrzaj>iCODER STUDIO j.d.o.o.  za usluge i trgovinu Frana Galovića 9, 49000 Krapina</izvorni_sadrzaj>
    <derivirana_varijabla naziv="DomainObject.Predmet.ProtustrankaWithAdress_1">iCODER STUDIO j.d.o.o.  za usluge i trgovinu Frana Galovića 9, 49000 Krapina</derivirana_varijabla>
  </DomainObject.Predmet.ProtustrankaWithAdress>
  <DomainObject.Predmet.ProtustrankaWithAdressOIB>
    <izvorni_sadrzaj>iCODER STUDIO j.d.o.o.  za usluge i trgovinu, OIB 57869646619, Frana Galovića 9, 49000 Krapina</izvorni_sadrzaj>
    <derivirana_varijabla naziv="DomainObject.Predmet.ProtustrankaWithAdressOIB_1">iCODER STUDIO j.d.o.o.  za usluge i trgovinu, OIB 57869646619, Frana Galovića 9, 49000 Krapina</derivirana_varijabla>
  </DomainObject.Predmet.ProtustrankaWithAdressOIB>
  <DomainObject.Predmet.ProtustrankaNazivFormated>
    <izvorni_sadrzaj>iCODER STUDIO j.d.o.o.  za usluge i trgovinu</izvorni_sadrzaj>
    <derivirana_varijabla naziv="DomainObject.Predmet.ProtustrankaNazivFormated_1">iCODER STUDIO j.d.o.o.  za usluge i trgovinu</derivirana_varijabla>
  </DomainObject.Predmet.ProtustrankaNazivFormated>
  <DomainObject.Predmet.ProtustrankaNazivFormatedOIB>
    <izvorni_sadrzaj>iCODER STUDIO j.d.o.o.  za usluge i trgovinu, OIB 57869646619</izvorni_sadrzaj>
    <derivirana_varijabla naziv="DomainObject.Predmet.ProtustrankaNazivFormatedOIB_1">iCODER STUDIO j.d.o.o.  za usluge i trgovinu, OIB 57869646619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iCODER STUDIO j.d.o.o.  za usluge i trgovinu zastupanog po punomoćniku NIKOLA VIDOVIĆ</item>
    </izvorni_sadrzaj>
    <derivirana_varijabla naziv="DomainObject.Predmet.ProtuStrankaListFormated_1">
      <item>iCODER STUDIO j.d.o.o.  za usluge i trgovinu zastupanog po punomoćniku NIKOLA VIDOVIĆ</item>
    </derivirana_varijabla>
  </DomainObject.Predmet.ProtuStrankaListFormated>
  <DomainObject.Predmet.ProtuStrankaListFormatedOIB>
    <izvorni_sadrzaj>
      <item>iCODER STUDIO j.d.o.o.  za usluge i trgovinu, OIB 57869646619 zastupanog po punomoćniku NIKOLA VIDOVIĆ</item>
    </izvorni_sadrzaj>
    <derivirana_varijabla naziv="DomainObject.Predmet.ProtuStrankaListFormatedOIB_1">
      <item>iCODER STUDIO j.d.o.o.  za usluge i trgovinu, OIB 57869646619 zastupanog po punomoćniku NIKOLA VIDOVIĆ</item>
    </derivirana_varijabla>
  </DomainObject.Predmet.ProtuStrankaListFormatedOIB>
  <DomainObject.Predmet.ProtuStrankaListFormatedWithAdress>
    <izvorni_sadrzaj>
      <item>iCODER STUDIO j.d.o.o.  za usluge i trgovinu, Frana Galovića 9, 49000 Krapina zastupanog po punomoćniku NIKOLA VIDOVIĆ</item>
    </izvorni_sadrzaj>
    <derivirana_varijabla naziv="DomainObject.Predmet.ProtuStrankaListFormatedWithAdress_1">
      <item>iCODER STUDIO j.d.o.o.  za usluge i trgovinu, Frana Galovića 9, 49000 Krapina zastupanog po punomoćniku NIKOLA VIDOVIĆ</item>
    </derivirana_varijabla>
  </DomainObject.Predmet.ProtuStrankaListFormatedWithAdress>
  <DomainObject.Predmet.ProtuStrankaListFormatedWithAdressOIB>
    <izvorni_sadrzaj>
      <item>iCODER STUDIO j.d.o.o.  za usluge i trgovinu, OIB 57869646619, Frana Galovića 9, 49000 Krapina zastupanog po punomoćniku NIKOLA VIDOVIĆ</item>
    </izvorni_sadrzaj>
    <derivirana_varijabla naziv="DomainObject.Predmet.ProtuStrankaListFormatedWithAdressOIB_1">
      <item>iCODER STUDIO j.d.o.o.  za usluge i trgovinu, OIB 57869646619, Frana Galovića 9, 49000 Krapina zastupanog po punomoćniku NIKOLA VIDOVIĆ</item>
    </derivirana_varijabla>
  </DomainObject.Predmet.ProtuStrankaListFormatedWithAdressOIB>
  <DomainObject.Predmet.ProtuStrankaListNazivFormated>
    <izvorni_sadrzaj>
      <item>iCODER STUDIO j.d.o.o.  za usluge i trgovinu</item>
    </izvorni_sadrzaj>
    <derivirana_varijabla naziv="DomainObject.Predmet.ProtuStrankaListNazivFormated_1">
      <item>iCODER STUDIO j.d.o.o.  za usluge i trgovinu</item>
    </derivirana_varijabla>
  </DomainObject.Predmet.ProtuStrankaListNazivFormated>
  <DomainObject.Predmet.ProtuStrankaListNazivFormatedOIB>
    <izvorni_sadrzaj>
      <item>iCODER STUDIO j.d.o.o.  za usluge i trgovinu, OIB 57869646619</item>
    </izvorni_sadrzaj>
    <derivirana_varijabla naziv="DomainObject.Predmet.ProtuStrankaListNazivFormatedOIB_1">
      <item>iCODER STUDIO j.d.o.o.  za usluge i trgovinu, OIB 57869646619</item>
    </derivirana_varijabla>
  </DomainObject.Predmet.ProtuStrankaListNazivFormatedOIB>
  <DomainObject.Predmet.OstaliListFormated>
    <izvorni_sadrzaj>
      <item>NIKOLA VIDOVIĆ punomoćnik sudionika u postupku iCODER STUDIO j.d.o.o.  za usluge i trgovinu</item>
    </izvorni_sadrzaj>
    <derivirana_varijabla naziv="DomainObject.Predmet.OstaliListFormated_1">
      <item>NIKOLA VIDOVIĆ punomoćnik sudionika u postupku iCODER STUDIO j.d.o.o.  za usluge i trgovinu</item>
    </derivirana_varijabla>
  </DomainObject.Predmet.OstaliListFormated>
  <DomainObject.Predmet.OstaliListFormatedOIB>
    <izvorni_sadrzaj>
      <item>NIKOLA VIDOVIĆ, OIB 81979886002 punomoćnik sudionika u postupku iCODER STUDIO j.d.o.o.  za usluge i trgovinu</item>
    </izvorni_sadrzaj>
    <derivirana_varijabla naziv="DomainObject.Predmet.OstaliListFormatedOIB_1">
      <item>NIKOLA VIDOVIĆ, OIB 81979886002 punomoćnik sudionika u postupku iCODER STUDIO j.d.o.o.  za usluge i trgovinu</item>
    </derivirana_varijabla>
  </DomainObject.Predmet.OstaliListFormatedOIB>
  <DomainObject.Predmet.OstaliListFormatedWithAdress>
    <izvorni_sadrzaj>
      <item>NIKOLA VIDOVIĆ, JAZVINE 5, 49232 Jazvine punomoćnik sudionika u postupku iCODER STUDIO j.d.o.o.  za usluge i trgovinu</item>
    </izvorni_sadrzaj>
    <derivirana_varijabla naziv="DomainObject.Predmet.OstaliListFormatedWithAdress_1">
      <item>NIKOLA VIDOVIĆ, JAZVINE 5, 49232 Jazvine punomoćnik sudionika u postupku iCODER STUDIO j.d.o.o.  za usluge i trgovinu</item>
    </derivirana_varijabla>
  </DomainObject.Predmet.OstaliListFormatedWithAdress>
  <DomainObject.Predmet.OstaliListFormatedWithAdressOIB>
    <izvorni_sadrzaj>
      <item>NIKOLA VIDOVIĆ, OIB 81979886002, JAZVINE 5, 49232 Jazvine punomoćnik sudionika u postupku iCODER STUDIO j.d.o.o.  za usluge i trgovinu</item>
    </izvorni_sadrzaj>
    <derivirana_varijabla naziv="DomainObject.Predmet.OstaliListFormatedWithAdressOIB_1">
      <item>NIKOLA VIDOVIĆ, OIB 81979886002, JAZVINE 5, 49232 Jazvine punomoćnik sudionika u postupku iCODER STUDIO j.d.o.o.  za usluge i trgovinu</item>
    </derivirana_varijabla>
  </DomainObject.Predmet.OstaliListFormatedWithAdressOIB>
  <DomainObject.Predmet.OstaliListNazivFormated>
    <izvorni_sadrzaj>
      <item>NIKOLA VIDOVIĆ</item>
    </izvorni_sadrzaj>
    <derivirana_varijabla naziv="DomainObject.Predmet.OstaliListNazivFormated_1">
      <item>NIKOLA VIDOVIĆ</item>
    </derivirana_varijabla>
  </DomainObject.Predmet.OstaliListNazivFormated>
  <DomainObject.Predmet.OstaliListNazivFormatedOIB>
    <izvorni_sadrzaj>
      <item>NIKOLA VIDOVIĆ, OIB 81979886002</item>
    </izvorni_sadrzaj>
    <derivirana_varijabla naziv="DomainObject.Predmet.OstaliListNazivFormatedOIB_1">
      <item>NIKOLA VIDOVIĆ, OIB 81979886002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iCODER STUDIO j.d.o.o.  za usluge i trgovinu</izvorni_sadrzaj>
    <derivirana_varijabla naziv="DomainObject.Predmet.ProtustrankaIDrugi_1">iCODER STUDIO j.d.o.o. 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iCODER STUDIO j.d.o.o.  za usluge i trgovinu, OIB 57869646619, Frana Galovića 9, 49000 Krapina</izvorni_sadrzaj>
    <derivirana_varijabla naziv="DomainObject.Predmet.ProtustrankaIDrugiAdressOIB_1">iCODER STUDIO j.d.o.o.  za usluge i trgovinu, OIB 57869646619,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>24. lipnja 2017.</izvorni_sadrzaj>
    <derivirana_varijabla naziv="DomainObject.Predmet.OdlukaRjesenje.DatumPravomocnosti_1">24. lipnja 2017.</derivirana_varijabla>
  </DomainObject.Predmet.OdlukaRjesenje.DatumPravomocnosti>
  <DomainObject.Predmet.OdlukaRjesenje.Oznaka>
    <izvorni_sadrzaj>St-6858/2016-6</izvorni_sadrzaj>
    <derivirana_varijabla naziv="DomainObject.Predmet.OdlukaRjesenje.Oznaka_1">St-6858/2016-6</derivirana_varijabla>
  </DomainObject.Predmet.OdlukaRjesenje.Oznaka>
  <DomainObject.Predmet.SudioniciListNaziv>
    <izvorni_sadrzaj>
      <item>iCODER STUDIO j.d.o.o.  za usluge i trgovinu</item>
      <item>FINA Regionalni centar Zagreb</item>
      <item>NIKOLA VIDOVIĆ</item>
    </izvorni_sadrzaj>
    <derivirana_varijabla naziv="DomainObject.Predmet.SudioniciListNaziv_1">
      <item>iCODER STUDIO j.d.o.o.  za usluge i trgovinu</item>
      <item>FINA Regionalni centar Zagreb</item>
      <item>NIKOLA VIDOVIĆ</item>
    </derivirana_varijabla>
  </DomainObject.Predmet.SudioniciListNaziv>
  <DomainObject.Predmet.SudioniciListAdressOIB>
    <izvorni_sadrzaj>
      <item>iCODER STUDIO j.d.o.o.  za usluge i trgovinu, OIB 57869646619, Frana Galovića 9,49000 Krapina</item>
      <item>FINA Regionalni centar Zagreb, OIB 85821130368, Trg svibanjskih žrtava 1995. 1,10000 Zagreb</item>
      <item>NIKOLA VIDOVIĆ, OIB 81979886002, JAZVINE 5,49232 Jazvine</item>
    </izvorni_sadrzaj>
    <derivirana_varijabla naziv="DomainObject.Predmet.SudioniciListAdressOIB_1">
      <item>iCODER STUDIO j.d.o.o.  za usluge i trgovinu, OIB 57869646619, Frana Galovića 9,49000 Krapina</item>
      <item>FINA Regionalni centar Zagreb, OIB 85821130368, Trg svibanjskih žrtava 1995. 1,10000 Zagreb</item>
      <item>NIKOLA VIDOVIĆ, OIB 81979886002, JAZVINE 5,49232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57869646619</item>
      <item>, OIB 85821130368</item>
      <item>, OIB 81979886002</item>
    </izvorni_sadrzaj>
    <derivirana_varijabla naziv="DomainObject.Predmet.SudioniciListNazivOIB_1">
      <item>, OIB 57869646619</item>
      <item>, OIB 85821130368</item>
      <item>, OIB 81979886002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1382</properties:Characters>
  <properties:Lines>39</properties:Lines>
  <properties:Paragraphs>15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2017-07-21T08:51:00Z</cp:lastPrinted>
  <dcterms:modified xmlns:xsi="http://www.w3.org/2001/XMLSchema-instance" xsi:type="dcterms:W3CDTF">2017-07-21T08:51:00Z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