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f1c7" w14:paraId="a64f1c7" w:rsidRDefault="00B86012" w:rsidP="00B86012" w:rsidR="00B86012" w:rsidRPr="00EA25FC">
      <w:pPr>
        <w15:collapsed w:val="false"/>
        <w:rPr>
          <w:rFonts w:hAnsi="Times New Roman" w:ascii="Times New Roman"/>
          <w:szCs w:val="24"/>
          <w:lang w:val="hr-HR"/>
        </w:rPr>
      </w:pPr>
      <w:bookmarkStart w:name="_GoBack" w:id="0"/>
      <w:bookmarkEnd w:id="0"/>
      <w:r w:rsidRPr="00EA25FC">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86012" w:rsidP="00B86012" w:rsidR="00B86012" w:rsidRPr="00EA25FC">
      <w:pPr>
        <w:jc w:val="both"/>
        <w:rPr>
          <w:rFonts w:hAnsi="Times New Roman" w:ascii="Times New Roman"/>
          <w:szCs w:val="24"/>
          <w:lang w:val="hr-HR"/>
        </w:rPr>
      </w:pPr>
      <w:r w:rsidRPr="00EA25FC">
        <w:rPr>
          <w:rFonts w:hAnsi="Times New Roman" w:ascii="Times New Roman"/>
          <w:szCs w:val="24"/>
          <w:lang w:val="hr-HR"/>
        </w:rPr>
        <w:t>REPUBLIKA  HRVATSKA</w:t>
      </w:r>
    </w:p>
    <w:p w:rsidRDefault="00B86012" w:rsidP="00B86012" w:rsidR="00B86012" w:rsidRPr="00EA25FC">
      <w:pPr>
        <w:jc w:val="both"/>
        <w:rPr>
          <w:rFonts w:hAnsi="Times New Roman" w:ascii="Times New Roman"/>
          <w:szCs w:val="24"/>
          <w:lang w:val="hr-HR"/>
        </w:rPr>
      </w:pPr>
      <w:r w:rsidRPr="00EA25FC">
        <w:rPr>
          <w:rFonts w:hAnsi="Times New Roman" w:ascii="Times New Roman"/>
          <w:szCs w:val="24"/>
          <w:lang w:val="hr-HR"/>
        </w:rPr>
        <w:t>TRGOVAČKI SUD U ZAGREBU</w:t>
      </w:r>
      <w:r w:rsidRPr="00EA25FC">
        <w:rPr>
          <w:rFonts w:hAnsi="Times New Roman" w:ascii="Times New Roman"/>
          <w:szCs w:val="24"/>
          <w:lang w:val="hr-HR"/>
        </w:rPr>
        <w:tab/>
      </w:r>
      <w:r w:rsidRPr="00EA25FC">
        <w:rPr>
          <w:rFonts w:hAnsi="Times New Roman" w:ascii="Times New Roman"/>
          <w:szCs w:val="24"/>
          <w:lang w:val="hr-HR"/>
        </w:rPr>
        <w:tab/>
      </w:r>
      <w:r w:rsidRPr="00EA25FC">
        <w:rPr>
          <w:rFonts w:hAnsi="Times New Roman" w:ascii="Times New Roman"/>
          <w:szCs w:val="24"/>
          <w:lang w:val="hr-HR"/>
        </w:rPr>
        <w:tab/>
      </w:r>
      <w:r w:rsidRPr="00EA25FC">
        <w:rPr>
          <w:rFonts w:hAnsi="Times New Roman" w:ascii="Times New Roman"/>
          <w:szCs w:val="24"/>
          <w:lang w:val="hr-HR"/>
        </w:rPr>
        <w:tab/>
      </w:r>
      <w:r w:rsidRPr="00EA25FC">
        <w:rPr>
          <w:rFonts w:hAnsi="Times New Roman" w:ascii="Times New Roman"/>
          <w:szCs w:val="24"/>
          <w:lang w:val="hr-HR"/>
        </w:rPr>
        <w:tab/>
        <w:t xml:space="preserve"> </w:t>
      </w:r>
    </w:p>
    <w:p w:rsidRDefault="00B86012" w:rsidP="00B86012" w:rsidR="00B86012" w:rsidRPr="00EA25FC">
      <w:pPr>
        <w:jc w:val="both"/>
        <w:rPr>
          <w:rFonts w:hAnsi="Times New Roman" w:ascii="Times New Roman"/>
          <w:szCs w:val="24"/>
          <w:lang w:val="hr-HR"/>
        </w:rPr>
      </w:pPr>
      <w:r w:rsidRPr="00EA25FC">
        <w:rPr>
          <w:rFonts w:hAnsi="Times New Roman" w:ascii="Times New Roman"/>
          <w:szCs w:val="24"/>
          <w:lang w:val="hr-HR"/>
        </w:rPr>
        <w:t>Zagreb, Amruševa 2/II</w:t>
      </w:r>
    </w:p>
    <w:p w:rsidRDefault="00B86012" w:rsidP="00B86012" w:rsidR="00B86012" w:rsidRPr="00EA25FC">
      <w:pPr>
        <w:jc w:val="right"/>
        <w:rPr>
          <w:rFonts w:hAnsi="Times New Roman" w:ascii="Times New Roman"/>
          <w:szCs w:val="24"/>
          <w:lang w:val="hr-HR"/>
        </w:rPr>
      </w:pPr>
      <w:r w:rsidRPr="00EA25FC">
        <w:rPr>
          <w:rFonts w:hAnsi="Times New Roman" w:ascii="Times New Roman"/>
          <w:szCs w:val="24"/>
          <w:lang w:val="hr-HR"/>
        </w:rPr>
        <w:tab/>
      </w:r>
      <w:r w:rsidRPr="00EA25FC">
        <w:rPr>
          <w:rFonts w:hAnsi="Times New Roman" w:ascii="Times New Roman"/>
          <w:szCs w:val="24"/>
          <w:lang w:val="hr-HR"/>
        </w:rPr>
        <w:tab/>
      </w:r>
      <w:r w:rsidRPr="00EA25FC">
        <w:rPr>
          <w:rFonts w:hAnsi="Times New Roman" w:ascii="Times New Roman"/>
          <w:szCs w:val="24"/>
          <w:lang w:val="hr-HR"/>
        </w:rPr>
        <w:tab/>
      </w:r>
    </w:p>
    <w:p w:rsidRDefault="00B86012" w:rsidP="00B86012" w:rsidR="00B86012" w:rsidRPr="00EA25FC">
      <w:pPr>
        <w:jc w:val="center"/>
        <w:rPr>
          <w:rFonts w:hAnsi="Times New Roman" w:ascii="Times New Roman"/>
          <w:szCs w:val="24"/>
          <w:lang w:val="hr-HR"/>
        </w:rPr>
      </w:pPr>
    </w:p>
    <w:p w:rsidRDefault="00B86012" w:rsidP="00B86012" w:rsidR="00B86012" w:rsidRPr="00EA25FC">
      <w:pPr>
        <w:jc w:val="center"/>
        <w:rPr>
          <w:rFonts w:hAnsi="Times New Roman" w:ascii="Times New Roman"/>
          <w:szCs w:val="24"/>
          <w:lang w:val="hr-HR"/>
        </w:rPr>
      </w:pPr>
      <w:r w:rsidRPr="00EA25FC">
        <w:rPr>
          <w:rFonts w:hAnsi="Times New Roman" w:ascii="Times New Roman"/>
          <w:szCs w:val="24"/>
          <w:lang w:val="hr-HR"/>
        </w:rPr>
        <w:t>U  I M E  R E P U B L I K E  H R V A T S K E</w:t>
      </w:r>
    </w:p>
    <w:p w:rsidRDefault="00B86012" w:rsidP="00B86012" w:rsidR="00B86012" w:rsidRPr="00EA25FC">
      <w:pPr>
        <w:jc w:val="center"/>
        <w:rPr>
          <w:rFonts w:hAnsi="Times New Roman" w:ascii="Times New Roman"/>
          <w:szCs w:val="24"/>
          <w:lang w:val="hr-HR"/>
        </w:rPr>
      </w:pPr>
    </w:p>
    <w:p w:rsidRDefault="00B86012" w:rsidP="00B86012" w:rsidR="00B86012" w:rsidRPr="00EA25FC">
      <w:pPr>
        <w:jc w:val="center"/>
        <w:rPr>
          <w:rFonts w:hAnsi="Times New Roman" w:ascii="Times New Roman"/>
          <w:szCs w:val="24"/>
          <w:lang w:val="hr-HR"/>
        </w:rPr>
      </w:pPr>
      <w:r w:rsidRPr="00EA25FC">
        <w:rPr>
          <w:rFonts w:hAnsi="Times New Roman" w:ascii="Times New Roman"/>
          <w:szCs w:val="24"/>
          <w:lang w:val="hr-HR"/>
        </w:rPr>
        <w:t>R J E Š E N J E</w:t>
      </w:r>
    </w:p>
    <w:p w:rsidRDefault="00B86012" w:rsidP="00B86012" w:rsidR="00B86012" w:rsidRPr="00EA25FC">
      <w:pPr>
        <w:jc w:val="both"/>
        <w:rPr>
          <w:rFonts w:hAnsi="Times New Roman" w:ascii="Times New Roman"/>
          <w:szCs w:val="24"/>
          <w:lang w:val="hr-HR"/>
        </w:rPr>
      </w:pPr>
    </w:p>
    <w:p w:rsidRDefault="00B86012" w:rsidP="00B86012" w:rsidR="00B86012" w:rsidRPr="00EA25FC">
      <w:pPr>
        <w:ind w:firstLine="708"/>
        <w:jc w:val="both"/>
        <w:rPr>
          <w:rFonts w:hAnsi="Times New Roman" w:ascii="Times New Roman"/>
          <w:szCs w:val="24"/>
          <w:lang w:val="hr-HR"/>
        </w:rPr>
      </w:pPr>
      <w:r w:rsidRPr="00EA25FC">
        <w:rPr>
          <w:rFonts w:hAnsi="Times New Roman" w:ascii="Times New Roman"/>
          <w:szCs w:val="24"/>
          <w:lang w:val="hr-HR"/>
        </w:rPr>
        <w:t>Trgovački sud u Zagrebu, po sucu Nikoli Ribariću, u postupku predstečajne nagodbe u povodu prijedloga dužnika ENERGOREMONT d.d., Karlovac (Grad Karlovac), Mala Švarč</w:t>
      </w:r>
      <w:r w:rsidR="00A20471">
        <w:rPr>
          <w:rFonts w:hAnsi="Times New Roman" w:ascii="Times New Roman"/>
          <w:szCs w:val="24"/>
          <w:lang w:val="hr-HR"/>
        </w:rPr>
        <w:t xml:space="preserve">a 155, OIB: 85895363172, dana </w:t>
      </w:r>
      <w:r w:rsidR="00EA25FC">
        <w:rPr>
          <w:rFonts w:hAnsi="Times New Roman" w:ascii="Times New Roman"/>
          <w:szCs w:val="24"/>
          <w:lang w:val="hr-HR"/>
        </w:rPr>
        <w:t>7. svibnja</w:t>
      </w:r>
      <w:r w:rsidRPr="00EA25FC">
        <w:rPr>
          <w:rFonts w:hAnsi="Times New Roman" w:ascii="Times New Roman"/>
          <w:szCs w:val="24"/>
          <w:lang w:val="hr-HR"/>
        </w:rPr>
        <w:t xml:space="preserve"> 2019. godine, </w:t>
      </w:r>
    </w:p>
    <w:p w:rsidRDefault="00A3275F" w:rsidP="00A3275F" w:rsidR="00A3275F" w:rsidRPr="00EA25FC">
      <w:pPr>
        <w:ind w:firstLine="708"/>
        <w:jc w:val="both"/>
        <w:rPr>
          <w:rFonts w:hAnsi="Times New Roman" w:ascii="Times New Roman"/>
          <w:szCs w:val="24"/>
          <w:lang w:val="hr-HR"/>
        </w:rPr>
      </w:pPr>
    </w:p>
    <w:p w:rsidRDefault="00413439" w:rsidP="00617D9B" w:rsidR="00413439" w:rsidRPr="00EA25FC">
      <w:pPr>
        <w:jc w:val="center"/>
        <w:rPr>
          <w:rFonts w:hAnsi="Times New Roman" w:ascii="Times New Roman"/>
          <w:szCs w:val="24"/>
          <w:lang w:val="hr-HR"/>
        </w:rPr>
      </w:pPr>
    </w:p>
    <w:p w:rsidRDefault="008957BC" w:rsidP="00617D9B" w:rsidR="008957BC" w:rsidRPr="00EA25FC">
      <w:pPr>
        <w:jc w:val="center"/>
        <w:rPr>
          <w:rFonts w:hAnsi="Times New Roman" w:ascii="Times New Roman"/>
          <w:szCs w:val="24"/>
          <w:lang w:val="hr-HR"/>
        </w:rPr>
      </w:pPr>
      <w:r w:rsidRPr="00EA25FC">
        <w:rPr>
          <w:rFonts w:hAnsi="Times New Roman" w:ascii="Times New Roman"/>
          <w:szCs w:val="24"/>
          <w:lang w:val="hr-HR"/>
        </w:rPr>
        <w:t>r i j e š i o    j e</w:t>
      </w:r>
    </w:p>
    <w:p w:rsidRDefault="008957BC" w:rsidP="008957BC" w:rsidR="008957BC" w:rsidRPr="00EA25FC">
      <w:pPr>
        <w:jc w:val="both"/>
        <w:rPr>
          <w:rFonts w:hAnsi="Times New Roman" w:ascii="Times New Roman"/>
          <w:szCs w:val="24"/>
          <w:lang w:val="hr-HR"/>
        </w:rPr>
      </w:pPr>
    </w:p>
    <w:p w:rsidRDefault="003B4286" w:rsidP="00DA5B8F" w:rsidR="00DA5B8F" w:rsidRPr="00EA25FC">
      <w:pPr>
        <w:jc w:val="both"/>
        <w:rPr>
          <w:rFonts w:hAnsi="Times New Roman" w:ascii="Times New Roman"/>
          <w:szCs w:val="24"/>
          <w:lang w:val="hr-HR"/>
        </w:rPr>
      </w:pPr>
      <w:r w:rsidRPr="00EA25FC">
        <w:rPr>
          <w:rFonts w:hAnsi="Times New Roman" w:ascii="Times New Roman"/>
          <w:szCs w:val="24"/>
          <w:lang w:val="hr-HR"/>
        </w:rPr>
        <w:t xml:space="preserve"> I</w:t>
      </w:r>
      <w:r w:rsidRPr="00EA25FC">
        <w:rPr>
          <w:rFonts w:hAnsi="Times New Roman" w:ascii="Times New Roman"/>
          <w:szCs w:val="24"/>
          <w:lang w:val="hr-HR"/>
        </w:rPr>
        <w:tab/>
      </w:r>
      <w:r w:rsidR="007772FD" w:rsidRPr="00EA25FC">
        <w:rPr>
          <w:rFonts w:hAnsi="Times New Roman" w:ascii="Times New Roman"/>
          <w:szCs w:val="24"/>
          <w:lang w:val="hr-HR"/>
        </w:rPr>
        <w:t>Nalaže se brisanje zabiljež</w:t>
      </w:r>
      <w:r w:rsidR="00577E44" w:rsidRPr="00EA25FC">
        <w:rPr>
          <w:rFonts w:hAnsi="Times New Roman" w:ascii="Times New Roman"/>
          <w:szCs w:val="24"/>
          <w:lang w:val="hr-HR"/>
        </w:rPr>
        <w:t>b</w:t>
      </w:r>
      <w:r w:rsidR="007772FD" w:rsidRPr="00EA25FC">
        <w:rPr>
          <w:rFonts w:hAnsi="Times New Roman" w:ascii="Times New Roman"/>
          <w:szCs w:val="24"/>
          <w:lang w:val="hr-HR"/>
        </w:rPr>
        <w:t xml:space="preserve">e </w:t>
      </w:r>
      <w:r w:rsidR="00184D08" w:rsidRPr="00EA25FC">
        <w:rPr>
          <w:rFonts w:hAnsi="Times New Roman" w:ascii="Times New Roman"/>
          <w:szCs w:val="24"/>
          <w:lang w:val="hr-HR"/>
        </w:rPr>
        <w:t>Rješenja o otvaranju predstečajnoga postupka Trgovačkog suda u Zagrebu, poslovni broj St-</w:t>
      </w:r>
      <w:r w:rsidR="00261E68" w:rsidRPr="00EA25FC">
        <w:rPr>
          <w:rFonts w:hAnsi="Times New Roman" w:ascii="Times New Roman"/>
          <w:szCs w:val="24"/>
          <w:lang w:val="hr-HR"/>
        </w:rPr>
        <w:t>767/2018</w:t>
      </w:r>
      <w:r w:rsidR="00184D08" w:rsidRPr="00EA25FC">
        <w:rPr>
          <w:rFonts w:hAnsi="Times New Roman" w:ascii="Times New Roman"/>
          <w:szCs w:val="24"/>
          <w:lang w:val="hr-HR"/>
        </w:rPr>
        <w:t xml:space="preserve"> od </w:t>
      </w:r>
      <w:r w:rsidR="00261E68" w:rsidRPr="00EA25FC">
        <w:rPr>
          <w:rFonts w:hAnsi="Times New Roman" w:ascii="Times New Roman"/>
          <w:szCs w:val="24"/>
          <w:lang w:val="hr-HR"/>
        </w:rPr>
        <w:t>27. ožujka 2018</w:t>
      </w:r>
      <w:r w:rsidR="00184D08" w:rsidRPr="00EA25FC">
        <w:rPr>
          <w:rFonts w:hAnsi="Times New Roman" w:ascii="Times New Roman"/>
          <w:szCs w:val="24"/>
          <w:lang w:val="hr-HR"/>
        </w:rPr>
        <w:t xml:space="preserve">, u zemljišnim knjigama </w:t>
      </w:r>
      <w:r w:rsidR="00DC5FE4" w:rsidRPr="00EA25FC">
        <w:rPr>
          <w:rFonts w:hAnsi="Times New Roman" w:ascii="Times New Roman"/>
          <w:szCs w:val="24"/>
          <w:lang w:val="hr-HR"/>
        </w:rPr>
        <w:t xml:space="preserve">na nekretninama u vlasništvu </w:t>
      </w:r>
      <w:r w:rsidR="00DA5B8F" w:rsidRPr="00EA25FC">
        <w:rPr>
          <w:rFonts w:hAnsi="Times New Roman" w:ascii="Times New Roman"/>
          <w:szCs w:val="24"/>
          <w:lang w:val="hr-HR"/>
        </w:rPr>
        <w:t>dužnika i to:</w:t>
      </w:r>
    </w:p>
    <w:p w:rsidRDefault="00DA5B8F" w:rsidP="00DA5B8F" w:rsidR="00DA5B8F" w:rsidRPr="00EA25FC">
      <w:pPr>
        <w:jc w:val="both"/>
        <w:rPr>
          <w:rFonts w:hAnsi="Times New Roman" w:ascii="Times New Roman"/>
          <w:szCs w:val="24"/>
          <w:lang w:val="hr-HR"/>
        </w:rPr>
      </w:pP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1.</w:t>
      </w:r>
      <w:r w:rsidRPr="00EA25FC">
        <w:rPr>
          <w:rFonts w:hAnsi="Times New Roman" w:ascii="Times New Roman"/>
          <w:szCs w:val="24"/>
          <w:lang w:val="hr-HR"/>
        </w:rPr>
        <w:tab/>
        <w:t>Općinski sud u Karlovcu, Zemljišnoknjižni odjel Karlovac:</w:t>
      </w:r>
    </w:p>
    <w:p w:rsidRDefault="00261E68" w:rsidP="00707133" w:rsidR="00261E68" w:rsidRPr="00EA25FC">
      <w:pPr>
        <w:ind w:left="708"/>
        <w:jc w:val="both"/>
        <w:rPr>
          <w:rFonts w:hAnsi="Times New Roman" w:ascii="Times New Roman"/>
          <w:szCs w:val="24"/>
          <w:lang w:val="hr-HR"/>
        </w:rPr>
      </w:pPr>
      <w:r w:rsidRPr="00EA25FC">
        <w:rPr>
          <w:rFonts w:hAnsi="Times New Roman" w:ascii="Times New Roman"/>
          <w:szCs w:val="24"/>
          <w:lang w:val="hr-HR"/>
        </w:rPr>
        <w:t>- kč. br. 450/5 k.o. Mala Švarča, Grički put, ukupne površine 11462 m2, upisano u  zk.ul. 846</w:t>
      </w:r>
    </w:p>
    <w:p w:rsidRDefault="00992E21" w:rsidP="00261E68" w:rsidR="00992E21" w:rsidRPr="00EA25FC">
      <w:pPr>
        <w:ind w:firstLine="708"/>
        <w:jc w:val="both"/>
        <w:rPr>
          <w:rFonts w:hAnsi="Times New Roman" w:ascii="Times New Roman"/>
          <w:szCs w:val="24"/>
          <w:lang w:val="hr-HR"/>
        </w:rPr>
      </w:pPr>
    </w:p>
    <w:p w:rsidRDefault="00992E21" w:rsidP="00992E21" w:rsidR="00992E21" w:rsidRPr="00EA25FC">
      <w:pPr>
        <w:ind w:firstLine="708"/>
        <w:jc w:val="both"/>
        <w:rPr>
          <w:rFonts w:hAnsi="Times New Roman" w:ascii="Times New Roman"/>
          <w:szCs w:val="24"/>
          <w:lang w:val="hr-HR"/>
        </w:rPr>
      </w:pPr>
      <w:r w:rsidRPr="00EA25FC">
        <w:rPr>
          <w:rFonts w:hAnsi="Times New Roman" w:ascii="Times New Roman"/>
          <w:szCs w:val="24"/>
          <w:lang w:val="hr-HR"/>
        </w:rPr>
        <w:t>1.2 Zaprimljeno 03.04.2018.g. pod brojem Z-3355/2018</w:t>
      </w:r>
    </w:p>
    <w:p w:rsidRDefault="00992E21" w:rsidP="00992E21" w:rsidR="00992E21" w:rsidRPr="00EA25FC">
      <w:pPr>
        <w:ind w:firstLine="708"/>
        <w:jc w:val="both"/>
        <w:rPr>
          <w:rFonts w:hAnsi="Times New Roman" w:ascii="Times New Roman"/>
          <w:szCs w:val="24"/>
          <w:lang w:val="hr-HR"/>
        </w:rPr>
      </w:pPr>
    </w:p>
    <w:p w:rsidRDefault="00992E21" w:rsidP="00992E21" w:rsidR="00992E21" w:rsidRPr="00EA25FC">
      <w:pPr>
        <w:ind w:left="708"/>
        <w:jc w:val="both"/>
        <w:rPr>
          <w:rFonts w:hAnsi="Times New Roman" w:ascii="Times New Roman"/>
          <w:szCs w:val="24"/>
          <w:lang w:val="hr-HR"/>
        </w:rPr>
      </w:pPr>
      <w:r w:rsidRPr="00EA25FC">
        <w:rPr>
          <w:rFonts w:hAnsi="Times New Roman" w:ascii="Times New Roman"/>
          <w:szCs w:val="24"/>
          <w:lang w:val="hr-HR"/>
        </w:rPr>
        <w:t>ZABILJEŽBA, OTVARANJE POSTUPKA PREDSTEČAJNE NAGODBE, RJEŠENJE ST-767/18 27.03.2018</w:t>
      </w:r>
    </w:p>
    <w:p w:rsidRDefault="00261E68" w:rsidP="00261E68" w:rsidR="00261E68" w:rsidRPr="00EA25FC">
      <w:pPr>
        <w:ind w:firstLine="708"/>
        <w:jc w:val="both"/>
        <w:rPr>
          <w:rFonts w:hAnsi="Times New Roman" w:ascii="Times New Roman"/>
          <w:szCs w:val="24"/>
          <w:lang w:val="hr-HR"/>
        </w:rPr>
      </w:pP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xml:space="preserve">2. </w:t>
      </w:r>
      <w:r w:rsidR="00633065">
        <w:rPr>
          <w:rFonts w:hAnsi="Times New Roman" w:ascii="Times New Roman"/>
          <w:szCs w:val="24"/>
          <w:lang w:val="hr-HR"/>
        </w:rPr>
        <w:tab/>
      </w:r>
      <w:r w:rsidRPr="00EA25FC">
        <w:rPr>
          <w:rFonts w:hAnsi="Times New Roman" w:ascii="Times New Roman"/>
          <w:szCs w:val="24"/>
          <w:lang w:val="hr-HR"/>
        </w:rPr>
        <w:t>Općinski sud u Karlovcu, Zemljišnoknjižni odjel Karlovac:</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kč. br. 370/4 k.o. Mala Švarča, Industrijska hala B1, površine 308 čhv</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xml:space="preserve">- kč.br. 370/19 k.o. Mala Švarča, Industrijska hala i dvorište, površine 120 čhv    </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kč. br. 370/24 k.o. Mala Švarča, Šuma, površine 459 čhv</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kč. br. 370/28 k.o. Mala Švarča, Dvorište, porvršine 26 čhv</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xml:space="preserve">- kč. br. 370/32 k.o. Mala Švarča, Dvorište, površine 21 čhv, </w:t>
      </w:r>
    </w:p>
    <w:p w:rsidRDefault="00261E68" w:rsidP="00D67BB5" w:rsidR="00992E21" w:rsidRPr="00EA25FC">
      <w:pPr>
        <w:ind w:firstLine="708"/>
        <w:jc w:val="both"/>
        <w:rPr>
          <w:rFonts w:hAnsi="Times New Roman" w:ascii="Times New Roman"/>
          <w:szCs w:val="24"/>
          <w:lang w:val="hr-HR"/>
        </w:rPr>
      </w:pPr>
      <w:r w:rsidRPr="00EA25FC">
        <w:rPr>
          <w:rFonts w:hAnsi="Times New Roman" w:ascii="Times New Roman"/>
          <w:szCs w:val="24"/>
          <w:lang w:val="hr-HR"/>
        </w:rPr>
        <w:t>sve upisano u zk.ul. 924</w:t>
      </w:r>
    </w:p>
    <w:p w:rsidRDefault="00992E21" w:rsidP="00261E68" w:rsidR="00992E21" w:rsidRPr="00EA25FC">
      <w:pPr>
        <w:ind w:firstLine="708"/>
        <w:jc w:val="both"/>
        <w:rPr>
          <w:rFonts w:hAnsi="Times New Roman" w:ascii="Times New Roman"/>
          <w:szCs w:val="24"/>
          <w:lang w:val="hr-HR"/>
        </w:rPr>
      </w:pPr>
    </w:p>
    <w:p w:rsidRDefault="00992E21" w:rsidP="00992E21" w:rsidR="00992E21" w:rsidRPr="00EA25FC">
      <w:pPr>
        <w:ind w:firstLine="708"/>
        <w:jc w:val="both"/>
        <w:rPr>
          <w:rFonts w:hAnsi="Times New Roman" w:ascii="Times New Roman"/>
          <w:szCs w:val="24"/>
          <w:lang w:val="hr-HR"/>
        </w:rPr>
      </w:pPr>
      <w:r w:rsidRPr="00EA25FC">
        <w:rPr>
          <w:rFonts w:hAnsi="Times New Roman" w:ascii="Times New Roman"/>
          <w:szCs w:val="24"/>
          <w:lang w:val="hr-HR"/>
        </w:rPr>
        <w:t>1.2 Zaprimljeno 03.04.2018.g. pod brojem Z-3355/2018</w:t>
      </w:r>
    </w:p>
    <w:p w:rsidRDefault="00992E21" w:rsidP="00992E21" w:rsidR="00992E21" w:rsidRPr="00EA25FC">
      <w:pPr>
        <w:ind w:firstLine="708"/>
        <w:jc w:val="both"/>
        <w:rPr>
          <w:rFonts w:hAnsi="Times New Roman" w:ascii="Times New Roman"/>
          <w:szCs w:val="24"/>
          <w:lang w:val="hr-HR"/>
        </w:rPr>
      </w:pPr>
    </w:p>
    <w:p w:rsidRDefault="00992E21" w:rsidP="00992E21" w:rsidR="00992E21" w:rsidRPr="00EA25FC">
      <w:pPr>
        <w:ind w:left="708"/>
        <w:jc w:val="both"/>
        <w:rPr>
          <w:rFonts w:hAnsi="Times New Roman" w:ascii="Times New Roman"/>
          <w:szCs w:val="24"/>
          <w:lang w:val="hr-HR"/>
        </w:rPr>
      </w:pPr>
      <w:r w:rsidRPr="00EA25FC">
        <w:rPr>
          <w:rFonts w:hAnsi="Times New Roman" w:ascii="Times New Roman"/>
          <w:szCs w:val="24"/>
          <w:lang w:val="hr-HR"/>
        </w:rPr>
        <w:t>ZABILJEŽBA, OTVARANJE POSTUPKA PREDSTEČAJNE NAGODBE, RJEŠENJE ST-767/18 27.03.2018</w:t>
      </w:r>
    </w:p>
    <w:p w:rsidRDefault="00261E68" w:rsidP="00261E68" w:rsidR="00261E68" w:rsidRPr="00EA25FC">
      <w:pPr>
        <w:ind w:firstLine="708"/>
        <w:jc w:val="both"/>
        <w:rPr>
          <w:rFonts w:hAnsi="Times New Roman" w:ascii="Times New Roman"/>
          <w:szCs w:val="24"/>
          <w:lang w:val="hr-HR"/>
        </w:rPr>
      </w:pPr>
    </w:p>
    <w:p w:rsidRDefault="00D67BB5" w:rsidP="00261E68" w:rsidR="00261E68" w:rsidRPr="00EA25FC">
      <w:pPr>
        <w:ind w:firstLine="708"/>
        <w:jc w:val="both"/>
        <w:rPr>
          <w:rFonts w:hAnsi="Times New Roman" w:ascii="Times New Roman"/>
          <w:szCs w:val="24"/>
          <w:lang w:val="hr-HR"/>
        </w:rPr>
      </w:pPr>
      <w:r>
        <w:rPr>
          <w:rFonts w:hAnsi="Times New Roman" w:ascii="Times New Roman"/>
          <w:szCs w:val="24"/>
          <w:lang w:val="hr-HR"/>
        </w:rPr>
        <w:t>3.</w:t>
      </w:r>
      <w:r w:rsidR="00633065">
        <w:rPr>
          <w:rFonts w:hAnsi="Times New Roman" w:ascii="Times New Roman"/>
          <w:szCs w:val="24"/>
          <w:lang w:val="hr-HR"/>
        </w:rPr>
        <w:tab/>
      </w:r>
      <w:r>
        <w:rPr>
          <w:rFonts w:hAnsi="Times New Roman" w:ascii="Times New Roman"/>
          <w:szCs w:val="24"/>
          <w:lang w:val="hr-HR"/>
        </w:rPr>
        <w:t xml:space="preserve"> </w:t>
      </w:r>
      <w:r w:rsidR="00261E68" w:rsidRPr="00EA25FC">
        <w:rPr>
          <w:rFonts w:hAnsi="Times New Roman" w:ascii="Times New Roman"/>
          <w:szCs w:val="24"/>
          <w:lang w:val="hr-HR"/>
        </w:rPr>
        <w:t>Općinski sud u Karlovcu, Zemljišnoknjižni odjel Karlovac:</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kč. br. 381/9 k.o. Mala Švarča, Tvorničko dvorište, površine 740,</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xml:space="preserve">- kč. br. 381/16, Trafostanica i dvorište, površine 15 čhv, </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lastRenderedPageBreak/>
        <w:t>sve upisano u zk.ul. 971</w:t>
      </w:r>
    </w:p>
    <w:p w:rsidRDefault="00992E21" w:rsidP="00261E68" w:rsidR="00992E21" w:rsidRPr="00EA25FC">
      <w:pPr>
        <w:ind w:firstLine="708"/>
        <w:jc w:val="both"/>
        <w:rPr>
          <w:rFonts w:hAnsi="Times New Roman" w:ascii="Times New Roman"/>
          <w:szCs w:val="24"/>
          <w:lang w:val="hr-HR"/>
        </w:rPr>
      </w:pPr>
    </w:p>
    <w:p w:rsidRDefault="00992E21" w:rsidP="00992E21" w:rsidR="00992E21" w:rsidRPr="00EA25FC">
      <w:pPr>
        <w:ind w:firstLine="708"/>
        <w:jc w:val="both"/>
        <w:rPr>
          <w:rFonts w:hAnsi="Times New Roman" w:ascii="Times New Roman"/>
          <w:szCs w:val="24"/>
          <w:lang w:val="hr-HR"/>
        </w:rPr>
      </w:pPr>
      <w:r w:rsidRPr="00EA25FC">
        <w:rPr>
          <w:rFonts w:hAnsi="Times New Roman" w:ascii="Times New Roman"/>
          <w:szCs w:val="24"/>
          <w:lang w:val="hr-HR"/>
        </w:rPr>
        <w:t>1.2 Zaprimljeno 03.04.2018.g. pod brojem Z-3355/2018</w:t>
      </w:r>
    </w:p>
    <w:p w:rsidRDefault="00992E21" w:rsidP="00992E21" w:rsidR="00992E21" w:rsidRPr="00EA25FC">
      <w:pPr>
        <w:ind w:firstLine="708"/>
        <w:jc w:val="both"/>
        <w:rPr>
          <w:rFonts w:hAnsi="Times New Roman" w:ascii="Times New Roman"/>
          <w:szCs w:val="24"/>
          <w:lang w:val="hr-HR"/>
        </w:rPr>
      </w:pPr>
    </w:p>
    <w:p w:rsidRDefault="00992E21" w:rsidP="00992E21" w:rsidR="00992E21" w:rsidRPr="00EA25FC">
      <w:pPr>
        <w:ind w:left="708"/>
        <w:jc w:val="both"/>
        <w:rPr>
          <w:rFonts w:hAnsi="Times New Roman" w:ascii="Times New Roman"/>
          <w:szCs w:val="24"/>
          <w:lang w:val="hr-HR"/>
        </w:rPr>
      </w:pPr>
      <w:r w:rsidRPr="00EA25FC">
        <w:rPr>
          <w:rFonts w:hAnsi="Times New Roman" w:ascii="Times New Roman"/>
          <w:szCs w:val="24"/>
          <w:lang w:val="hr-HR"/>
        </w:rPr>
        <w:t>ZABILJEŽBA, OTVARANJE POSTUPKA PREDSTEČAJNE NAGODBE, RJEŠENJE ST-767/18 27.03.2018</w:t>
      </w:r>
    </w:p>
    <w:p w:rsidRDefault="00261E68" w:rsidP="00261E68" w:rsidR="00261E68" w:rsidRPr="00EA25FC">
      <w:pPr>
        <w:ind w:firstLine="708"/>
        <w:jc w:val="both"/>
        <w:rPr>
          <w:rFonts w:hAnsi="Times New Roman" w:ascii="Times New Roman"/>
          <w:szCs w:val="24"/>
          <w:lang w:val="hr-HR"/>
        </w:rPr>
      </w:pP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4.</w:t>
      </w:r>
      <w:r w:rsidRPr="00EA25FC">
        <w:rPr>
          <w:rFonts w:hAnsi="Times New Roman" w:ascii="Times New Roman"/>
          <w:szCs w:val="24"/>
          <w:lang w:val="hr-HR"/>
        </w:rPr>
        <w:tab/>
        <w:t>Općinski sud u Karlovcu, Zemljišnoknjižni odjel Karlovac:</w:t>
      </w: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 kč. br. 370/22 k.o. Mala Švarča, Šuma, površine 375 čhv, upisano u zk.ul. 983</w:t>
      </w:r>
    </w:p>
    <w:p w:rsidRDefault="00992E21" w:rsidP="00261E68" w:rsidR="00992E21" w:rsidRPr="00EA25FC">
      <w:pPr>
        <w:ind w:firstLine="708"/>
        <w:jc w:val="both"/>
        <w:rPr>
          <w:rFonts w:hAnsi="Times New Roman" w:ascii="Times New Roman"/>
          <w:szCs w:val="24"/>
          <w:lang w:val="hr-HR"/>
        </w:rPr>
      </w:pPr>
    </w:p>
    <w:p w:rsidRDefault="00992E21" w:rsidP="00992E21" w:rsidR="00992E21" w:rsidRPr="00EA25FC">
      <w:pPr>
        <w:ind w:firstLine="708"/>
        <w:jc w:val="both"/>
        <w:rPr>
          <w:rFonts w:hAnsi="Times New Roman" w:ascii="Times New Roman"/>
          <w:szCs w:val="24"/>
          <w:lang w:val="hr-HR"/>
        </w:rPr>
      </w:pPr>
      <w:r w:rsidRPr="00EA25FC">
        <w:rPr>
          <w:rFonts w:hAnsi="Times New Roman" w:ascii="Times New Roman"/>
          <w:szCs w:val="24"/>
          <w:lang w:val="hr-HR"/>
        </w:rPr>
        <w:t>1.2 Zaprimljeno 03.04.2018.g. pod brojem Z-3355/2018</w:t>
      </w:r>
    </w:p>
    <w:p w:rsidRDefault="00992E21" w:rsidP="00992E21" w:rsidR="00992E21" w:rsidRPr="00EA25FC">
      <w:pPr>
        <w:ind w:firstLine="708"/>
        <w:jc w:val="both"/>
        <w:rPr>
          <w:rFonts w:hAnsi="Times New Roman" w:ascii="Times New Roman"/>
          <w:szCs w:val="24"/>
          <w:lang w:val="hr-HR"/>
        </w:rPr>
      </w:pPr>
    </w:p>
    <w:p w:rsidRDefault="00992E21" w:rsidP="00992E21" w:rsidR="00992E21" w:rsidRPr="00EA25FC">
      <w:pPr>
        <w:ind w:left="708"/>
        <w:jc w:val="both"/>
        <w:rPr>
          <w:rFonts w:hAnsi="Times New Roman" w:ascii="Times New Roman"/>
          <w:szCs w:val="24"/>
          <w:lang w:val="hr-HR"/>
        </w:rPr>
      </w:pPr>
      <w:r w:rsidRPr="00EA25FC">
        <w:rPr>
          <w:rFonts w:hAnsi="Times New Roman" w:ascii="Times New Roman"/>
          <w:szCs w:val="24"/>
          <w:lang w:val="hr-HR"/>
        </w:rPr>
        <w:t>ZABILJEŽBA, OTVARANJE POSTUPKA PREDSTEČAJNE NAGODBE, RJEŠENJE ST-767/18 27.03.2018</w:t>
      </w:r>
    </w:p>
    <w:p w:rsidRDefault="00261E68" w:rsidP="00633065" w:rsidR="00261E68" w:rsidRPr="00EA25FC">
      <w:pPr>
        <w:jc w:val="both"/>
        <w:rPr>
          <w:rFonts w:hAnsi="Times New Roman" w:ascii="Times New Roman"/>
          <w:szCs w:val="24"/>
          <w:lang w:val="hr-HR"/>
        </w:rPr>
      </w:pPr>
    </w:p>
    <w:p w:rsidRDefault="00261E68" w:rsidP="00261E68" w:rsidR="00261E68" w:rsidRPr="00EA25FC">
      <w:pPr>
        <w:ind w:firstLine="708"/>
        <w:jc w:val="both"/>
        <w:rPr>
          <w:rFonts w:hAnsi="Times New Roman" w:ascii="Times New Roman"/>
          <w:szCs w:val="24"/>
          <w:lang w:val="hr-HR"/>
        </w:rPr>
      </w:pPr>
      <w:r w:rsidRPr="00EA25FC">
        <w:rPr>
          <w:rFonts w:hAnsi="Times New Roman" w:ascii="Times New Roman"/>
          <w:szCs w:val="24"/>
          <w:lang w:val="hr-HR"/>
        </w:rPr>
        <w:t>5.</w:t>
      </w:r>
      <w:r w:rsidRPr="00EA25FC">
        <w:rPr>
          <w:rFonts w:hAnsi="Times New Roman" w:ascii="Times New Roman"/>
          <w:szCs w:val="24"/>
          <w:lang w:val="hr-HR"/>
        </w:rPr>
        <w:tab/>
        <w:t>Općinski sud u Karlovcu, Zemljišnoknjižni odjel Karlovac:</w:t>
      </w:r>
    </w:p>
    <w:p w:rsidRDefault="00261E68" w:rsidP="00707133" w:rsidR="00261E68" w:rsidRPr="00EA25FC">
      <w:pPr>
        <w:ind w:left="708"/>
        <w:jc w:val="both"/>
        <w:rPr>
          <w:rFonts w:hAnsi="Times New Roman" w:ascii="Times New Roman"/>
          <w:szCs w:val="24"/>
          <w:lang w:val="hr-HR"/>
        </w:rPr>
      </w:pPr>
      <w:r w:rsidRPr="00EA25FC">
        <w:rPr>
          <w:rFonts w:hAnsi="Times New Roman" w:ascii="Times New Roman"/>
          <w:szCs w:val="24"/>
          <w:lang w:val="hr-HR"/>
        </w:rPr>
        <w:t>- kč. br. 370/3 k.o. Mala Švarča, Industrijska hala B, površine 380 čhv, upisano u zk.ul. 1011.</w:t>
      </w:r>
    </w:p>
    <w:p w:rsidRDefault="00D90B50" w:rsidP="00261E68" w:rsidR="00D90B50" w:rsidRPr="00EA25FC">
      <w:pPr>
        <w:ind w:firstLine="708"/>
        <w:jc w:val="both"/>
        <w:rPr>
          <w:rFonts w:hAnsi="Times New Roman" w:ascii="Times New Roman"/>
          <w:szCs w:val="24"/>
          <w:lang w:val="hr-HR"/>
        </w:rPr>
      </w:pPr>
    </w:p>
    <w:p w:rsidRDefault="00992E21" w:rsidP="00992E21" w:rsidR="00992E21" w:rsidRPr="00EA25FC">
      <w:pPr>
        <w:ind w:firstLine="708"/>
        <w:jc w:val="both"/>
        <w:rPr>
          <w:rFonts w:hAnsi="Times New Roman" w:ascii="Times New Roman"/>
          <w:szCs w:val="24"/>
          <w:lang w:val="hr-HR"/>
        </w:rPr>
      </w:pPr>
      <w:r w:rsidRPr="00EA25FC">
        <w:rPr>
          <w:rFonts w:hAnsi="Times New Roman" w:ascii="Times New Roman"/>
          <w:szCs w:val="24"/>
          <w:lang w:val="hr-HR"/>
        </w:rPr>
        <w:t>1.2 Zaprimljeno 03.04.2018.g. pod brojem Z-3355/2018</w:t>
      </w:r>
    </w:p>
    <w:p w:rsidRDefault="00992E21" w:rsidP="00992E21" w:rsidR="00992E21" w:rsidRPr="00EA25FC">
      <w:pPr>
        <w:ind w:firstLine="708"/>
        <w:jc w:val="both"/>
        <w:rPr>
          <w:rFonts w:hAnsi="Times New Roman" w:ascii="Times New Roman"/>
          <w:szCs w:val="24"/>
          <w:lang w:val="hr-HR"/>
        </w:rPr>
      </w:pPr>
    </w:p>
    <w:p w:rsidRDefault="00992E21" w:rsidP="00992E21" w:rsidR="00992E21" w:rsidRPr="00EA25FC">
      <w:pPr>
        <w:ind w:left="708"/>
        <w:jc w:val="both"/>
        <w:rPr>
          <w:rFonts w:hAnsi="Times New Roman" w:ascii="Times New Roman"/>
          <w:szCs w:val="24"/>
          <w:lang w:val="hr-HR"/>
        </w:rPr>
      </w:pPr>
      <w:r w:rsidRPr="00EA25FC">
        <w:rPr>
          <w:rFonts w:hAnsi="Times New Roman" w:ascii="Times New Roman"/>
          <w:szCs w:val="24"/>
          <w:lang w:val="hr-HR"/>
        </w:rPr>
        <w:t>ZABILJEŽBA, OTVARANJE POSTUPKA PREDSTEČAJNE NAGODBE, RJEŠENJE ST-767/18 27.03.2018</w:t>
      </w:r>
    </w:p>
    <w:p w:rsidRDefault="00D90B50" w:rsidP="00261E68" w:rsidR="00D90B50" w:rsidRPr="00EA25FC">
      <w:pPr>
        <w:ind w:firstLine="708"/>
        <w:jc w:val="both"/>
        <w:rPr>
          <w:rFonts w:hAnsi="Times New Roman" w:ascii="Times New Roman"/>
          <w:szCs w:val="24"/>
          <w:lang w:val="hr-HR"/>
        </w:rPr>
      </w:pPr>
    </w:p>
    <w:p w:rsidRDefault="00E677F1" w:rsidP="00DA5B8F" w:rsidR="00E677F1" w:rsidRPr="00EA25FC">
      <w:pPr>
        <w:jc w:val="both"/>
        <w:rPr>
          <w:rFonts w:hAnsi="Times New Roman" w:ascii="Times New Roman"/>
          <w:szCs w:val="24"/>
          <w:lang w:val="hr-HR"/>
        </w:rPr>
      </w:pPr>
      <w:r w:rsidRPr="00EA25FC">
        <w:rPr>
          <w:rFonts w:hAnsi="Times New Roman" w:ascii="Times New Roman"/>
          <w:szCs w:val="24"/>
          <w:lang w:val="hr-HR"/>
        </w:rPr>
        <w:t xml:space="preserve"> </w:t>
      </w:r>
    </w:p>
    <w:p w:rsidRDefault="008957BC" w:rsidP="009213DF" w:rsidR="008957BC" w:rsidRPr="00EA25FC">
      <w:pPr>
        <w:jc w:val="center"/>
        <w:rPr>
          <w:rFonts w:hAnsi="Times New Roman" w:ascii="Times New Roman"/>
          <w:szCs w:val="24"/>
          <w:lang w:val="hr-HR"/>
        </w:rPr>
      </w:pPr>
      <w:r w:rsidRPr="00EA25FC">
        <w:rPr>
          <w:rFonts w:hAnsi="Times New Roman" w:ascii="Times New Roman"/>
          <w:szCs w:val="24"/>
          <w:lang w:val="hr-HR"/>
        </w:rPr>
        <w:t>Obrazloženje</w:t>
      </w:r>
    </w:p>
    <w:p w:rsidRDefault="008957BC" w:rsidP="008957BC" w:rsidR="008957BC" w:rsidRPr="00EA25FC">
      <w:pPr>
        <w:jc w:val="both"/>
        <w:rPr>
          <w:rFonts w:hAnsi="Times New Roman" w:ascii="Times New Roman"/>
          <w:szCs w:val="24"/>
          <w:lang w:val="hr-HR"/>
        </w:rPr>
      </w:pP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Rješenjem ovoga suda, poslovni broj St-767/2018-4 od 27. ožujka 2018. otvoren je predstečajni postupak nad dužnikom.</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Rješenjem ovoga suda, poslovni broj St-767/2018-31 od 13. studenoga 2018., pravomoćno s danom 4. prosinca 2018. godine, utvrđeno je da su vjerovnici na ročištu za glasovanje 13. studenoga 2018. prihvatili izmijenjeni plan restrukturiranja dužnika ENERGOREMONT d.d., Karlovac (Grad Karlovac), Mala Švarča 155, OIB: 85895363172, te je potvrđen Predsječajni sporazum.</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Dužnik je podneskom od 31. prosinca 2018. zatražio da sud naloži brisanje zabilježbe otvaranja predstečajnoga postupka u zemljišnim knjigama obzirom je Rješenjem poslovni broj St-767/2018-4 od 27. ožujka 2018. određen upis tog rješenja i naložena je zabilježba:</w:t>
      </w:r>
    </w:p>
    <w:p w:rsidRDefault="00FC02DB" w:rsidP="00FC02DB" w:rsidR="00FC02DB" w:rsidRPr="00EA25FC">
      <w:pPr>
        <w:ind w:firstLine="708"/>
        <w:jc w:val="both"/>
        <w:rPr>
          <w:rFonts w:hAnsi="Times New Roman" w:ascii="Times New Roman"/>
          <w:szCs w:val="24"/>
          <w:lang w:val="hr-HR"/>
        </w:rPr>
      </w:pP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1.</w:t>
      </w:r>
      <w:r w:rsidRPr="00EA25FC">
        <w:rPr>
          <w:rFonts w:hAnsi="Times New Roman" w:ascii="Times New Roman"/>
          <w:szCs w:val="24"/>
          <w:lang w:val="hr-HR"/>
        </w:rPr>
        <w:tab/>
        <w:t>Općinski sud u Karlovcu, Zemljišnoknjižni odjel Karlovac:</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kč. br. 450/5 k.o. Mala Švarča, Grički put, ukupne površine 11462 m2, upisano u  zk.ul. 846</w:t>
      </w:r>
    </w:p>
    <w:p w:rsidRDefault="00FC02DB" w:rsidP="00FC02DB" w:rsidR="00FC02DB" w:rsidRPr="00EA25FC">
      <w:pPr>
        <w:ind w:firstLine="708"/>
        <w:jc w:val="both"/>
        <w:rPr>
          <w:rFonts w:hAnsi="Times New Roman" w:ascii="Times New Roman"/>
          <w:szCs w:val="24"/>
          <w:lang w:val="hr-HR"/>
        </w:rPr>
      </w:pP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2. Općinski sud u Karlovcu, Zemljišnoknjižni odjel Karlovac:</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kč. br. 370/4 k.o. Mala Švarča, Industrijska hala B1, površine 308 čhv</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xml:space="preserve">- kč.br. 370/19 k.o. Mala Švarča, Industrijska hala i dvorište, površine 120 čhv    </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kč. br. 370/24 k.o. Mala Švarča, Šuma, površine 459 čhv</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kč. br. 370/28 k.o. Mala Švarča, Dvorište, porvršine 26 čhv</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xml:space="preserve">- kč. br. 370/32 k.o. Mala Švarča, Dvorište, površine 21 čhv, </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sve upisano u zk.ul. 924</w:t>
      </w:r>
    </w:p>
    <w:p w:rsidRDefault="00FC02DB" w:rsidP="00FC02DB" w:rsidR="00FC02DB" w:rsidRPr="00EA25FC">
      <w:pPr>
        <w:ind w:firstLine="708"/>
        <w:jc w:val="both"/>
        <w:rPr>
          <w:rFonts w:hAnsi="Times New Roman" w:ascii="Times New Roman"/>
          <w:szCs w:val="24"/>
          <w:lang w:val="hr-HR"/>
        </w:rPr>
      </w:pP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lastRenderedPageBreak/>
        <w:t>3.</w:t>
      </w:r>
      <w:r w:rsidRPr="00EA25FC">
        <w:rPr>
          <w:rFonts w:hAnsi="Times New Roman" w:ascii="Times New Roman"/>
          <w:szCs w:val="24"/>
          <w:lang w:val="hr-HR"/>
        </w:rPr>
        <w:tab/>
        <w:t>Općinski sud u Karlovcu, Zemljišnoknjižni odjel Karlovac:</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kč. br. 381/9 k.o. Mala Švarča, Tvorničko dvorište, površine 740,</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xml:space="preserve">- kč. br. 381/16, Trafostanica i dvorište, površine 15 čhv, </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sve upisano u zk.ul. 971</w:t>
      </w:r>
    </w:p>
    <w:p w:rsidRDefault="00FC02DB" w:rsidP="00FC02DB" w:rsidR="00FC02DB" w:rsidRPr="00EA25FC">
      <w:pPr>
        <w:ind w:firstLine="708"/>
        <w:jc w:val="both"/>
        <w:rPr>
          <w:rFonts w:hAnsi="Times New Roman" w:ascii="Times New Roman"/>
          <w:szCs w:val="24"/>
          <w:lang w:val="hr-HR"/>
        </w:rPr>
      </w:pP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4.</w:t>
      </w:r>
      <w:r w:rsidRPr="00EA25FC">
        <w:rPr>
          <w:rFonts w:hAnsi="Times New Roman" w:ascii="Times New Roman"/>
          <w:szCs w:val="24"/>
          <w:lang w:val="hr-HR"/>
        </w:rPr>
        <w:tab/>
        <w:t>Općinski sud u Karlovcu, Zemljišnoknjižni odjel Karlovac:</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kč. br. 370/22 k.o. Mala Švarča, Šuma, površine 375 čhv, upisano u zk.ul. 983</w:t>
      </w:r>
    </w:p>
    <w:p w:rsidRDefault="00FC02DB" w:rsidP="00FC02DB" w:rsidR="00FC02DB" w:rsidRPr="00EA25FC">
      <w:pPr>
        <w:ind w:firstLine="708"/>
        <w:jc w:val="both"/>
        <w:rPr>
          <w:rFonts w:hAnsi="Times New Roman" w:ascii="Times New Roman"/>
          <w:szCs w:val="24"/>
          <w:lang w:val="hr-HR"/>
        </w:rPr>
      </w:pP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5.</w:t>
      </w:r>
      <w:r w:rsidRPr="00EA25FC">
        <w:rPr>
          <w:rFonts w:hAnsi="Times New Roman" w:ascii="Times New Roman"/>
          <w:szCs w:val="24"/>
          <w:lang w:val="hr-HR"/>
        </w:rPr>
        <w:tab/>
        <w:t>Općinski sud u Karlovcu, Zemljišnoknjižni odjel Karlovac:</w:t>
      </w:r>
    </w:p>
    <w:p w:rsidRDefault="00FC02DB" w:rsidP="00FC02DB" w:rsidR="00FC02DB" w:rsidRPr="00EA25FC">
      <w:pPr>
        <w:ind w:firstLine="708"/>
        <w:jc w:val="both"/>
        <w:rPr>
          <w:rFonts w:hAnsi="Times New Roman" w:ascii="Times New Roman"/>
          <w:szCs w:val="24"/>
          <w:lang w:val="hr-HR"/>
        </w:rPr>
      </w:pPr>
      <w:r w:rsidRPr="00EA25FC">
        <w:rPr>
          <w:rFonts w:hAnsi="Times New Roman" w:ascii="Times New Roman"/>
          <w:szCs w:val="24"/>
          <w:lang w:val="hr-HR"/>
        </w:rPr>
        <w:t>- kč. br. 370/3 k.o. Mala Švarča, Industrijska hala B, površine 380 čhv, upisano u zk.ul. 1011.</w:t>
      </w:r>
    </w:p>
    <w:p w:rsidRDefault="00FC02DB" w:rsidP="00FC02DB" w:rsidR="00FC02DB" w:rsidRPr="00EA25FC">
      <w:pPr>
        <w:ind w:firstLine="708"/>
        <w:jc w:val="both"/>
        <w:rPr>
          <w:rFonts w:hAnsi="Times New Roman" w:ascii="Times New Roman"/>
          <w:szCs w:val="24"/>
          <w:lang w:val="hr-HR"/>
        </w:rPr>
      </w:pPr>
    </w:p>
    <w:p w:rsidRDefault="00FC02DB" w:rsidP="00636AAD" w:rsidR="00FC02DB" w:rsidRPr="00EA25FC">
      <w:pPr>
        <w:ind w:firstLine="708"/>
        <w:jc w:val="both"/>
        <w:rPr>
          <w:rFonts w:hAnsi="Times New Roman" w:ascii="Times New Roman"/>
          <w:szCs w:val="24"/>
          <w:lang w:val="hr-HR"/>
        </w:rPr>
      </w:pPr>
    </w:p>
    <w:p w:rsidRDefault="00FC02DB" w:rsidP="00636AAD" w:rsidR="006A60BA" w:rsidRPr="00EA25FC">
      <w:pPr>
        <w:ind w:firstLine="708"/>
        <w:jc w:val="both"/>
        <w:rPr>
          <w:rFonts w:hAnsi="Times New Roman" w:ascii="Times New Roman"/>
          <w:szCs w:val="24"/>
          <w:lang w:val="hr-HR"/>
        </w:rPr>
      </w:pPr>
      <w:r w:rsidRPr="00EA25FC">
        <w:rPr>
          <w:rFonts w:hAnsi="Times New Roman" w:ascii="Times New Roman"/>
          <w:szCs w:val="24"/>
          <w:lang w:val="hr-HR"/>
        </w:rPr>
        <w:t>Rješenjem suda od 22</w:t>
      </w:r>
      <w:r w:rsidR="006A60BA" w:rsidRPr="00EA25FC">
        <w:rPr>
          <w:rFonts w:hAnsi="Times New Roman" w:ascii="Times New Roman"/>
          <w:szCs w:val="24"/>
          <w:lang w:val="hr-HR"/>
        </w:rPr>
        <w:t>. veljače 2019. godine odbačen je prijedlog dužnika za brisanjem zabilježbi.</w:t>
      </w:r>
    </w:p>
    <w:p w:rsidRDefault="006A60BA" w:rsidP="00636AAD" w:rsidR="006A60BA" w:rsidRPr="00EA25FC">
      <w:pPr>
        <w:ind w:firstLine="708"/>
        <w:jc w:val="both"/>
        <w:rPr>
          <w:rFonts w:hAnsi="Times New Roman" w:ascii="Times New Roman"/>
          <w:szCs w:val="24"/>
          <w:lang w:val="hr-HR"/>
        </w:rPr>
      </w:pPr>
    </w:p>
    <w:p w:rsidRDefault="006A60BA" w:rsidP="00636AAD" w:rsidR="006A60BA" w:rsidRPr="00EA25FC">
      <w:pPr>
        <w:ind w:firstLine="708"/>
        <w:jc w:val="both"/>
        <w:rPr>
          <w:rFonts w:hAnsi="Times New Roman" w:ascii="Times New Roman"/>
          <w:szCs w:val="24"/>
          <w:lang w:val="hr-HR"/>
        </w:rPr>
      </w:pPr>
      <w:r w:rsidRPr="00EA25FC">
        <w:rPr>
          <w:rFonts w:hAnsi="Times New Roman" w:ascii="Times New Roman"/>
          <w:szCs w:val="24"/>
          <w:lang w:val="hr-HR"/>
        </w:rPr>
        <w:t>Na Rješenje suda od 22. veljače 2019. godine dužnik je izjavio žalbu.</w:t>
      </w:r>
    </w:p>
    <w:p w:rsidRDefault="006A60BA" w:rsidP="00636AAD" w:rsidR="006A60BA" w:rsidRPr="00EA25FC">
      <w:pPr>
        <w:ind w:firstLine="708"/>
        <w:jc w:val="both"/>
        <w:rPr>
          <w:rFonts w:hAnsi="Times New Roman" w:ascii="Times New Roman"/>
          <w:szCs w:val="24"/>
          <w:lang w:val="hr-HR"/>
        </w:rPr>
      </w:pPr>
    </w:p>
    <w:p w:rsidRDefault="006A60BA" w:rsidP="00182B39" w:rsidR="00182B39" w:rsidRPr="00EA25FC">
      <w:pPr>
        <w:ind w:firstLine="708"/>
        <w:jc w:val="both"/>
        <w:rPr>
          <w:rFonts w:hAnsi="Times New Roman" w:ascii="Times New Roman"/>
          <w:szCs w:val="24"/>
          <w:lang w:val="hr-HR"/>
        </w:rPr>
      </w:pPr>
      <w:r w:rsidRPr="00EA25FC">
        <w:rPr>
          <w:rFonts w:hAnsi="Times New Roman" w:ascii="Times New Roman"/>
          <w:szCs w:val="24"/>
          <w:lang w:val="hr-HR"/>
        </w:rPr>
        <w:t>Postupajući povodom žalbe Visoki trgovački sud Republike Hrvatske</w:t>
      </w:r>
      <w:r w:rsidR="00FC02DB" w:rsidRPr="00EA25FC">
        <w:rPr>
          <w:rFonts w:hAnsi="Times New Roman" w:ascii="Times New Roman"/>
          <w:szCs w:val="24"/>
          <w:lang w:val="hr-HR"/>
        </w:rPr>
        <w:t xml:space="preserve"> Rješenjem, Poslovni broj: 35</w:t>
      </w:r>
      <w:r w:rsidR="00182B39" w:rsidRPr="00EA25FC">
        <w:rPr>
          <w:rFonts w:hAnsi="Times New Roman" w:ascii="Times New Roman"/>
          <w:szCs w:val="24"/>
          <w:lang w:val="hr-HR"/>
        </w:rPr>
        <w:t xml:space="preserve"> Pž-</w:t>
      </w:r>
      <w:r w:rsidR="00FC02DB" w:rsidRPr="00EA25FC">
        <w:rPr>
          <w:rFonts w:hAnsi="Times New Roman" w:ascii="Times New Roman"/>
          <w:szCs w:val="24"/>
          <w:lang w:val="hr-HR"/>
        </w:rPr>
        <w:t>1812/2019</w:t>
      </w:r>
      <w:r w:rsidR="00182B39" w:rsidRPr="00EA25FC">
        <w:rPr>
          <w:rFonts w:hAnsi="Times New Roman" w:ascii="Times New Roman"/>
          <w:szCs w:val="24"/>
          <w:lang w:val="hr-HR"/>
        </w:rPr>
        <w:t xml:space="preserve"> od </w:t>
      </w:r>
      <w:r w:rsidR="00FC02DB" w:rsidRPr="00EA25FC">
        <w:rPr>
          <w:rFonts w:hAnsi="Times New Roman" w:ascii="Times New Roman"/>
          <w:szCs w:val="24"/>
          <w:lang w:val="hr-HR"/>
        </w:rPr>
        <w:t>2</w:t>
      </w:r>
      <w:r w:rsidR="00182B39" w:rsidRPr="00EA25FC">
        <w:rPr>
          <w:rFonts w:hAnsi="Times New Roman" w:ascii="Times New Roman"/>
          <w:szCs w:val="24"/>
          <w:lang w:val="hr-HR"/>
        </w:rPr>
        <w:t>.</w:t>
      </w:r>
      <w:r w:rsidR="00FC02DB" w:rsidRPr="00EA25FC">
        <w:rPr>
          <w:rFonts w:hAnsi="Times New Roman" w:ascii="Times New Roman"/>
          <w:szCs w:val="24"/>
          <w:lang w:val="hr-HR"/>
        </w:rPr>
        <w:t xml:space="preserve"> travnja</w:t>
      </w:r>
      <w:r w:rsidR="00182B39" w:rsidRPr="00EA25FC">
        <w:rPr>
          <w:rFonts w:hAnsi="Times New Roman" w:ascii="Times New Roman"/>
          <w:szCs w:val="24"/>
          <w:lang w:val="hr-HR"/>
        </w:rPr>
        <w:t xml:space="preserve"> 2019. godine, ukinuto je Rješenje Trgovačkog suda u Zagrebu poslovni broj St-</w:t>
      </w:r>
      <w:r w:rsidR="000E5A85" w:rsidRPr="00EA25FC">
        <w:rPr>
          <w:rFonts w:hAnsi="Times New Roman" w:ascii="Times New Roman"/>
          <w:szCs w:val="24"/>
          <w:lang w:val="hr-HR"/>
        </w:rPr>
        <w:t>767/2018</w:t>
      </w:r>
      <w:r w:rsidR="00182B39" w:rsidRPr="00EA25FC">
        <w:rPr>
          <w:rFonts w:hAnsi="Times New Roman" w:ascii="Times New Roman"/>
          <w:szCs w:val="24"/>
          <w:lang w:val="hr-HR"/>
        </w:rPr>
        <w:t xml:space="preserve"> od </w:t>
      </w:r>
      <w:r w:rsidR="000E5A85" w:rsidRPr="00EA25FC">
        <w:rPr>
          <w:rFonts w:hAnsi="Times New Roman" w:ascii="Times New Roman"/>
          <w:szCs w:val="24"/>
          <w:lang w:val="hr-HR"/>
        </w:rPr>
        <w:t>22</w:t>
      </w:r>
      <w:r w:rsidR="00182B39" w:rsidRPr="00EA25FC">
        <w:rPr>
          <w:rFonts w:hAnsi="Times New Roman" w:ascii="Times New Roman"/>
          <w:szCs w:val="24"/>
          <w:lang w:val="hr-HR"/>
        </w:rPr>
        <w:t>. veljače 2019. i predmet je vraćen na ponovan postupak.</w:t>
      </w:r>
    </w:p>
    <w:p w:rsidRDefault="00AD7C6B" w:rsidP="00182B39" w:rsidR="00AD7C6B" w:rsidRPr="00EA25FC">
      <w:pPr>
        <w:ind w:firstLine="708"/>
        <w:jc w:val="both"/>
        <w:rPr>
          <w:rFonts w:hAnsi="Times New Roman" w:ascii="Times New Roman"/>
          <w:szCs w:val="24"/>
          <w:lang w:val="hr-HR"/>
        </w:rPr>
      </w:pPr>
    </w:p>
    <w:p w:rsidRDefault="00AD7C6B" w:rsidP="001A65CD" w:rsidR="001A65CD" w:rsidRPr="00EA25FC">
      <w:pPr>
        <w:ind w:firstLine="708"/>
        <w:jc w:val="both"/>
        <w:rPr>
          <w:rFonts w:hAnsi="Times New Roman" w:ascii="Times New Roman"/>
          <w:szCs w:val="24"/>
          <w:lang w:val="hr-HR"/>
        </w:rPr>
      </w:pPr>
      <w:r w:rsidRPr="00EA25FC">
        <w:rPr>
          <w:rFonts w:hAnsi="Times New Roman" w:ascii="Times New Roman"/>
          <w:szCs w:val="24"/>
          <w:lang w:val="hr-HR"/>
        </w:rPr>
        <w:t>O</w:t>
      </w:r>
      <w:r w:rsidR="001A65CD" w:rsidRPr="00EA25FC">
        <w:rPr>
          <w:rFonts w:hAnsi="Times New Roman" w:ascii="Times New Roman"/>
          <w:szCs w:val="24"/>
          <w:lang w:val="hr-HR"/>
        </w:rPr>
        <w:t>dredbom čl. 34. st. 3. SZ-a propisano je da će rješenjem o otvaranju predstečajnog</w:t>
      </w:r>
      <w:r w:rsidR="009A6E9A" w:rsidRPr="00EA25FC">
        <w:rPr>
          <w:rFonts w:hAnsi="Times New Roman" w:ascii="Times New Roman"/>
          <w:szCs w:val="24"/>
          <w:lang w:val="hr-HR"/>
        </w:rPr>
        <w:t xml:space="preserve">  </w:t>
      </w:r>
      <w:r w:rsidR="001A65CD" w:rsidRPr="00EA25FC">
        <w:rPr>
          <w:rFonts w:hAnsi="Times New Roman" w:ascii="Times New Roman"/>
          <w:szCs w:val="24"/>
          <w:lang w:val="hr-HR"/>
        </w:rPr>
        <w:t>postupka sud odrediti da se otvaranje predstečajnog postupka upiše u registar u kojem je</w:t>
      </w:r>
      <w:r w:rsidR="009A6E9A" w:rsidRPr="00EA25FC">
        <w:rPr>
          <w:rFonts w:hAnsi="Times New Roman" w:ascii="Times New Roman"/>
          <w:szCs w:val="24"/>
          <w:lang w:val="hr-HR"/>
        </w:rPr>
        <w:t xml:space="preserve"> </w:t>
      </w:r>
      <w:r w:rsidR="001A65CD" w:rsidRPr="00EA25FC">
        <w:rPr>
          <w:rFonts w:hAnsi="Times New Roman" w:ascii="Times New Roman"/>
          <w:szCs w:val="24"/>
          <w:lang w:val="hr-HR"/>
        </w:rPr>
        <w:t>dužnik upisan i javne knjige, registre, upisnike i očevidnike u kojima je dužnik upisan kao</w:t>
      </w:r>
      <w:r w:rsidR="009A6E9A" w:rsidRPr="00EA25FC">
        <w:rPr>
          <w:rFonts w:hAnsi="Times New Roman" w:ascii="Times New Roman"/>
          <w:szCs w:val="24"/>
          <w:lang w:val="hr-HR"/>
        </w:rPr>
        <w:t xml:space="preserve"> </w:t>
      </w:r>
      <w:r w:rsidR="001A65CD" w:rsidRPr="00EA25FC">
        <w:rPr>
          <w:rFonts w:hAnsi="Times New Roman" w:ascii="Times New Roman"/>
          <w:szCs w:val="24"/>
          <w:lang w:val="hr-HR"/>
        </w:rPr>
        <w:t>nositelj nekog prava.</w:t>
      </w:r>
    </w:p>
    <w:p w:rsidRDefault="009A6E9A" w:rsidP="001A65CD" w:rsidR="009A6E9A" w:rsidRPr="00EA25FC">
      <w:pPr>
        <w:ind w:firstLine="708"/>
        <w:jc w:val="both"/>
        <w:rPr>
          <w:rFonts w:hAnsi="Times New Roman" w:ascii="Times New Roman"/>
          <w:szCs w:val="24"/>
          <w:lang w:val="hr-HR"/>
        </w:rPr>
      </w:pPr>
    </w:p>
    <w:p w:rsidRDefault="001A65CD" w:rsidP="001A65CD" w:rsidR="001A65CD" w:rsidRPr="00EA25FC">
      <w:pPr>
        <w:ind w:firstLine="708"/>
        <w:jc w:val="both"/>
        <w:rPr>
          <w:rFonts w:hAnsi="Times New Roman" w:ascii="Times New Roman"/>
          <w:szCs w:val="24"/>
          <w:lang w:val="hr-HR"/>
        </w:rPr>
      </w:pPr>
      <w:r w:rsidRPr="00EA25FC">
        <w:rPr>
          <w:rFonts w:hAnsi="Times New Roman" w:ascii="Times New Roman"/>
          <w:szCs w:val="24"/>
          <w:lang w:val="hr-HR"/>
        </w:rPr>
        <w:t>Sukladno odredbi čl. 30. st. 4. ZZK-a, koji se u ovom postupku ima primijeniti kao lex</w:t>
      </w:r>
    </w:p>
    <w:p w:rsidRDefault="001A65CD" w:rsidP="009A6E9A" w:rsidR="001A65CD" w:rsidRPr="00EA25FC">
      <w:pPr>
        <w:jc w:val="both"/>
        <w:rPr>
          <w:rFonts w:hAnsi="Times New Roman" w:ascii="Times New Roman"/>
          <w:szCs w:val="24"/>
          <w:lang w:val="hr-HR"/>
        </w:rPr>
      </w:pPr>
      <w:r w:rsidRPr="00EA25FC">
        <w:rPr>
          <w:rFonts w:hAnsi="Times New Roman" w:ascii="Times New Roman"/>
          <w:szCs w:val="24"/>
          <w:lang w:val="hr-HR"/>
        </w:rPr>
        <w:t>specialis, propisano je da je zabilježba upis kojim se čine</w:t>
      </w:r>
      <w:r w:rsidR="009A6E9A" w:rsidRPr="00EA25FC">
        <w:rPr>
          <w:rFonts w:hAnsi="Times New Roman" w:ascii="Times New Roman"/>
          <w:szCs w:val="24"/>
          <w:lang w:val="hr-HR"/>
        </w:rPr>
        <w:t xml:space="preserve"> </w:t>
      </w:r>
      <w:r w:rsidRPr="00EA25FC">
        <w:rPr>
          <w:rFonts w:hAnsi="Times New Roman" w:ascii="Times New Roman"/>
          <w:szCs w:val="24"/>
          <w:lang w:val="hr-HR"/>
        </w:rPr>
        <w:t>vidljivim mjerodavne okolnosti za koje je zakonom određeno da ih se može zabilježiti u</w:t>
      </w:r>
      <w:r w:rsidR="009A6E9A" w:rsidRPr="00EA25FC">
        <w:rPr>
          <w:rFonts w:hAnsi="Times New Roman" w:ascii="Times New Roman"/>
          <w:szCs w:val="24"/>
          <w:lang w:val="hr-HR"/>
        </w:rPr>
        <w:t xml:space="preserve"> </w:t>
      </w:r>
      <w:r w:rsidRPr="00EA25FC">
        <w:rPr>
          <w:rFonts w:hAnsi="Times New Roman" w:ascii="Times New Roman"/>
          <w:szCs w:val="24"/>
          <w:lang w:val="hr-HR"/>
        </w:rPr>
        <w:t>zemljišnim knjigama. Zabilježbom se mogu osnivati određeni pravni učinci kad je to</w:t>
      </w:r>
      <w:r w:rsidR="009A6E9A" w:rsidRPr="00EA25FC">
        <w:rPr>
          <w:rFonts w:hAnsi="Times New Roman" w:ascii="Times New Roman"/>
          <w:szCs w:val="24"/>
          <w:lang w:val="hr-HR"/>
        </w:rPr>
        <w:t xml:space="preserve"> </w:t>
      </w:r>
      <w:r w:rsidRPr="00EA25FC">
        <w:rPr>
          <w:rFonts w:hAnsi="Times New Roman" w:ascii="Times New Roman"/>
          <w:szCs w:val="24"/>
          <w:lang w:val="hr-HR"/>
        </w:rPr>
        <w:t>predviđeno zakonom.</w:t>
      </w:r>
    </w:p>
    <w:p w:rsidRDefault="009A6E9A" w:rsidP="001A65CD" w:rsidR="009A6E9A" w:rsidRPr="00EA25FC">
      <w:pPr>
        <w:ind w:firstLine="708"/>
        <w:jc w:val="both"/>
        <w:rPr>
          <w:rFonts w:hAnsi="Times New Roman" w:ascii="Times New Roman"/>
          <w:szCs w:val="24"/>
          <w:lang w:val="hr-HR"/>
        </w:rPr>
      </w:pPr>
    </w:p>
    <w:p w:rsidRDefault="001A65CD" w:rsidP="001A65CD" w:rsidR="001A65CD" w:rsidRPr="00EA25FC">
      <w:pPr>
        <w:ind w:firstLine="708"/>
        <w:jc w:val="both"/>
        <w:rPr>
          <w:rFonts w:hAnsi="Times New Roman" w:ascii="Times New Roman"/>
          <w:szCs w:val="24"/>
          <w:lang w:val="hr-HR"/>
        </w:rPr>
      </w:pPr>
      <w:r w:rsidRPr="00EA25FC">
        <w:rPr>
          <w:rFonts w:hAnsi="Times New Roman" w:ascii="Times New Roman"/>
          <w:szCs w:val="24"/>
          <w:lang w:val="hr-HR"/>
        </w:rPr>
        <w:t>Sukladno odredbi čl. 39. st. 1. ZZK-a propisano je da se zemljišnoknjižne zabilježbe</w:t>
      </w:r>
      <w:r w:rsidR="009A6E9A" w:rsidRPr="00EA25FC">
        <w:rPr>
          <w:rFonts w:hAnsi="Times New Roman" w:ascii="Times New Roman"/>
          <w:szCs w:val="24"/>
          <w:lang w:val="hr-HR"/>
        </w:rPr>
        <w:t xml:space="preserve"> </w:t>
      </w:r>
      <w:r w:rsidRPr="00EA25FC">
        <w:rPr>
          <w:rFonts w:hAnsi="Times New Roman" w:ascii="Times New Roman"/>
          <w:szCs w:val="24"/>
          <w:lang w:val="hr-HR"/>
        </w:rPr>
        <w:t>mogu činiti u svrhu da se vidljivim učine osobni odnosi, naročito ograničenje glede</w:t>
      </w:r>
      <w:r w:rsidR="009A6E9A" w:rsidRPr="00EA25FC">
        <w:rPr>
          <w:rFonts w:hAnsi="Times New Roman" w:ascii="Times New Roman"/>
          <w:szCs w:val="24"/>
          <w:lang w:val="hr-HR"/>
        </w:rPr>
        <w:t xml:space="preserve"> </w:t>
      </w:r>
      <w:r w:rsidRPr="00EA25FC">
        <w:rPr>
          <w:rFonts w:hAnsi="Times New Roman" w:ascii="Times New Roman"/>
          <w:szCs w:val="24"/>
          <w:lang w:val="hr-HR"/>
        </w:rPr>
        <w:t>upravljanja imovinom (npr. otvaranje stečaja i dr.), kao i drugi odnosi i činjenice određene</w:t>
      </w:r>
      <w:r w:rsidR="009A6E9A" w:rsidRPr="00EA25FC">
        <w:rPr>
          <w:rFonts w:hAnsi="Times New Roman" w:ascii="Times New Roman"/>
          <w:szCs w:val="24"/>
          <w:lang w:val="hr-HR"/>
        </w:rPr>
        <w:t xml:space="preserve"> </w:t>
      </w:r>
      <w:r w:rsidRPr="00EA25FC">
        <w:rPr>
          <w:rFonts w:hAnsi="Times New Roman" w:ascii="Times New Roman"/>
          <w:szCs w:val="24"/>
          <w:lang w:val="hr-HR"/>
        </w:rPr>
        <w:t>zakonom, s tim učinkom da se nitko ne može pozivati na to da za njih nije znao niti morao</w:t>
      </w:r>
      <w:r w:rsidR="009A6E9A" w:rsidRPr="00EA25FC">
        <w:rPr>
          <w:rFonts w:hAnsi="Times New Roman" w:ascii="Times New Roman"/>
          <w:szCs w:val="24"/>
          <w:lang w:val="hr-HR"/>
        </w:rPr>
        <w:t xml:space="preserve"> </w:t>
      </w:r>
      <w:r w:rsidRPr="00EA25FC">
        <w:rPr>
          <w:rFonts w:hAnsi="Times New Roman" w:ascii="Times New Roman"/>
          <w:szCs w:val="24"/>
          <w:lang w:val="hr-HR"/>
        </w:rPr>
        <w:t>znati.</w:t>
      </w:r>
    </w:p>
    <w:p w:rsidRDefault="001A65CD" w:rsidP="001A65CD" w:rsidR="001A65CD" w:rsidRPr="00EA25FC">
      <w:pPr>
        <w:ind w:firstLine="708"/>
        <w:jc w:val="both"/>
        <w:rPr>
          <w:rFonts w:hAnsi="Times New Roman" w:ascii="Times New Roman"/>
          <w:szCs w:val="24"/>
          <w:lang w:val="hr-HR"/>
        </w:rPr>
      </w:pPr>
      <w:r w:rsidRPr="00EA25FC">
        <w:rPr>
          <w:rFonts w:hAnsi="Times New Roman" w:ascii="Times New Roman"/>
          <w:szCs w:val="24"/>
          <w:lang w:val="hr-HR"/>
        </w:rPr>
        <w:t>Odredbom čl. 71. ZZK-a propisano je da se zabilježbe osobnih odnosa, kao i brisanje</w:t>
      </w:r>
      <w:r w:rsidR="009A6E9A" w:rsidRPr="00EA25FC">
        <w:rPr>
          <w:rFonts w:hAnsi="Times New Roman" w:ascii="Times New Roman"/>
          <w:szCs w:val="24"/>
          <w:lang w:val="hr-HR"/>
        </w:rPr>
        <w:t xml:space="preserve"> </w:t>
      </w:r>
      <w:r w:rsidRPr="00EA25FC">
        <w:rPr>
          <w:rFonts w:hAnsi="Times New Roman" w:ascii="Times New Roman"/>
          <w:szCs w:val="24"/>
          <w:lang w:val="hr-HR"/>
        </w:rPr>
        <w:t>takvih zabilježbi, provode na prijedlog sudionika, njihovih zakonskih zastupnika ili za to</w:t>
      </w:r>
      <w:r w:rsidR="009A6E9A" w:rsidRPr="00EA25FC">
        <w:rPr>
          <w:rFonts w:hAnsi="Times New Roman" w:ascii="Times New Roman"/>
          <w:szCs w:val="24"/>
          <w:lang w:val="hr-HR"/>
        </w:rPr>
        <w:t xml:space="preserve"> </w:t>
      </w:r>
      <w:r w:rsidRPr="00EA25FC">
        <w:rPr>
          <w:rFonts w:hAnsi="Times New Roman" w:ascii="Times New Roman"/>
          <w:szCs w:val="24"/>
          <w:lang w:val="hr-HR"/>
        </w:rPr>
        <w:t>nadležnih sudova i drugih nadležnih tijela, a na temelju isprava kojima dokazuju postojanje</w:t>
      </w:r>
      <w:r w:rsidR="009A6E9A" w:rsidRPr="00EA25FC">
        <w:rPr>
          <w:rFonts w:hAnsi="Times New Roman" w:ascii="Times New Roman"/>
          <w:szCs w:val="24"/>
          <w:lang w:val="hr-HR"/>
        </w:rPr>
        <w:t xml:space="preserve"> </w:t>
      </w:r>
      <w:r w:rsidRPr="00EA25FC">
        <w:rPr>
          <w:rFonts w:hAnsi="Times New Roman" w:ascii="Times New Roman"/>
          <w:szCs w:val="24"/>
          <w:lang w:val="hr-HR"/>
        </w:rPr>
        <w:t>osobnog odnosa čija se zabilježba odnosno prestanak zahtijeva.</w:t>
      </w:r>
    </w:p>
    <w:p w:rsidRDefault="00AD7C6B" w:rsidP="001A65CD" w:rsidR="00AD7C6B" w:rsidRPr="00EA25FC">
      <w:pPr>
        <w:ind w:firstLine="708"/>
        <w:jc w:val="both"/>
        <w:rPr>
          <w:rFonts w:hAnsi="Times New Roman" w:ascii="Times New Roman"/>
          <w:szCs w:val="24"/>
          <w:lang w:val="hr-HR"/>
        </w:rPr>
      </w:pPr>
    </w:p>
    <w:p w:rsidRDefault="001A65CD" w:rsidP="001A65CD" w:rsidR="007B34FD" w:rsidRPr="00EA25FC">
      <w:pPr>
        <w:ind w:firstLine="708"/>
        <w:jc w:val="both"/>
        <w:rPr>
          <w:rFonts w:hAnsi="Times New Roman" w:ascii="Times New Roman"/>
          <w:szCs w:val="24"/>
          <w:lang w:val="hr-HR"/>
        </w:rPr>
      </w:pPr>
      <w:r w:rsidRPr="00EA25FC">
        <w:rPr>
          <w:rFonts w:hAnsi="Times New Roman" w:ascii="Times New Roman"/>
          <w:szCs w:val="24"/>
          <w:lang w:val="hr-HR"/>
        </w:rPr>
        <w:t>Dakle, osnovni cilj zabilježbe je učiniti vidljivim okolnosti i stvoriti određene učinke</w:t>
      </w:r>
      <w:r w:rsidR="009A6E9A" w:rsidRPr="00EA25FC">
        <w:rPr>
          <w:rFonts w:hAnsi="Times New Roman" w:ascii="Times New Roman"/>
          <w:szCs w:val="24"/>
          <w:lang w:val="hr-HR"/>
        </w:rPr>
        <w:t xml:space="preserve"> </w:t>
      </w:r>
      <w:r w:rsidRPr="00EA25FC">
        <w:rPr>
          <w:rFonts w:hAnsi="Times New Roman" w:ascii="Times New Roman"/>
          <w:szCs w:val="24"/>
          <w:lang w:val="hr-HR"/>
        </w:rPr>
        <w:t>mjerodavne za prosudbu pravnog stanja nekretnine i mogućnost raspolaganja knjižnim</w:t>
      </w:r>
      <w:r w:rsidR="009A6E9A" w:rsidRPr="00EA25FC">
        <w:rPr>
          <w:rFonts w:hAnsi="Times New Roman" w:ascii="Times New Roman"/>
          <w:szCs w:val="24"/>
          <w:lang w:val="hr-HR"/>
        </w:rPr>
        <w:t xml:space="preserve"> </w:t>
      </w:r>
      <w:r w:rsidRPr="00EA25FC">
        <w:rPr>
          <w:rFonts w:hAnsi="Times New Roman" w:ascii="Times New Roman"/>
          <w:szCs w:val="24"/>
          <w:lang w:val="hr-HR"/>
        </w:rPr>
        <w:t>pravima. Zabilježbom se svima čini vidljivim da glede nositelja knjižnog prava ili knjižnog</w:t>
      </w:r>
      <w:r w:rsidR="009A6E9A" w:rsidRPr="00EA25FC">
        <w:rPr>
          <w:rFonts w:hAnsi="Times New Roman" w:ascii="Times New Roman"/>
          <w:szCs w:val="24"/>
          <w:lang w:val="hr-HR"/>
        </w:rPr>
        <w:t xml:space="preserve"> </w:t>
      </w:r>
      <w:r w:rsidRPr="00EA25FC">
        <w:rPr>
          <w:rFonts w:hAnsi="Times New Roman" w:ascii="Times New Roman"/>
          <w:szCs w:val="24"/>
          <w:lang w:val="hr-HR"/>
        </w:rPr>
        <w:t>prava postoje neki odnosi ili činjenice koje na određeni način mogu utjecati na valjanost,</w:t>
      </w:r>
      <w:r w:rsidR="009A6E9A" w:rsidRPr="00EA25FC">
        <w:rPr>
          <w:rFonts w:hAnsi="Times New Roman" w:ascii="Times New Roman"/>
          <w:szCs w:val="24"/>
          <w:lang w:val="hr-HR"/>
        </w:rPr>
        <w:t xml:space="preserve"> </w:t>
      </w:r>
      <w:r w:rsidRPr="00EA25FC">
        <w:rPr>
          <w:rFonts w:hAnsi="Times New Roman" w:ascii="Times New Roman"/>
          <w:szCs w:val="24"/>
          <w:lang w:val="hr-HR"/>
        </w:rPr>
        <w:t>mogućnost i način raspolaganja knjižnim pravom, stjecanje knjižnog prava, njegov</w:t>
      </w:r>
      <w:r w:rsidR="009A6E9A" w:rsidRPr="00EA25FC">
        <w:rPr>
          <w:rFonts w:hAnsi="Times New Roman" w:ascii="Times New Roman"/>
          <w:szCs w:val="24"/>
          <w:lang w:val="hr-HR"/>
        </w:rPr>
        <w:t xml:space="preserve"> </w:t>
      </w:r>
      <w:r w:rsidRPr="00EA25FC">
        <w:rPr>
          <w:rFonts w:hAnsi="Times New Roman" w:ascii="Times New Roman"/>
          <w:szCs w:val="24"/>
          <w:lang w:val="hr-HR"/>
        </w:rPr>
        <w:t>prvenstveni red i sl. Stjecatelji koji su knjižno pravo stekli nakon upisane zabilježbe ne mogu</w:t>
      </w:r>
      <w:r w:rsidR="009A6E9A" w:rsidRPr="00EA25FC">
        <w:rPr>
          <w:rFonts w:hAnsi="Times New Roman" w:ascii="Times New Roman"/>
          <w:szCs w:val="24"/>
          <w:lang w:val="hr-HR"/>
        </w:rPr>
        <w:t xml:space="preserve"> </w:t>
      </w:r>
      <w:r w:rsidRPr="00EA25FC">
        <w:rPr>
          <w:rFonts w:hAnsi="Times New Roman" w:ascii="Times New Roman"/>
          <w:szCs w:val="24"/>
          <w:lang w:val="hr-HR"/>
        </w:rPr>
        <w:t>se opravdavati da nisu znali za zabilježeni osobni odnos ili pravnu činjenicu pa u odnosu na</w:t>
      </w:r>
      <w:r w:rsidR="009A6E9A" w:rsidRPr="00EA25FC">
        <w:rPr>
          <w:rFonts w:hAnsi="Times New Roman" w:ascii="Times New Roman"/>
          <w:szCs w:val="24"/>
          <w:lang w:val="hr-HR"/>
        </w:rPr>
        <w:t xml:space="preserve"> </w:t>
      </w:r>
      <w:r w:rsidRPr="00EA25FC">
        <w:rPr>
          <w:rFonts w:hAnsi="Times New Roman" w:ascii="Times New Roman"/>
          <w:szCs w:val="24"/>
          <w:lang w:val="hr-HR"/>
        </w:rPr>
        <w:lastRenderedPageBreak/>
        <w:t>njih djeluje zabilježeni osobni odnos ili pravna činjenica. Koje će sve učinke zabilježba imati</w:t>
      </w:r>
      <w:r w:rsidR="009A6E9A" w:rsidRPr="00EA25FC">
        <w:rPr>
          <w:rFonts w:hAnsi="Times New Roman" w:ascii="Times New Roman"/>
          <w:szCs w:val="24"/>
          <w:lang w:val="hr-HR"/>
        </w:rPr>
        <w:t xml:space="preserve"> </w:t>
      </w:r>
      <w:r w:rsidRPr="00EA25FC">
        <w:rPr>
          <w:rFonts w:hAnsi="Times New Roman" w:ascii="Times New Roman"/>
          <w:szCs w:val="24"/>
          <w:lang w:val="hr-HR"/>
        </w:rPr>
        <w:t>ovisi o tome što je njezin predmet pa pravne učinke pojedine zabilježbe određuju odredbe</w:t>
      </w:r>
      <w:r w:rsidR="009A6E9A" w:rsidRPr="00EA25FC">
        <w:rPr>
          <w:rFonts w:hAnsi="Times New Roman" w:ascii="Times New Roman"/>
          <w:szCs w:val="24"/>
          <w:lang w:val="hr-HR"/>
        </w:rPr>
        <w:t xml:space="preserve"> </w:t>
      </w:r>
      <w:r w:rsidRPr="00EA25FC">
        <w:rPr>
          <w:rFonts w:hAnsi="Times New Roman" w:ascii="Times New Roman"/>
          <w:szCs w:val="24"/>
          <w:lang w:val="hr-HR"/>
        </w:rPr>
        <w:t>zakona koje određuju i njihov upis u zemljišnu knjigu.</w:t>
      </w:r>
      <w:r w:rsidR="009A6E9A" w:rsidRPr="00EA25FC">
        <w:rPr>
          <w:rFonts w:hAnsi="Times New Roman" w:ascii="Times New Roman"/>
          <w:szCs w:val="24"/>
          <w:lang w:val="hr-HR"/>
        </w:rPr>
        <w:t xml:space="preserve"> </w:t>
      </w:r>
      <w:r w:rsidRPr="00EA25FC">
        <w:rPr>
          <w:rFonts w:hAnsi="Times New Roman" w:ascii="Times New Roman"/>
          <w:szCs w:val="24"/>
          <w:lang w:val="hr-HR"/>
        </w:rPr>
        <w:t>U konkretnom slučaju, zabilježbom koja je upisana na temelju rješenja o otvaranju</w:t>
      </w:r>
      <w:r w:rsidR="009A6E9A" w:rsidRPr="00EA25FC">
        <w:rPr>
          <w:rFonts w:hAnsi="Times New Roman" w:ascii="Times New Roman"/>
          <w:szCs w:val="24"/>
          <w:lang w:val="hr-HR"/>
        </w:rPr>
        <w:t xml:space="preserve"> </w:t>
      </w:r>
      <w:r w:rsidRPr="00EA25FC">
        <w:rPr>
          <w:rFonts w:hAnsi="Times New Roman" w:ascii="Times New Roman"/>
          <w:szCs w:val="24"/>
          <w:lang w:val="hr-HR"/>
        </w:rPr>
        <w:t>predstečajnog postupka, a koje je doneseno na temelju odredaba Stečajnog zakona, učinjeno</w:t>
      </w:r>
      <w:r w:rsidR="009A6E9A" w:rsidRPr="00EA25FC">
        <w:rPr>
          <w:rFonts w:hAnsi="Times New Roman" w:ascii="Times New Roman"/>
          <w:szCs w:val="24"/>
          <w:lang w:val="hr-HR"/>
        </w:rPr>
        <w:t xml:space="preserve"> </w:t>
      </w:r>
      <w:r w:rsidRPr="00EA25FC">
        <w:rPr>
          <w:rFonts w:hAnsi="Times New Roman" w:ascii="Times New Roman"/>
          <w:szCs w:val="24"/>
          <w:lang w:val="hr-HR"/>
        </w:rPr>
        <w:t>je vidljivim u zemljišnim knjigama da se nad nositeljem knjižnog prava – dužnikom, vodi</w:t>
      </w:r>
      <w:r w:rsidR="009A6E9A" w:rsidRPr="00EA25FC">
        <w:rPr>
          <w:rFonts w:hAnsi="Times New Roman" w:ascii="Times New Roman"/>
          <w:szCs w:val="24"/>
          <w:lang w:val="hr-HR"/>
        </w:rPr>
        <w:t xml:space="preserve"> </w:t>
      </w:r>
      <w:r w:rsidRPr="00EA25FC">
        <w:rPr>
          <w:rFonts w:hAnsi="Times New Roman" w:ascii="Times New Roman"/>
          <w:szCs w:val="24"/>
          <w:lang w:val="hr-HR"/>
        </w:rPr>
        <w:t xml:space="preserve">predstečajni postupak. </w:t>
      </w:r>
    </w:p>
    <w:p w:rsidRDefault="001A65CD" w:rsidP="001A65CD" w:rsidR="007B34FD" w:rsidRPr="00EA25FC">
      <w:pPr>
        <w:ind w:firstLine="708"/>
        <w:jc w:val="both"/>
        <w:rPr>
          <w:rFonts w:hAnsi="Times New Roman" w:ascii="Times New Roman"/>
          <w:szCs w:val="24"/>
          <w:lang w:val="hr-HR"/>
        </w:rPr>
      </w:pPr>
      <w:r w:rsidRPr="00EA25FC">
        <w:rPr>
          <w:rFonts w:hAnsi="Times New Roman" w:ascii="Times New Roman"/>
          <w:szCs w:val="24"/>
          <w:lang w:val="hr-HR"/>
        </w:rPr>
        <w:t xml:space="preserve">Kako je predstečajni postupak pravomoćno dovršen, </w:t>
      </w:r>
      <w:r w:rsidR="007B34FD" w:rsidRPr="00EA25FC">
        <w:rPr>
          <w:rFonts w:hAnsi="Times New Roman" w:ascii="Times New Roman"/>
          <w:szCs w:val="24"/>
          <w:lang w:val="hr-HR"/>
        </w:rPr>
        <w:t>to je udovoljeno dužnikovom zahtjevu za brisanjem zabilježbe otvaranja predstečajnog postupka na nekretninama u vlasništvu dužnika.</w:t>
      </w:r>
    </w:p>
    <w:p w:rsidRDefault="007B34FD" w:rsidP="001A65CD" w:rsidR="007B34FD" w:rsidRPr="00EA25FC">
      <w:pPr>
        <w:ind w:firstLine="708"/>
        <w:jc w:val="both"/>
        <w:rPr>
          <w:rFonts w:hAnsi="Times New Roman" w:ascii="Times New Roman"/>
          <w:szCs w:val="24"/>
          <w:lang w:val="hr-HR"/>
        </w:rPr>
      </w:pPr>
    </w:p>
    <w:p w:rsidRDefault="007B34FD" w:rsidP="001A65CD" w:rsidR="007B34FD" w:rsidRPr="00EA25FC">
      <w:pPr>
        <w:ind w:firstLine="708"/>
        <w:jc w:val="both"/>
        <w:rPr>
          <w:rFonts w:hAnsi="Times New Roman" w:ascii="Times New Roman"/>
          <w:b/>
          <w:szCs w:val="24"/>
          <w:lang w:val="hr-HR"/>
        </w:rPr>
      </w:pPr>
      <w:r w:rsidRPr="00EA25FC">
        <w:rPr>
          <w:rFonts w:hAnsi="Times New Roman" w:ascii="Times New Roman"/>
          <w:szCs w:val="24"/>
          <w:lang w:val="hr-HR"/>
        </w:rPr>
        <w:t>Navedeni stav izražen je i u odluci Visokog trgovačkog suda Republike Hrvatske Rješenjem, Poslovni broj: 35 Pž-1813/2019 od 2</w:t>
      </w:r>
      <w:r w:rsidR="00256584" w:rsidRPr="00EA25FC">
        <w:rPr>
          <w:rFonts w:hAnsi="Times New Roman" w:ascii="Times New Roman"/>
          <w:szCs w:val="24"/>
          <w:lang w:val="hr-HR"/>
        </w:rPr>
        <w:t>0</w:t>
      </w:r>
      <w:r w:rsidRPr="00EA25FC">
        <w:rPr>
          <w:rFonts w:hAnsi="Times New Roman" w:ascii="Times New Roman"/>
          <w:szCs w:val="24"/>
          <w:lang w:val="hr-HR"/>
        </w:rPr>
        <w:t>.</w:t>
      </w:r>
      <w:r w:rsidR="00256584" w:rsidRPr="00EA25FC">
        <w:rPr>
          <w:rFonts w:hAnsi="Times New Roman" w:ascii="Times New Roman"/>
          <w:szCs w:val="24"/>
          <w:lang w:val="hr-HR"/>
        </w:rPr>
        <w:t xml:space="preserve"> ožujka</w:t>
      </w:r>
      <w:r w:rsidRPr="00EA25FC">
        <w:rPr>
          <w:rFonts w:hAnsi="Times New Roman" w:ascii="Times New Roman"/>
          <w:szCs w:val="24"/>
          <w:lang w:val="hr-HR"/>
        </w:rPr>
        <w:t xml:space="preserve"> 2019. godine</w:t>
      </w:r>
      <w:r w:rsidR="00256584" w:rsidRPr="00EA25FC">
        <w:rPr>
          <w:rFonts w:hAnsi="Times New Roman" w:ascii="Times New Roman"/>
          <w:szCs w:val="24"/>
          <w:lang w:val="hr-HR"/>
        </w:rPr>
        <w:t>.</w:t>
      </w:r>
    </w:p>
    <w:p w:rsidRDefault="007B34FD" w:rsidP="001A65CD" w:rsidR="007B34FD" w:rsidRPr="00EA25FC">
      <w:pPr>
        <w:ind w:firstLine="708"/>
        <w:jc w:val="both"/>
        <w:rPr>
          <w:rFonts w:hAnsi="Times New Roman" w:ascii="Times New Roman"/>
          <w:szCs w:val="24"/>
          <w:lang w:val="hr-HR"/>
        </w:rPr>
      </w:pPr>
    </w:p>
    <w:p w:rsidRDefault="009A6E9A" w:rsidP="001A65CD" w:rsidR="009A6E9A" w:rsidRPr="00EA25FC">
      <w:pPr>
        <w:ind w:firstLine="708"/>
        <w:jc w:val="both"/>
        <w:rPr>
          <w:rFonts w:hAnsi="Times New Roman" w:ascii="Times New Roman"/>
          <w:szCs w:val="24"/>
          <w:lang w:val="hr-HR"/>
        </w:rPr>
      </w:pPr>
      <w:r w:rsidRPr="00EA25FC">
        <w:rPr>
          <w:rFonts w:hAnsi="Times New Roman" w:ascii="Times New Roman"/>
          <w:szCs w:val="24"/>
          <w:lang w:val="hr-HR"/>
        </w:rPr>
        <w:t>Slijedom navedenoga odlučeno je kao u izreci rješenja.</w:t>
      </w:r>
    </w:p>
    <w:p w:rsidRDefault="007F4269" w:rsidP="00AB7853" w:rsidR="007F4269" w:rsidRPr="00EA25FC">
      <w:pPr>
        <w:rPr>
          <w:rFonts w:hAnsi="Times New Roman" w:ascii="Times New Roman"/>
          <w:szCs w:val="24"/>
          <w:lang w:val="hr-HR"/>
        </w:rPr>
      </w:pPr>
    </w:p>
    <w:p w:rsidRDefault="000B5A32" w:rsidP="00A764CD" w:rsidR="00A764CD" w:rsidRPr="00EA25FC">
      <w:pPr>
        <w:jc w:val="center"/>
        <w:rPr>
          <w:rFonts w:hAnsi="Times New Roman" w:ascii="Times New Roman"/>
          <w:szCs w:val="24"/>
          <w:lang w:val="hr-HR"/>
        </w:rPr>
      </w:pPr>
      <w:r w:rsidRPr="00EA25FC">
        <w:rPr>
          <w:rFonts w:hAnsi="Times New Roman" w:ascii="Times New Roman"/>
          <w:szCs w:val="24"/>
          <w:lang w:val="hr-HR"/>
        </w:rPr>
        <w:t xml:space="preserve">U Zagrebu </w:t>
      </w:r>
      <w:r w:rsidR="007B34FD" w:rsidRPr="00EA25FC">
        <w:rPr>
          <w:rFonts w:hAnsi="Times New Roman" w:ascii="Times New Roman"/>
          <w:szCs w:val="24"/>
          <w:lang w:val="hr-HR"/>
        </w:rPr>
        <w:t>7</w:t>
      </w:r>
      <w:r w:rsidR="00F83706" w:rsidRPr="00EA25FC">
        <w:rPr>
          <w:rFonts w:hAnsi="Times New Roman" w:ascii="Times New Roman"/>
          <w:szCs w:val="24"/>
          <w:lang w:val="pt-BR"/>
        </w:rPr>
        <w:t>.</w:t>
      </w:r>
      <w:r w:rsidR="007B34FD" w:rsidRPr="00EA25FC">
        <w:rPr>
          <w:rFonts w:hAnsi="Times New Roman" w:ascii="Times New Roman"/>
          <w:szCs w:val="24"/>
          <w:lang w:val="pt-BR"/>
        </w:rPr>
        <w:t xml:space="preserve"> svibnja</w:t>
      </w:r>
      <w:r w:rsidR="00F83706" w:rsidRPr="00EA25FC">
        <w:rPr>
          <w:rFonts w:hAnsi="Times New Roman" w:ascii="Times New Roman"/>
          <w:szCs w:val="24"/>
          <w:lang w:val="pt-BR"/>
        </w:rPr>
        <w:t xml:space="preserve"> 2019</w:t>
      </w:r>
      <w:r w:rsidR="00BD5CF6" w:rsidRPr="00EA25FC">
        <w:rPr>
          <w:rFonts w:hAnsi="Times New Roman" w:ascii="Times New Roman"/>
          <w:szCs w:val="24"/>
          <w:lang w:val="hr-HR"/>
        </w:rPr>
        <w:t>.</w:t>
      </w:r>
    </w:p>
    <w:p w:rsidRDefault="007F4269" w:rsidP="007F4269" w:rsidR="007F4269" w:rsidRPr="00EA25FC">
      <w:pPr>
        <w:ind w:left="7200"/>
        <w:rPr>
          <w:rFonts w:hAnsi="Times New Roman" w:ascii="Times New Roman"/>
          <w:szCs w:val="24"/>
          <w:lang w:val="hr-HR"/>
        </w:rPr>
      </w:pPr>
      <w:r w:rsidRPr="00EA25FC">
        <w:rPr>
          <w:rFonts w:hAnsi="Times New Roman" w:ascii="Times New Roman"/>
          <w:szCs w:val="24"/>
          <w:lang w:val="hr-HR"/>
        </w:rPr>
        <w:t xml:space="preserve">       </w:t>
      </w:r>
    </w:p>
    <w:p w:rsidRDefault="00DE7483" w:rsidP="007F4269" w:rsidR="00A764CD" w:rsidRPr="00EA25FC">
      <w:pPr>
        <w:ind w:left="7200"/>
        <w:rPr>
          <w:rFonts w:hAnsi="Times New Roman" w:ascii="Times New Roman"/>
          <w:szCs w:val="24"/>
          <w:lang w:val="hr-HR"/>
        </w:rPr>
      </w:pPr>
      <w:r w:rsidRPr="00EA25FC">
        <w:rPr>
          <w:rFonts w:hAnsi="Times New Roman" w:ascii="Times New Roman"/>
          <w:szCs w:val="24"/>
          <w:lang w:val="hr-HR"/>
        </w:rPr>
        <w:t>SUDAC</w:t>
      </w:r>
    </w:p>
    <w:p w:rsidRDefault="00F83706" w:rsidP="00F83706" w:rsidR="006C314D">
      <w:pPr>
        <w:jc w:val="right"/>
        <w:rPr>
          <w:rFonts w:hAnsi="Times New Roman" w:ascii="Times New Roman"/>
          <w:szCs w:val="24"/>
          <w:lang w:val="hr-HR"/>
        </w:rPr>
      </w:pPr>
      <w:r w:rsidRPr="00EA25FC">
        <w:rPr>
          <w:rFonts w:hAnsi="Times New Roman" w:ascii="Times New Roman"/>
          <w:szCs w:val="24"/>
          <w:lang w:val="hr-HR"/>
        </w:rPr>
        <w:t>Nikola Ribarić</w:t>
      </w:r>
      <w:r w:rsidR="00A20471">
        <w:rPr>
          <w:rFonts w:hAnsi="Times New Roman" w:ascii="Times New Roman"/>
          <w:szCs w:val="24"/>
          <w:lang w:val="hr-HR"/>
        </w:rPr>
        <w:t>, v.r.</w:t>
      </w:r>
    </w:p>
    <w:p w:rsidRDefault="00A20471" w:rsidP="00F83706" w:rsidR="00A20471">
      <w:pPr>
        <w:jc w:val="right"/>
        <w:rPr>
          <w:rFonts w:hAnsi="Times New Roman" w:ascii="Times New Roman"/>
          <w:szCs w:val="24"/>
          <w:lang w:val="hr-HR"/>
        </w:rPr>
      </w:pPr>
    </w:p>
    <w:p w:rsidRDefault="00A20471" w:rsidP="00F83706" w:rsidR="00A20471">
      <w:pPr>
        <w:jc w:val="right"/>
        <w:rPr>
          <w:rFonts w:hAnsi="Times New Roman" w:ascii="Times New Roman"/>
          <w:szCs w:val="24"/>
          <w:lang w:val="hr-HR"/>
        </w:rPr>
      </w:pPr>
      <w:r>
        <w:rPr>
          <w:rFonts w:hAnsi="Times New Roman" w:ascii="Times New Roman"/>
          <w:szCs w:val="24"/>
          <w:lang w:val="hr-HR"/>
        </w:rPr>
        <w:t>Za točnost otpravka – ovlašteni službenik</w:t>
      </w:r>
    </w:p>
    <w:p w:rsidRDefault="00A20471" w:rsidP="00A20471" w:rsidR="00A20471" w:rsidRPr="00EA25FC">
      <w:pPr>
        <w:ind w:firstLine="720" w:left="3600"/>
        <w:jc w:val="center"/>
        <w:rPr>
          <w:rFonts w:hAnsi="Times New Roman" w:ascii="Times New Roman"/>
          <w:szCs w:val="24"/>
          <w:lang w:val="hr-HR"/>
        </w:rPr>
      </w:pPr>
      <w:r>
        <w:rPr>
          <w:rFonts w:hAnsi="Times New Roman" w:ascii="Times New Roman"/>
          <w:szCs w:val="24"/>
          <w:lang w:val="hr-HR"/>
        </w:rPr>
        <w:t xml:space="preserve">                                      Maja Hajtek</w:t>
      </w:r>
    </w:p>
    <w:p w:rsidRDefault="00CB61DE" w:rsidP="00EE23D3" w:rsidR="00CB61DE" w:rsidRPr="00EA25FC">
      <w:pPr>
        <w:overflowPunct w:val="false"/>
        <w:autoSpaceDE w:val="false"/>
        <w:autoSpaceDN w:val="false"/>
        <w:adjustRightInd w:val="false"/>
        <w:textAlignment w:val="baseline"/>
        <w:rPr>
          <w:rFonts w:hAnsi="Times New Roman" w:ascii="Times New Roman"/>
          <w:b/>
          <w:szCs w:val="24"/>
          <w:lang w:val="hr-HR"/>
        </w:rPr>
      </w:pPr>
    </w:p>
    <w:p w:rsidRDefault="007F4269" w:rsidP="00EE23D3" w:rsidR="007F4269" w:rsidRPr="00EA25FC">
      <w:pPr>
        <w:overflowPunct w:val="false"/>
        <w:autoSpaceDE w:val="false"/>
        <w:autoSpaceDN w:val="false"/>
        <w:adjustRightInd w:val="false"/>
        <w:textAlignment w:val="baseline"/>
        <w:rPr>
          <w:rFonts w:hAnsi="Times New Roman" w:ascii="Times New Roman"/>
          <w:szCs w:val="24"/>
          <w:lang w:val="hr-HR"/>
        </w:rPr>
      </w:pPr>
    </w:p>
    <w:p w:rsidRDefault="007F4269" w:rsidP="00EE23D3" w:rsidR="007F4269" w:rsidRPr="00EA25FC">
      <w:pPr>
        <w:overflowPunct w:val="false"/>
        <w:autoSpaceDE w:val="false"/>
        <w:autoSpaceDN w:val="false"/>
        <w:adjustRightInd w:val="false"/>
        <w:textAlignment w:val="baseline"/>
        <w:rPr>
          <w:rFonts w:hAnsi="Times New Roman" w:ascii="Times New Roman"/>
          <w:szCs w:val="24"/>
          <w:lang w:val="hr-HR"/>
        </w:rPr>
      </w:pPr>
    </w:p>
    <w:p w:rsidRDefault="00A20471" w:rsidP="00EE23D3" w:rsidR="00A20471">
      <w:pPr>
        <w:overflowPunct w:val="false"/>
        <w:autoSpaceDE w:val="false"/>
        <w:autoSpaceDN w:val="false"/>
        <w:adjustRightInd w:val="false"/>
        <w:textAlignment w:val="baseline"/>
        <w:rPr>
          <w:rFonts w:hAnsi="Times New Roman" w:ascii="Times New Roman"/>
          <w:szCs w:val="24"/>
          <w:lang w:val="hr-HR"/>
        </w:rPr>
      </w:pPr>
    </w:p>
    <w:p w:rsidRDefault="00EE23D3" w:rsidP="00EE23D3" w:rsidR="00EE23D3" w:rsidRPr="00EA25FC">
      <w:pPr>
        <w:overflowPunct w:val="false"/>
        <w:autoSpaceDE w:val="false"/>
        <w:autoSpaceDN w:val="false"/>
        <w:adjustRightInd w:val="false"/>
        <w:textAlignment w:val="baseline"/>
        <w:rPr>
          <w:rFonts w:hAnsi="Times New Roman" w:ascii="Times New Roman"/>
          <w:szCs w:val="24"/>
          <w:lang w:val="hr-HR"/>
        </w:rPr>
      </w:pPr>
      <w:r w:rsidRPr="00EA25FC">
        <w:rPr>
          <w:rFonts w:hAnsi="Times New Roman" w:ascii="Times New Roman"/>
          <w:szCs w:val="24"/>
          <w:lang w:val="hr-HR"/>
        </w:rPr>
        <w:t>UPUTA O PRAVNOM LIJEKU</w:t>
      </w:r>
    </w:p>
    <w:p w:rsidRDefault="00EE23D3" w:rsidP="002C75C4" w:rsidR="002C75C4" w:rsidRPr="00EA25FC">
      <w:pPr>
        <w:jc w:val="both"/>
        <w:rPr>
          <w:rFonts w:hAnsi="Times New Roman" w:ascii="Times New Roman"/>
          <w:szCs w:val="24"/>
          <w:lang w:val="hr-HR"/>
        </w:rPr>
      </w:pPr>
      <w:r w:rsidRPr="00EA25FC">
        <w:rPr>
          <w:rFonts w:hAnsi="Times New Roman" w:ascii="Times New Roman"/>
          <w:szCs w:val="24"/>
          <w:lang w:val="hr-HR"/>
        </w:rPr>
        <w:t>Protiv ovog rješenja</w:t>
      </w:r>
      <w:r w:rsidR="009A3971" w:rsidRPr="00EA25FC">
        <w:rPr>
          <w:rFonts w:hAnsi="Times New Roman" w:ascii="Times New Roman"/>
          <w:szCs w:val="24"/>
          <w:lang w:val="hr-HR"/>
        </w:rPr>
        <w:t xml:space="preserve"> može se izjaviti žalba </w:t>
      </w:r>
      <w:r w:rsidRPr="00EA25FC">
        <w:rPr>
          <w:rFonts w:hAnsi="Times New Roman" w:ascii="Times New Roman"/>
          <w:szCs w:val="24"/>
          <w:lang w:val="hr-HR"/>
        </w:rPr>
        <w:t xml:space="preserve">Visokom trgovačkom sudu Republike Hrvatske u roku od 8 dana </w:t>
      </w:r>
      <w:r w:rsidR="00EA524B" w:rsidRPr="00EA25FC">
        <w:rPr>
          <w:rFonts w:hAnsi="Times New Roman" w:ascii="Times New Roman"/>
          <w:szCs w:val="24"/>
          <w:lang w:val="hr-HR"/>
        </w:rPr>
        <w:t>od dostave</w:t>
      </w:r>
      <w:r w:rsidRPr="00EA25FC">
        <w:rPr>
          <w:rFonts w:hAnsi="Times New Roman" w:ascii="Times New Roman"/>
          <w:szCs w:val="24"/>
          <w:lang w:val="hr-HR"/>
        </w:rPr>
        <w:t xml:space="preserve"> rješenja, a ulaže se putem ovog suda u 2 primjerka za sud i po 1 za svaku protivnu stranku.</w:t>
      </w:r>
      <w:r w:rsidR="002C75C4" w:rsidRPr="00EA25FC">
        <w:rPr>
          <w:rFonts w:hAnsi="Times New Roman" w:ascii="Times New Roman"/>
          <w:szCs w:val="24"/>
          <w:lang w:val="hr-HR"/>
        </w:rPr>
        <w:t xml:space="preserve"> </w:t>
      </w:r>
      <w:r w:rsidR="002C75C4" w:rsidRPr="00EA25FC">
        <w:rPr>
          <w:rFonts w:hAnsi="Times New Roman" w:ascii="Times New Roman"/>
          <w:color w:val="000000"/>
          <w:szCs w:val="24"/>
          <w:lang w:val="hr-HR"/>
        </w:rPr>
        <w:t>Dostava se smatra obavljenom istekom osmoga dana od dana objave pismena na mrežnoj stra</w:t>
      </w:r>
      <w:r w:rsidR="0013449E" w:rsidRPr="00EA25FC">
        <w:rPr>
          <w:rFonts w:hAnsi="Times New Roman" w:ascii="Times New Roman"/>
          <w:color w:val="000000"/>
          <w:szCs w:val="24"/>
          <w:lang w:val="hr-HR"/>
        </w:rPr>
        <w:t>nici e-Oglasna ploča sudova (članak</w:t>
      </w:r>
      <w:r w:rsidR="002C75C4" w:rsidRPr="00EA25FC">
        <w:rPr>
          <w:rFonts w:hAnsi="Times New Roman" w:ascii="Times New Roman"/>
          <w:color w:val="000000"/>
          <w:szCs w:val="24"/>
          <w:lang w:val="hr-HR"/>
        </w:rPr>
        <w:t xml:space="preserve"> 12. st</w:t>
      </w:r>
      <w:r w:rsidR="0013449E" w:rsidRPr="00EA25FC">
        <w:rPr>
          <w:rFonts w:hAnsi="Times New Roman" w:ascii="Times New Roman"/>
          <w:color w:val="000000"/>
          <w:szCs w:val="24"/>
          <w:lang w:val="hr-HR"/>
        </w:rPr>
        <w:t>avak</w:t>
      </w:r>
      <w:r w:rsidR="002C75C4" w:rsidRPr="00EA25FC">
        <w:rPr>
          <w:rFonts w:hAnsi="Times New Roman" w:ascii="Times New Roman"/>
          <w:color w:val="000000"/>
          <w:szCs w:val="24"/>
          <w:lang w:val="hr-HR"/>
        </w:rPr>
        <w:t xml:space="preserve"> 2. SZ).</w:t>
      </w:r>
    </w:p>
    <w:p w:rsidRDefault="00FA2229" w:rsidP="00EE23D3" w:rsidR="00FA2229" w:rsidRPr="00EA25FC">
      <w:pPr>
        <w:overflowPunct w:val="false"/>
        <w:autoSpaceDE w:val="false"/>
        <w:autoSpaceDN w:val="false"/>
        <w:adjustRightInd w:val="false"/>
        <w:jc w:val="both"/>
        <w:textAlignment w:val="baseline"/>
        <w:rPr>
          <w:rFonts w:hAnsi="Times New Roman" w:ascii="Times New Roman"/>
          <w:szCs w:val="24"/>
          <w:lang w:val="hr-HR"/>
        </w:rPr>
      </w:pPr>
    </w:p>
    <w:p w:rsidRDefault="007F4269" w:rsidP="007F4269" w:rsidR="007F4269" w:rsidRPr="00EA25FC">
      <w:pPr>
        <w:overflowPunct w:val="false"/>
        <w:autoSpaceDE w:val="false"/>
        <w:autoSpaceDN w:val="false"/>
        <w:adjustRightInd w:val="false"/>
        <w:rPr>
          <w:rFonts w:hAnsi="Times New Roman" w:ascii="Times New Roman"/>
          <w:szCs w:val="24"/>
          <w:lang w:val="hr-HR"/>
        </w:rPr>
      </w:pPr>
    </w:p>
    <w:p w:rsidRDefault="006C314D" w:rsidP="00A20471" w:rsidR="006C314D" w:rsidRPr="00EA25FC">
      <w:pPr>
        <w:pStyle w:val="Odlomakpopisa"/>
        <w:overflowPunct w:val="false"/>
        <w:autoSpaceDE w:val="false"/>
        <w:autoSpaceDN w:val="false"/>
        <w:adjustRightInd w:val="false"/>
        <w:ind w:left="705"/>
        <w:jc w:val="both"/>
        <w:textAlignment w:val="baseline"/>
        <w:rPr>
          <w:rFonts w:hAnsi="Times New Roman" w:ascii="Times New Roman"/>
          <w:szCs w:val="24"/>
          <w:lang w:val="hr-HR"/>
        </w:rPr>
      </w:pPr>
    </w:p>
    <w:sectPr w:rsidSect="00B44BD4" w:rsidR="006C314D" w:rsidRPr="00EA25FC">
      <w:headerReference w:type="even" r:id="rId11"/>
      <w:headerReference w:type="default" r:id="rId12"/>
      <w:headerReference w:type="first" r:id="rId13"/>
      <w:pgSz w:code="9"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442628">
      <w:rPr>
        <w:rStyle w:val="Brojstranice"/>
        <w:rFonts w:hAnsi="Times New Roman" w:ascii="Times New Roman"/>
        <w:noProof/>
      </w:rPr>
      <w:t>1</w:t>
    </w:r>
    <w:r w:rsidRPr="00F34093">
      <w:rPr>
        <w:rStyle w:val="Brojstranice"/>
        <w:rFonts w:hAnsi="Times New Roman" w:ascii="Times New Roman"/>
      </w:rPr>
      <w:fldChar w:fldCharType="end"/>
    </w:r>
  </w:p>
  <w:p w:rsidRDefault="00C45BF9" w:rsidP="00BD649B" w:rsidR="004A4385" w:rsidRPr="00B168AE">
    <w:pPr>
      <w:pStyle w:val="Zaglavlje"/>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sidR="00EA25FC">
      <w:rPr>
        <w:rFonts w:hAnsi="Times New Roman" w:ascii="Times New Roman"/>
        <w:szCs w:val="24"/>
        <w:lang w:val="hr-HR"/>
      </w:rPr>
      <w:t xml:space="preserve">72. </w:t>
    </w:r>
    <w:r w:rsidR="00EA25FC" w:rsidRPr="008B00D6">
      <w:rPr>
        <w:rFonts w:hAnsi="Times New Roman" w:ascii="Times New Roman"/>
        <w:szCs w:val="24"/>
        <w:lang w:val="hr-HR"/>
      </w:rPr>
      <w:t>St-</w:t>
    </w:r>
    <w:r w:rsidR="00EA25FC">
      <w:rPr>
        <w:rFonts w:hAnsi="Times New Roman" w:ascii="Times New Roman"/>
        <w:szCs w:val="24"/>
        <w:lang w:val="hr-HR"/>
      </w:rPr>
      <w:t>767/2018-50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6D8" w:rsidP="004F66D8" w:rsidR="004F66D8">
    <w:pPr>
      <w:pStyle w:val="Zaglavlje"/>
      <w:jc w:val="right"/>
    </w:pPr>
    <w:r>
      <w:rPr>
        <w:rFonts w:hAnsi="Times New Roman" w:ascii="Times New Roman"/>
        <w:szCs w:val="24"/>
        <w:lang w:val="hr-HR"/>
      </w:rPr>
      <w:t xml:space="preserve">72. </w:t>
    </w:r>
    <w:r w:rsidRPr="008B00D6">
      <w:rPr>
        <w:rFonts w:hAnsi="Times New Roman" w:ascii="Times New Roman"/>
        <w:szCs w:val="24"/>
        <w:lang w:val="hr-HR"/>
      </w:rPr>
      <w:t>St-</w:t>
    </w:r>
    <w:r w:rsidR="00B86012">
      <w:rPr>
        <w:rFonts w:hAnsi="Times New Roman" w:ascii="Times New Roman"/>
        <w:szCs w:val="24"/>
        <w:lang w:val="hr-HR"/>
      </w:rPr>
      <w:t>767/2018</w:t>
    </w:r>
  </w:p>
  <w:p w:rsidRDefault="004F66D8" w:rsidR="004F66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BF7315"/>
    <w:multiLevelType w:val="hybridMultilevel"/>
    <w:tmpl w:val="90A0C3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3"/>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2ED2"/>
    <w:rsid w:val="00005603"/>
    <w:rsid w:val="0000567D"/>
    <w:rsid w:val="000141F6"/>
    <w:rsid w:val="00014CAD"/>
    <w:rsid w:val="000172C6"/>
    <w:rsid w:val="00020FA7"/>
    <w:rsid w:val="00025631"/>
    <w:rsid w:val="00027984"/>
    <w:rsid w:val="000337F5"/>
    <w:rsid w:val="00041293"/>
    <w:rsid w:val="00041BCF"/>
    <w:rsid w:val="00041FDD"/>
    <w:rsid w:val="00042F5D"/>
    <w:rsid w:val="00043339"/>
    <w:rsid w:val="0004430E"/>
    <w:rsid w:val="00046B37"/>
    <w:rsid w:val="00051722"/>
    <w:rsid w:val="00057A20"/>
    <w:rsid w:val="00064FD8"/>
    <w:rsid w:val="0006762B"/>
    <w:rsid w:val="00072D1F"/>
    <w:rsid w:val="00073859"/>
    <w:rsid w:val="000851E2"/>
    <w:rsid w:val="00086691"/>
    <w:rsid w:val="00097466"/>
    <w:rsid w:val="000A11A7"/>
    <w:rsid w:val="000A311B"/>
    <w:rsid w:val="000A65C2"/>
    <w:rsid w:val="000A7A4B"/>
    <w:rsid w:val="000B5A32"/>
    <w:rsid w:val="000B609B"/>
    <w:rsid w:val="000C4E18"/>
    <w:rsid w:val="000C77F8"/>
    <w:rsid w:val="000D67DD"/>
    <w:rsid w:val="000E40DA"/>
    <w:rsid w:val="000E5A85"/>
    <w:rsid w:val="000F168D"/>
    <w:rsid w:val="000F339C"/>
    <w:rsid w:val="000F36BA"/>
    <w:rsid w:val="00112B50"/>
    <w:rsid w:val="001170CD"/>
    <w:rsid w:val="001236FE"/>
    <w:rsid w:val="001242B1"/>
    <w:rsid w:val="001261BA"/>
    <w:rsid w:val="00130ABF"/>
    <w:rsid w:val="0013449E"/>
    <w:rsid w:val="00137F3D"/>
    <w:rsid w:val="00141E7B"/>
    <w:rsid w:val="001422BB"/>
    <w:rsid w:val="00150132"/>
    <w:rsid w:val="001560FF"/>
    <w:rsid w:val="00161295"/>
    <w:rsid w:val="00163C90"/>
    <w:rsid w:val="00166887"/>
    <w:rsid w:val="00173485"/>
    <w:rsid w:val="001753B0"/>
    <w:rsid w:val="0017555B"/>
    <w:rsid w:val="001778A1"/>
    <w:rsid w:val="001806BB"/>
    <w:rsid w:val="0018119E"/>
    <w:rsid w:val="00181795"/>
    <w:rsid w:val="00182088"/>
    <w:rsid w:val="00182B39"/>
    <w:rsid w:val="00183A15"/>
    <w:rsid w:val="00184D08"/>
    <w:rsid w:val="00186B75"/>
    <w:rsid w:val="00187163"/>
    <w:rsid w:val="00194EBF"/>
    <w:rsid w:val="001A24DF"/>
    <w:rsid w:val="001A362A"/>
    <w:rsid w:val="001A51DD"/>
    <w:rsid w:val="001A65CD"/>
    <w:rsid w:val="001B755E"/>
    <w:rsid w:val="001C44B8"/>
    <w:rsid w:val="001C4CB4"/>
    <w:rsid w:val="001D0513"/>
    <w:rsid w:val="001D13E5"/>
    <w:rsid w:val="001D31CE"/>
    <w:rsid w:val="001D7630"/>
    <w:rsid w:val="001F1508"/>
    <w:rsid w:val="001F3882"/>
    <w:rsid w:val="001F4F6C"/>
    <w:rsid w:val="00214938"/>
    <w:rsid w:val="0021641B"/>
    <w:rsid w:val="002174C5"/>
    <w:rsid w:val="00231604"/>
    <w:rsid w:val="00237D0E"/>
    <w:rsid w:val="00247D3C"/>
    <w:rsid w:val="00256584"/>
    <w:rsid w:val="00257F6E"/>
    <w:rsid w:val="00261E68"/>
    <w:rsid w:val="002629EF"/>
    <w:rsid w:val="00262A96"/>
    <w:rsid w:val="00275665"/>
    <w:rsid w:val="00284525"/>
    <w:rsid w:val="002851D3"/>
    <w:rsid w:val="0028528F"/>
    <w:rsid w:val="002901AE"/>
    <w:rsid w:val="00293D0A"/>
    <w:rsid w:val="002941E3"/>
    <w:rsid w:val="00295991"/>
    <w:rsid w:val="00297D4A"/>
    <w:rsid w:val="002A0BE2"/>
    <w:rsid w:val="002B2074"/>
    <w:rsid w:val="002B24EE"/>
    <w:rsid w:val="002C05BA"/>
    <w:rsid w:val="002C0B56"/>
    <w:rsid w:val="002C147D"/>
    <w:rsid w:val="002C2416"/>
    <w:rsid w:val="002C2B89"/>
    <w:rsid w:val="002C75C4"/>
    <w:rsid w:val="002D0142"/>
    <w:rsid w:val="002E02D4"/>
    <w:rsid w:val="002E0C54"/>
    <w:rsid w:val="002E5EE1"/>
    <w:rsid w:val="002F3B1F"/>
    <w:rsid w:val="00302FCB"/>
    <w:rsid w:val="0031481E"/>
    <w:rsid w:val="00315913"/>
    <w:rsid w:val="00317FDB"/>
    <w:rsid w:val="003221E2"/>
    <w:rsid w:val="00324D4E"/>
    <w:rsid w:val="00325143"/>
    <w:rsid w:val="00325BC7"/>
    <w:rsid w:val="00327181"/>
    <w:rsid w:val="00327526"/>
    <w:rsid w:val="00327E9E"/>
    <w:rsid w:val="003406C1"/>
    <w:rsid w:val="00340E22"/>
    <w:rsid w:val="00341287"/>
    <w:rsid w:val="00341B4D"/>
    <w:rsid w:val="003474BF"/>
    <w:rsid w:val="00356E45"/>
    <w:rsid w:val="0036028F"/>
    <w:rsid w:val="003622FC"/>
    <w:rsid w:val="00364B67"/>
    <w:rsid w:val="0036561D"/>
    <w:rsid w:val="003666E1"/>
    <w:rsid w:val="00372F0D"/>
    <w:rsid w:val="00376A41"/>
    <w:rsid w:val="003843F0"/>
    <w:rsid w:val="003A137F"/>
    <w:rsid w:val="003A4029"/>
    <w:rsid w:val="003A4C23"/>
    <w:rsid w:val="003A6429"/>
    <w:rsid w:val="003B32FC"/>
    <w:rsid w:val="003B4286"/>
    <w:rsid w:val="003B57E3"/>
    <w:rsid w:val="003C34C5"/>
    <w:rsid w:val="003C3670"/>
    <w:rsid w:val="003D3072"/>
    <w:rsid w:val="003D3B21"/>
    <w:rsid w:val="003D4F8C"/>
    <w:rsid w:val="003D59BF"/>
    <w:rsid w:val="003E03CE"/>
    <w:rsid w:val="003E6B13"/>
    <w:rsid w:val="003F0288"/>
    <w:rsid w:val="003F0D31"/>
    <w:rsid w:val="003F0D99"/>
    <w:rsid w:val="003F1A14"/>
    <w:rsid w:val="004043BF"/>
    <w:rsid w:val="00407054"/>
    <w:rsid w:val="00413439"/>
    <w:rsid w:val="00414148"/>
    <w:rsid w:val="004203D1"/>
    <w:rsid w:val="004208E0"/>
    <w:rsid w:val="00420C40"/>
    <w:rsid w:val="00421BC9"/>
    <w:rsid w:val="004226AD"/>
    <w:rsid w:val="00423C9F"/>
    <w:rsid w:val="00431FD5"/>
    <w:rsid w:val="00433776"/>
    <w:rsid w:val="004344EC"/>
    <w:rsid w:val="00436251"/>
    <w:rsid w:val="00440E47"/>
    <w:rsid w:val="00442628"/>
    <w:rsid w:val="00443FAE"/>
    <w:rsid w:val="00444CC9"/>
    <w:rsid w:val="00447EDC"/>
    <w:rsid w:val="00454215"/>
    <w:rsid w:val="00454CA9"/>
    <w:rsid w:val="00454F59"/>
    <w:rsid w:val="004637A2"/>
    <w:rsid w:val="00465B1B"/>
    <w:rsid w:val="00467A50"/>
    <w:rsid w:val="0047031C"/>
    <w:rsid w:val="004717F7"/>
    <w:rsid w:val="004755A7"/>
    <w:rsid w:val="004818F7"/>
    <w:rsid w:val="00483442"/>
    <w:rsid w:val="004874CA"/>
    <w:rsid w:val="0049055A"/>
    <w:rsid w:val="00493024"/>
    <w:rsid w:val="0049445B"/>
    <w:rsid w:val="00497FBA"/>
    <w:rsid w:val="004A4385"/>
    <w:rsid w:val="004A6F6E"/>
    <w:rsid w:val="004B1528"/>
    <w:rsid w:val="004B15A9"/>
    <w:rsid w:val="004B1BA4"/>
    <w:rsid w:val="004B38E7"/>
    <w:rsid w:val="004B4712"/>
    <w:rsid w:val="004B48A1"/>
    <w:rsid w:val="004C00D2"/>
    <w:rsid w:val="004C1A9C"/>
    <w:rsid w:val="004D312E"/>
    <w:rsid w:val="004D31F6"/>
    <w:rsid w:val="004D3D95"/>
    <w:rsid w:val="004E088E"/>
    <w:rsid w:val="004E2988"/>
    <w:rsid w:val="004E3310"/>
    <w:rsid w:val="004E3A9D"/>
    <w:rsid w:val="004E3CA8"/>
    <w:rsid w:val="004E4CB3"/>
    <w:rsid w:val="004F66D8"/>
    <w:rsid w:val="004F79F7"/>
    <w:rsid w:val="005004AD"/>
    <w:rsid w:val="00505144"/>
    <w:rsid w:val="00505D26"/>
    <w:rsid w:val="00510559"/>
    <w:rsid w:val="00515AE4"/>
    <w:rsid w:val="00517BE6"/>
    <w:rsid w:val="00521229"/>
    <w:rsid w:val="0052466D"/>
    <w:rsid w:val="005267D3"/>
    <w:rsid w:val="00545F04"/>
    <w:rsid w:val="005511C2"/>
    <w:rsid w:val="00560579"/>
    <w:rsid w:val="00565D6E"/>
    <w:rsid w:val="005764E9"/>
    <w:rsid w:val="00576A37"/>
    <w:rsid w:val="00576C22"/>
    <w:rsid w:val="00577E44"/>
    <w:rsid w:val="00592DDD"/>
    <w:rsid w:val="005938F3"/>
    <w:rsid w:val="005940E9"/>
    <w:rsid w:val="00594545"/>
    <w:rsid w:val="0059493B"/>
    <w:rsid w:val="005A049A"/>
    <w:rsid w:val="005A0E45"/>
    <w:rsid w:val="005A2A50"/>
    <w:rsid w:val="005A5BF5"/>
    <w:rsid w:val="005A5DF5"/>
    <w:rsid w:val="005A713C"/>
    <w:rsid w:val="005A7AE0"/>
    <w:rsid w:val="005B1816"/>
    <w:rsid w:val="005B6535"/>
    <w:rsid w:val="005C11EB"/>
    <w:rsid w:val="005D1E22"/>
    <w:rsid w:val="005D3DB6"/>
    <w:rsid w:val="005D643C"/>
    <w:rsid w:val="005E13F6"/>
    <w:rsid w:val="005E1628"/>
    <w:rsid w:val="005E65CC"/>
    <w:rsid w:val="005E7488"/>
    <w:rsid w:val="005E79A9"/>
    <w:rsid w:val="005F1759"/>
    <w:rsid w:val="005F2024"/>
    <w:rsid w:val="005F26A3"/>
    <w:rsid w:val="005F3EA3"/>
    <w:rsid w:val="005F4823"/>
    <w:rsid w:val="00605BD9"/>
    <w:rsid w:val="006137A3"/>
    <w:rsid w:val="00614BB3"/>
    <w:rsid w:val="0061634D"/>
    <w:rsid w:val="0061766E"/>
    <w:rsid w:val="00617D9B"/>
    <w:rsid w:val="00622161"/>
    <w:rsid w:val="00624F4D"/>
    <w:rsid w:val="00626D4C"/>
    <w:rsid w:val="00627967"/>
    <w:rsid w:val="00633065"/>
    <w:rsid w:val="006356C5"/>
    <w:rsid w:val="00636AAD"/>
    <w:rsid w:val="006370A1"/>
    <w:rsid w:val="0063777B"/>
    <w:rsid w:val="0064041D"/>
    <w:rsid w:val="006416CB"/>
    <w:rsid w:val="006425EE"/>
    <w:rsid w:val="00642965"/>
    <w:rsid w:val="00646650"/>
    <w:rsid w:val="00667678"/>
    <w:rsid w:val="006705E9"/>
    <w:rsid w:val="006730BB"/>
    <w:rsid w:val="00676B6D"/>
    <w:rsid w:val="0067762B"/>
    <w:rsid w:val="00680F33"/>
    <w:rsid w:val="00684DC9"/>
    <w:rsid w:val="00687E28"/>
    <w:rsid w:val="00692185"/>
    <w:rsid w:val="00693DBD"/>
    <w:rsid w:val="006947F4"/>
    <w:rsid w:val="006968A4"/>
    <w:rsid w:val="0069729A"/>
    <w:rsid w:val="006A07A6"/>
    <w:rsid w:val="006A36FF"/>
    <w:rsid w:val="006A5185"/>
    <w:rsid w:val="006A60BA"/>
    <w:rsid w:val="006B08DD"/>
    <w:rsid w:val="006B1563"/>
    <w:rsid w:val="006C1F26"/>
    <w:rsid w:val="006C314D"/>
    <w:rsid w:val="006D0D15"/>
    <w:rsid w:val="006D7695"/>
    <w:rsid w:val="006E21C5"/>
    <w:rsid w:val="006E488E"/>
    <w:rsid w:val="006F1FA2"/>
    <w:rsid w:val="006F2DB4"/>
    <w:rsid w:val="006F49EF"/>
    <w:rsid w:val="007010F5"/>
    <w:rsid w:val="00707133"/>
    <w:rsid w:val="00710B03"/>
    <w:rsid w:val="00714189"/>
    <w:rsid w:val="00716831"/>
    <w:rsid w:val="00721768"/>
    <w:rsid w:val="00726EE2"/>
    <w:rsid w:val="00730B10"/>
    <w:rsid w:val="00730D45"/>
    <w:rsid w:val="007319C9"/>
    <w:rsid w:val="00740728"/>
    <w:rsid w:val="0075160B"/>
    <w:rsid w:val="00753FD3"/>
    <w:rsid w:val="0075772B"/>
    <w:rsid w:val="00761004"/>
    <w:rsid w:val="00765843"/>
    <w:rsid w:val="00767FB1"/>
    <w:rsid w:val="007772FD"/>
    <w:rsid w:val="0078025E"/>
    <w:rsid w:val="00782C19"/>
    <w:rsid w:val="00786381"/>
    <w:rsid w:val="007908A2"/>
    <w:rsid w:val="007937EF"/>
    <w:rsid w:val="007A208B"/>
    <w:rsid w:val="007A29F9"/>
    <w:rsid w:val="007A3924"/>
    <w:rsid w:val="007A72E8"/>
    <w:rsid w:val="007B28F7"/>
    <w:rsid w:val="007B34FD"/>
    <w:rsid w:val="007B5251"/>
    <w:rsid w:val="007B6C33"/>
    <w:rsid w:val="007C15C3"/>
    <w:rsid w:val="007C17B7"/>
    <w:rsid w:val="007C21B6"/>
    <w:rsid w:val="007C6968"/>
    <w:rsid w:val="007E2C7D"/>
    <w:rsid w:val="007E472A"/>
    <w:rsid w:val="007F4269"/>
    <w:rsid w:val="007F5F86"/>
    <w:rsid w:val="007F66F1"/>
    <w:rsid w:val="007F7876"/>
    <w:rsid w:val="008003DD"/>
    <w:rsid w:val="00804319"/>
    <w:rsid w:val="0080687D"/>
    <w:rsid w:val="00807C94"/>
    <w:rsid w:val="00807CFD"/>
    <w:rsid w:val="0081784F"/>
    <w:rsid w:val="00822F94"/>
    <w:rsid w:val="00831326"/>
    <w:rsid w:val="008463E3"/>
    <w:rsid w:val="008470E7"/>
    <w:rsid w:val="00862D18"/>
    <w:rsid w:val="008634DE"/>
    <w:rsid w:val="00866EFF"/>
    <w:rsid w:val="0087120B"/>
    <w:rsid w:val="00871A45"/>
    <w:rsid w:val="00874641"/>
    <w:rsid w:val="00880A64"/>
    <w:rsid w:val="0088276B"/>
    <w:rsid w:val="008877B2"/>
    <w:rsid w:val="00890B38"/>
    <w:rsid w:val="008957BC"/>
    <w:rsid w:val="008A329D"/>
    <w:rsid w:val="008A4B36"/>
    <w:rsid w:val="008A6FD3"/>
    <w:rsid w:val="008B00D6"/>
    <w:rsid w:val="008B463B"/>
    <w:rsid w:val="008B58E3"/>
    <w:rsid w:val="008B7543"/>
    <w:rsid w:val="008C06FE"/>
    <w:rsid w:val="008C5861"/>
    <w:rsid w:val="008D340A"/>
    <w:rsid w:val="008D42A8"/>
    <w:rsid w:val="008E2B89"/>
    <w:rsid w:val="008E55E9"/>
    <w:rsid w:val="008F4863"/>
    <w:rsid w:val="008F6E34"/>
    <w:rsid w:val="00901DAE"/>
    <w:rsid w:val="00902EEE"/>
    <w:rsid w:val="009102E8"/>
    <w:rsid w:val="00912A24"/>
    <w:rsid w:val="00912E50"/>
    <w:rsid w:val="009213DF"/>
    <w:rsid w:val="0092629E"/>
    <w:rsid w:val="009264A2"/>
    <w:rsid w:val="009274BC"/>
    <w:rsid w:val="0093354C"/>
    <w:rsid w:val="00935B82"/>
    <w:rsid w:val="00941113"/>
    <w:rsid w:val="00944431"/>
    <w:rsid w:val="00945F3D"/>
    <w:rsid w:val="009469DA"/>
    <w:rsid w:val="009570CD"/>
    <w:rsid w:val="00957F5C"/>
    <w:rsid w:val="00957F88"/>
    <w:rsid w:val="00961997"/>
    <w:rsid w:val="00965B7C"/>
    <w:rsid w:val="00965E80"/>
    <w:rsid w:val="00971019"/>
    <w:rsid w:val="00973B61"/>
    <w:rsid w:val="00973DF2"/>
    <w:rsid w:val="00974F73"/>
    <w:rsid w:val="009800CC"/>
    <w:rsid w:val="00980DA8"/>
    <w:rsid w:val="009853A6"/>
    <w:rsid w:val="00986FBE"/>
    <w:rsid w:val="00992E21"/>
    <w:rsid w:val="00996D6D"/>
    <w:rsid w:val="00997BA9"/>
    <w:rsid w:val="009A36AF"/>
    <w:rsid w:val="009A3971"/>
    <w:rsid w:val="009A51AB"/>
    <w:rsid w:val="009A6E9A"/>
    <w:rsid w:val="009A7E24"/>
    <w:rsid w:val="009B215C"/>
    <w:rsid w:val="009B54C2"/>
    <w:rsid w:val="009C12E6"/>
    <w:rsid w:val="009C26B8"/>
    <w:rsid w:val="009C43C9"/>
    <w:rsid w:val="009D0221"/>
    <w:rsid w:val="009D0457"/>
    <w:rsid w:val="009D5C3E"/>
    <w:rsid w:val="009D5D3C"/>
    <w:rsid w:val="009E098F"/>
    <w:rsid w:val="009E1BA7"/>
    <w:rsid w:val="009E6040"/>
    <w:rsid w:val="009F00B5"/>
    <w:rsid w:val="009F2AAE"/>
    <w:rsid w:val="009F46D9"/>
    <w:rsid w:val="009F5B69"/>
    <w:rsid w:val="009F5D4F"/>
    <w:rsid w:val="00A0023B"/>
    <w:rsid w:val="00A02DFD"/>
    <w:rsid w:val="00A07A2B"/>
    <w:rsid w:val="00A101E8"/>
    <w:rsid w:val="00A1065C"/>
    <w:rsid w:val="00A20471"/>
    <w:rsid w:val="00A20843"/>
    <w:rsid w:val="00A26F4F"/>
    <w:rsid w:val="00A31732"/>
    <w:rsid w:val="00A32484"/>
    <w:rsid w:val="00A3275F"/>
    <w:rsid w:val="00A32828"/>
    <w:rsid w:val="00A37002"/>
    <w:rsid w:val="00A467C6"/>
    <w:rsid w:val="00A50378"/>
    <w:rsid w:val="00A503BB"/>
    <w:rsid w:val="00A5082D"/>
    <w:rsid w:val="00A517CE"/>
    <w:rsid w:val="00A55C6D"/>
    <w:rsid w:val="00A672F7"/>
    <w:rsid w:val="00A703A9"/>
    <w:rsid w:val="00A73365"/>
    <w:rsid w:val="00A73C5C"/>
    <w:rsid w:val="00A75628"/>
    <w:rsid w:val="00A764CD"/>
    <w:rsid w:val="00A76E30"/>
    <w:rsid w:val="00A9094C"/>
    <w:rsid w:val="00A91658"/>
    <w:rsid w:val="00A93140"/>
    <w:rsid w:val="00A95334"/>
    <w:rsid w:val="00AA1804"/>
    <w:rsid w:val="00AB39AC"/>
    <w:rsid w:val="00AB39BD"/>
    <w:rsid w:val="00AB457A"/>
    <w:rsid w:val="00AB7853"/>
    <w:rsid w:val="00AB7883"/>
    <w:rsid w:val="00AC05DC"/>
    <w:rsid w:val="00AC4610"/>
    <w:rsid w:val="00AD49D4"/>
    <w:rsid w:val="00AD7C6B"/>
    <w:rsid w:val="00AE42BB"/>
    <w:rsid w:val="00AE4724"/>
    <w:rsid w:val="00AE5A99"/>
    <w:rsid w:val="00AE6E9B"/>
    <w:rsid w:val="00AF33AB"/>
    <w:rsid w:val="00AF65F4"/>
    <w:rsid w:val="00B03169"/>
    <w:rsid w:val="00B04D4B"/>
    <w:rsid w:val="00B05C2F"/>
    <w:rsid w:val="00B168AE"/>
    <w:rsid w:val="00B215AF"/>
    <w:rsid w:val="00B21D28"/>
    <w:rsid w:val="00B23FDC"/>
    <w:rsid w:val="00B249A7"/>
    <w:rsid w:val="00B34AB1"/>
    <w:rsid w:val="00B34C70"/>
    <w:rsid w:val="00B4055C"/>
    <w:rsid w:val="00B43C9A"/>
    <w:rsid w:val="00B44BD4"/>
    <w:rsid w:val="00B46A52"/>
    <w:rsid w:val="00B5469E"/>
    <w:rsid w:val="00B55D5E"/>
    <w:rsid w:val="00B55F76"/>
    <w:rsid w:val="00B616C0"/>
    <w:rsid w:val="00B63B2C"/>
    <w:rsid w:val="00B7171E"/>
    <w:rsid w:val="00B740CC"/>
    <w:rsid w:val="00B744C5"/>
    <w:rsid w:val="00B803A8"/>
    <w:rsid w:val="00B80DE4"/>
    <w:rsid w:val="00B81EAC"/>
    <w:rsid w:val="00B82360"/>
    <w:rsid w:val="00B83D6D"/>
    <w:rsid w:val="00B86012"/>
    <w:rsid w:val="00B91D9D"/>
    <w:rsid w:val="00B9264B"/>
    <w:rsid w:val="00BB1D19"/>
    <w:rsid w:val="00BB5471"/>
    <w:rsid w:val="00BB593D"/>
    <w:rsid w:val="00BC0E97"/>
    <w:rsid w:val="00BC1321"/>
    <w:rsid w:val="00BC30B6"/>
    <w:rsid w:val="00BC3226"/>
    <w:rsid w:val="00BC3B31"/>
    <w:rsid w:val="00BC4112"/>
    <w:rsid w:val="00BC4668"/>
    <w:rsid w:val="00BC6A3C"/>
    <w:rsid w:val="00BC7FC2"/>
    <w:rsid w:val="00BD1239"/>
    <w:rsid w:val="00BD1889"/>
    <w:rsid w:val="00BD5CF6"/>
    <w:rsid w:val="00BD649B"/>
    <w:rsid w:val="00BE0B13"/>
    <w:rsid w:val="00BE1C7C"/>
    <w:rsid w:val="00BE69E5"/>
    <w:rsid w:val="00BE6F10"/>
    <w:rsid w:val="00BF087A"/>
    <w:rsid w:val="00BF0C89"/>
    <w:rsid w:val="00BF2793"/>
    <w:rsid w:val="00C01640"/>
    <w:rsid w:val="00C01C42"/>
    <w:rsid w:val="00C03094"/>
    <w:rsid w:val="00C0346E"/>
    <w:rsid w:val="00C04561"/>
    <w:rsid w:val="00C04A9B"/>
    <w:rsid w:val="00C1440E"/>
    <w:rsid w:val="00C17466"/>
    <w:rsid w:val="00C17495"/>
    <w:rsid w:val="00C17F3C"/>
    <w:rsid w:val="00C249F2"/>
    <w:rsid w:val="00C347FC"/>
    <w:rsid w:val="00C35157"/>
    <w:rsid w:val="00C43856"/>
    <w:rsid w:val="00C4504B"/>
    <w:rsid w:val="00C45BF9"/>
    <w:rsid w:val="00C45CE1"/>
    <w:rsid w:val="00C46323"/>
    <w:rsid w:val="00C51F1A"/>
    <w:rsid w:val="00C55839"/>
    <w:rsid w:val="00C61C6A"/>
    <w:rsid w:val="00C639A4"/>
    <w:rsid w:val="00C73FBD"/>
    <w:rsid w:val="00C8271D"/>
    <w:rsid w:val="00C84468"/>
    <w:rsid w:val="00C84D84"/>
    <w:rsid w:val="00C8669D"/>
    <w:rsid w:val="00C91F3B"/>
    <w:rsid w:val="00C92A62"/>
    <w:rsid w:val="00CA26F6"/>
    <w:rsid w:val="00CA7726"/>
    <w:rsid w:val="00CB2E7A"/>
    <w:rsid w:val="00CB61DE"/>
    <w:rsid w:val="00CB7675"/>
    <w:rsid w:val="00CC1911"/>
    <w:rsid w:val="00CC49B3"/>
    <w:rsid w:val="00CD03FD"/>
    <w:rsid w:val="00CD2EC2"/>
    <w:rsid w:val="00CE31C3"/>
    <w:rsid w:val="00CE4F54"/>
    <w:rsid w:val="00CE628F"/>
    <w:rsid w:val="00CE722B"/>
    <w:rsid w:val="00CE7643"/>
    <w:rsid w:val="00CF2939"/>
    <w:rsid w:val="00D03A92"/>
    <w:rsid w:val="00D046F5"/>
    <w:rsid w:val="00D1024B"/>
    <w:rsid w:val="00D10EA2"/>
    <w:rsid w:val="00D12724"/>
    <w:rsid w:val="00D1304F"/>
    <w:rsid w:val="00D14025"/>
    <w:rsid w:val="00D1797E"/>
    <w:rsid w:val="00D17BCC"/>
    <w:rsid w:val="00D23F29"/>
    <w:rsid w:val="00D2412E"/>
    <w:rsid w:val="00D313D8"/>
    <w:rsid w:val="00D3232D"/>
    <w:rsid w:val="00D422A2"/>
    <w:rsid w:val="00D45323"/>
    <w:rsid w:val="00D52B97"/>
    <w:rsid w:val="00D55C7B"/>
    <w:rsid w:val="00D56251"/>
    <w:rsid w:val="00D56D4B"/>
    <w:rsid w:val="00D579FE"/>
    <w:rsid w:val="00D67BB5"/>
    <w:rsid w:val="00D714C9"/>
    <w:rsid w:val="00D80F6A"/>
    <w:rsid w:val="00D8402A"/>
    <w:rsid w:val="00D90B50"/>
    <w:rsid w:val="00D92FD5"/>
    <w:rsid w:val="00DA5B8F"/>
    <w:rsid w:val="00DA5F40"/>
    <w:rsid w:val="00DA79B9"/>
    <w:rsid w:val="00DA7BEE"/>
    <w:rsid w:val="00DB2F34"/>
    <w:rsid w:val="00DB42A7"/>
    <w:rsid w:val="00DB6706"/>
    <w:rsid w:val="00DC32F5"/>
    <w:rsid w:val="00DC5B2D"/>
    <w:rsid w:val="00DC5FE4"/>
    <w:rsid w:val="00DC616A"/>
    <w:rsid w:val="00DD4A88"/>
    <w:rsid w:val="00DE4513"/>
    <w:rsid w:val="00DE6F14"/>
    <w:rsid w:val="00DE7483"/>
    <w:rsid w:val="00DF53F0"/>
    <w:rsid w:val="00E01B33"/>
    <w:rsid w:val="00E02E12"/>
    <w:rsid w:val="00E02E77"/>
    <w:rsid w:val="00E134C5"/>
    <w:rsid w:val="00E15098"/>
    <w:rsid w:val="00E16C91"/>
    <w:rsid w:val="00E3120D"/>
    <w:rsid w:val="00E36A43"/>
    <w:rsid w:val="00E47C64"/>
    <w:rsid w:val="00E52928"/>
    <w:rsid w:val="00E54311"/>
    <w:rsid w:val="00E54D6C"/>
    <w:rsid w:val="00E55F37"/>
    <w:rsid w:val="00E61742"/>
    <w:rsid w:val="00E65035"/>
    <w:rsid w:val="00E67148"/>
    <w:rsid w:val="00E67442"/>
    <w:rsid w:val="00E677F1"/>
    <w:rsid w:val="00E708B0"/>
    <w:rsid w:val="00E7164A"/>
    <w:rsid w:val="00E728A1"/>
    <w:rsid w:val="00E8275A"/>
    <w:rsid w:val="00E8604B"/>
    <w:rsid w:val="00E944DB"/>
    <w:rsid w:val="00E944FF"/>
    <w:rsid w:val="00E95FCB"/>
    <w:rsid w:val="00E9656F"/>
    <w:rsid w:val="00E9732B"/>
    <w:rsid w:val="00E97C73"/>
    <w:rsid w:val="00EA2171"/>
    <w:rsid w:val="00EA25FC"/>
    <w:rsid w:val="00EA4124"/>
    <w:rsid w:val="00EA524B"/>
    <w:rsid w:val="00EA6A3B"/>
    <w:rsid w:val="00EB055B"/>
    <w:rsid w:val="00EC7093"/>
    <w:rsid w:val="00ED3E8E"/>
    <w:rsid w:val="00ED5A2A"/>
    <w:rsid w:val="00EE23D3"/>
    <w:rsid w:val="00EE5750"/>
    <w:rsid w:val="00EE68D4"/>
    <w:rsid w:val="00EF633F"/>
    <w:rsid w:val="00F136DB"/>
    <w:rsid w:val="00F149A4"/>
    <w:rsid w:val="00F20C12"/>
    <w:rsid w:val="00F212E7"/>
    <w:rsid w:val="00F2280A"/>
    <w:rsid w:val="00F2613A"/>
    <w:rsid w:val="00F34093"/>
    <w:rsid w:val="00F50661"/>
    <w:rsid w:val="00F517A7"/>
    <w:rsid w:val="00F60B18"/>
    <w:rsid w:val="00F62A72"/>
    <w:rsid w:val="00F642F6"/>
    <w:rsid w:val="00F76A96"/>
    <w:rsid w:val="00F8022E"/>
    <w:rsid w:val="00F83516"/>
    <w:rsid w:val="00F83706"/>
    <w:rsid w:val="00F84C85"/>
    <w:rsid w:val="00F904E6"/>
    <w:rsid w:val="00F93C00"/>
    <w:rsid w:val="00F9737E"/>
    <w:rsid w:val="00FA2229"/>
    <w:rsid w:val="00FA29A8"/>
    <w:rsid w:val="00FA2BAB"/>
    <w:rsid w:val="00FA2D57"/>
    <w:rsid w:val="00FA5B3A"/>
    <w:rsid w:val="00FB4108"/>
    <w:rsid w:val="00FB6536"/>
    <w:rsid w:val="00FC02DB"/>
    <w:rsid w:val="00FC3C72"/>
    <w:rsid w:val="00FC7DF6"/>
    <w:rsid w:val="00FE23B6"/>
    <w:rsid w:val="00FE2AEF"/>
    <w:rsid w:val="00FE46F1"/>
    <w:rsid w:val="00FF6766"/>
    <w:rsid w:val="00FF7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Bezproreda" w:type="paragraph">
    <w:name w:val="No Spacing"/>
    <w:uiPriority w:val="1"/>
    <w:qFormat/>
    <w:rsid w:val="00505D26"/>
    <w:rPr>
      <w:sz w:val="24"/>
      <w:szCs w:val="24"/>
      <w:lang w:eastAsia="en-US"/>
    </w:rPr>
  </w:style>
  <w:style w:styleId="Tijeloteksta" w:type="paragraph">
    <w:name w:val="Body Text"/>
    <w:basedOn w:val="Normal"/>
    <w:link w:val="TijelotekstaChar"/>
    <w:rsid w:val="00D10EA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D10EA2"/>
    <w:rPr>
      <w:sz w:val="24"/>
      <w:szCs w:val="24"/>
    </w:rPr>
  </w:style>
  <w:style w:customStyle="true" w:styleId="box452949" w:type="paragraph">
    <w:name w:val="box_452949"/>
    <w:basedOn w:val="Normal"/>
    <w:rsid w:val="00E944DB"/>
    <w:pPr>
      <w:spacing w:after="225" w:beforeAutospacing="true" w:before="100"/>
    </w:pPr>
    <w:rPr>
      <w:rFonts w:hAnsi="Times New Roman" w:ascii="Times New Roman"/>
      <w:szCs w:val="24"/>
      <w:lang w:val="hr-HR"/>
    </w:rPr>
  </w:style>
  <w:style w:customStyle="true" w:styleId="ZaglavljeChar" w:type="character">
    <w:name w:val="Zaglavlje Char"/>
    <w:basedOn w:val="Zadanifontodlomka"/>
    <w:link w:val="Zaglavlje"/>
    <w:uiPriority w:val="99"/>
    <w:rsid w:val="004F66D8"/>
    <w:rPr>
      <w:rFonts w:hAnsi="Arial" w:ascii="Arial"/>
      <w:sz w:val="24"/>
      <w:lang w:val="en-GB"/>
    </w:rPr>
  </w:style>
  <w:style w:styleId="Tekstrezerviranogmjesta" w:type="character">
    <w:name w:val="Placeholder Text"/>
    <w:basedOn w:val="Zadanifontodlomka"/>
    <w:uiPriority w:val="99"/>
    <w:semiHidden/>
    <w:rsid w:val="00A20471"/>
    <w:rPr>
      <w:color w:val="808080"/>
      <w:bdr w:space="0" w:sz="0" w:color="auto" w:val="none"/>
      <w:shd w:fill="auto" w:color="auto" w:val="clear"/>
    </w:rPr>
  </w:style>
  <w:style w:customStyle="true" w:styleId="eSPISCCParagraphDefaultFont" w:type="character">
    <w:name w:val="eSPIS_CC_Paragraph Default Font"/>
    <w:basedOn w:val="Zadanifontodlomka"/>
    <w:rsid w:val="00A204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047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204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04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Bezproreda" w:type="paragraph">
    <w:name w:val="No Spacing"/>
    <w:uiPriority w:val="1"/>
    <w:qFormat/>
    <w:rsid w:val="00505D26"/>
    <w:rPr>
      <w:sz w:val="24"/>
      <w:szCs w:val="24"/>
      <w:lang w:eastAsia="en-US"/>
    </w:rPr>
  </w:style>
  <w:style w:styleId="Tijeloteksta" w:type="paragraph">
    <w:name w:val="Body Text"/>
    <w:basedOn w:val="Normal"/>
    <w:link w:val="TijelotekstaChar"/>
    <w:rsid w:val="00D10EA2"/>
    <w:pPr>
      <w:jc w:val="both"/>
    </w:pPr>
    <w:rPr>
      <w:rFonts w:ascii="Times New Roman" w:hAnsi="Times New Roman"/>
      <w:szCs w:val="24"/>
      <w:lang w:val="hr-HR"/>
    </w:rPr>
  </w:style>
  <w:style w:customStyle="1" w:styleId="TijelotekstaChar" w:type="character">
    <w:name w:val="Tijelo teksta Char"/>
    <w:basedOn w:val="Zadanifontodlomka"/>
    <w:link w:val="Tijeloteksta"/>
    <w:rsid w:val="00D10EA2"/>
    <w:rPr>
      <w:sz w:val="24"/>
      <w:szCs w:val="24"/>
    </w:rPr>
  </w:style>
  <w:style w:customStyle="1" w:styleId="box452949" w:type="paragraph">
    <w:name w:val="box_452949"/>
    <w:basedOn w:val="Normal"/>
    <w:rsid w:val="00E944DB"/>
    <w:pPr>
      <w:spacing w:after="225" w:before="100" w:beforeAutospacing="1"/>
    </w:pPr>
    <w:rPr>
      <w:rFonts w:ascii="Times New Roman" w:hAnsi="Times New Roman"/>
      <w:szCs w:val="24"/>
      <w:lang w:val="hr-HR"/>
    </w:rPr>
  </w:style>
  <w:style w:customStyle="1" w:styleId="ZaglavljeChar" w:type="character">
    <w:name w:val="Zaglavlje Char"/>
    <w:basedOn w:val="Zadanifontodlomka"/>
    <w:link w:val="Zaglavlje"/>
    <w:uiPriority w:val="99"/>
    <w:rsid w:val="004F66D8"/>
    <w:rPr>
      <w:rFonts w:ascii="Arial" w:hAnsi="Arial"/>
      <w:sz w:val="24"/>
      <w:lang w:val="en-GB"/>
    </w:rPr>
  </w:style>
  <w:style w:styleId="Tekstrezerviranogmjesta" w:type="character">
    <w:name w:val="Placeholder Text"/>
    <w:basedOn w:val="Zadanifontodlomka"/>
    <w:uiPriority w:val="99"/>
    <w:semiHidden/>
    <w:rsid w:val="00A20471"/>
    <w:rPr>
      <w:color w:val="808080"/>
      <w:bdr w:color="auto" w:space="0" w:sz="0" w:val="none"/>
      <w:shd w:color="auto" w:fill="auto" w:val="clear"/>
    </w:rPr>
  </w:style>
  <w:style w:customStyle="1" w:styleId="eSPISCCParagraphDefaultFont" w:type="character">
    <w:name w:val="eSPIS_CC_Paragraph Default Font"/>
    <w:basedOn w:val="Zadanifontodlomka"/>
    <w:rsid w:val="00A204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047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204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04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9619177">
      <w:bodyDiv w:val="true"/>
      <w:marLeft w:val="0"/>
      <w:marRight w:val="0"/>
      <w:marTop w:val="0"/>
      <w:marBottom w:val="0"/>
      <w:divBdr>
        <w:top w:space="0" w:sz="0" w:color="auto" w:val="none"/>
        <w:left w:space="0" w:sz="0" w:color="auto" w:val="none"/>
        <w:bottom w:space="0" w:sz="0" w:color="auto" w:val="none"/>
        <w:right w:space="0" w:sz="0" w:color="auto" w:val="none"/>
      </w:divBdr>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507065710">
      <w:bodyDiv w:val="true"/>
      <w:marLeft w:val="0"/>
      <w:marRight w:val="0"/>
      <w:marTop w:val="0"/>
      <w:marBottom w:val="0"/>
      <w:divBdr>
        <w:top w:space="0" w:sz="0" w:color="auto" w:val="none"/>
        <w:left w:space="0" w:sz="0" w:color="auto" w:val="none"/>
        <w:bottom w:space="0" w:sz="0" w:color="auto" w:val="none"/>
        <w:right w:space="0" w:sz="0" w:color="auto" w:val="none"/>
      </w:divBdr>
      <w:divsChild>
        <w:div w:id="2060939239">
          <w:marLeft w:val="0"/>
          <w:marRight w:val="0"/>
          <w:marTop w:val="0"/>
          <w:marBottom w:val="0"/>
          <w:divBdr>
            <w:top w:space="0" w:sz="0" w:color="auto" w:val="none"/>
            <w:left w:space="0" w:sz="0" w:color="auto" w:val="none"/>
            <w:bottom w:space="0" w:sz="0" w:color="auto" w:val="none"/>
            <w:right w:space="0" w:sz="0" w:color="auto" w:val="none"/>
          </w:divBdr>
          <w:divsChild>
            <w:div w:id="2067333770">
              <w:marLeft w:val="0"/>
              <w:marRight w:val="0"/>
              <w:marTop w:val="0"/>
              <w:marBottom w:val="0"/>
              <w:divBdr>
                <w:top w:space="0" w:sz="6" w:color="DDDDDD" w:val="single"/>
                <w:left w:space="0" w:sz="6" w:color="DDDDDD" w:val="single"/>
                <w:bottom w:space="0" w:sz="6" w:color="DDDDDD" w:val="single"/>
                <w:right w:space="0" w:sz="6" w:color="DDDDDD" w:val="single"/>
              </w:divBdr>
              <w:divsChild>
                <w:div w:id="2075737119">
                  <w:marLeft w:val="150"/>
                  <w:marRight w:val="150"/>
                  <w:marTop w:val="0"/>
                  <w:marBottom w:val="150"/>
                  <w:divBdr>
                    <w:top w:space="0" w:sz="0" w:color="auto" w:val="none"/>
                    <w:left w:space="0" w:sz="0" w:color="auto" w:val="none"/>
                    <w:bottom w:space="0" w:sz="0" w:color="auto" w:val="none"/>
                    <w:right w:space="0" w:sz="0" w:color="auto" w:val="none"/>
                  </w:divBdr>
                  <w:divsChild>
                    <w:div w:id="844324664">
                      <w:marLeft w:val="0"/>
                      <w:marRight w:val="0"/>
                      <w:marTop w:val="0"/>
                      <w:marBottom w:val="0"/>
                      <w:divBdr>
                        <w:top w:space="0" w:sz="0" w:color="auto" w:val="none"/>
                        <w:left w:space="0" w:sz="0" w:color="auto" w:val="none"/>
                        <w:bottom w:space="0" w:sz="0" w:color="auto" w:val="none"/>
                        <w:right w:space="0" w:sz="0" w:color="auto" w:val="none"/>
                      </w:divBdr>
                      <w:divsChild>
                        <w:div w:id="132335836">
                          <w:marLeft w:val="0"/>
                          <w:marRight w:val="0"/>
                          <w:marTop w:val="0"/>
                          <w:marBottom w:val="0"/>
                          <w:divBdr>
                            <w:top w:space="0" w:sz="0" w:color="auto" w:val="none"/>
                            <w:left w:space="0" w:sz="0" w:color="auto" w:val="none"/>
                            <w:bottom w:space="0" w:sz="0" w:color="auto" w:val="none"/>
                            <w:right w:space="0" w:sz="0" w:color="auto" w:val="none"/>
                          </w:divBdr>
                          <w:divsChild>
                            <w:div w:id="1847480889">
                              <w:marLeft w:val="0"/>
                              <w:marRight w:val="0"/>
                              <w:marTop w:val="0"/>
                              <w:marBottom w:val="0"/>
                              <w:divBdr>
                                <w:top w:space="0" w:sz="0" w:color="auto" w:val="none"/>
                                <w:left w:space="0" w:sz="0" w:color="auto" w:val="none"/>
                                <w:bottom w:space="0" w:sz="0" w:color="auto" w:val="none"/>
                                <w:right w:space="0" w:sz="0" w:color="auto" w:val="none"/>
                              </w:divBdr>
                              <w:divsChild>
                                <w:div w:id="488905292">
                                  <w:marLeft w:val="0"/>
                                  <w:marRight w:val="0"/>
                                  <w:marTop w:val="0"/>
                                  <w:marBottom w:val="0"/>
                                  <w:divBdr>
                                    <w:top w:space="0" w:sz="0" w:color="auto" w:val="none"/>
                                    <w:left w:space="0" w:sz="0" w:color="auto" w:val="none"/>
                                    <w:bottom w:space="0" w:sz="0" w:color="auto" w:val="none"/>
                                    <w:right w:space="0" w:sz="0" w:color="auto" w:val="none"/>
                                  </w:divBdr>
                                  <w:divsChild>
                                    <w:div w:id="1511069188">
                                      <w:marLeft w:val="0"/>
                                      <w:marRight w:val="0"/>
                                      <w:marTop w:val="0"/>
                                      <w:marBottom w:val="0"/>
                                      <w:divBdr>
                                        <w:top w:space="0" w:sz="0" w:color="auto" w:val="none"/>
                                        <w:left w:space="0" w:sz="0" w:color="auto" w:val="none"/>
                                        <w:bottom w:space="0" w:sz="0" w:color="auto" w:val="none"/>
                                        <w:right w:space="0" w:sz="0" w:color="auto" w:val="none"/>
                                      </w:divBdr>
                                      <w:divsChild>
                                        <w:div w:id="591932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828614">
      <w:bodyDiv w:val="true"/>
      <w:marLeft w:val="0"/>
      <w:marRight w:val="0"/>
      <w:marTop w:val="0"/>
      <w:marBottom w:val="0"/>
      <w:divBdr>
        <w:top w:space="0" w:sz="0" w:color="auto" w:val="none"/>
        <w:left w:space="0" w:sz="0" w:color="auto" w:val="none"/>
        <w:bottom w:space="0" w:sz="0" w:color="auto" w:val="none"/>
        <w:right w:space="0" w:sz="0" w:color="auto" w:val="none"/>
      </w:divBdr>
      <w:divsChild>
        <w:div w:id="205879122">
          <w:marLeft w:val="0"/>
          <w:marRight w:val="0"/>
          <w:marTop w:val="0"/>
          <w:marBottom w:val="0"/>
          <w:divBdr>
            <w:top w:space="0" w:sz="0" w:color="auto" w:val="none"/>
            <w:left w:space="0" w:sz="0" w:color="auto" w:val="none"/>
            <w:bottom w:space="0" w:sz="0" w:color="auto" w:val="none"/>
            <w:right w:space="0" w:sz="0" w:color="auto" w:val="none"/>
          </w:divBdr>
          <w:divsChild>
            <w:div w:id="1326057800">
              <w:marLeft w:val="0"/>
              <w:marRight w:val="0"/>
              <w:marTop w:val="0"/>
              <w:marBottom w:val="0"/>
              <w:divBdr>
                <w:top w:space="0" w:sz="6" w:color="DDDDDD" w:val="single"/>
                <w:left w:space="0" w:sz="6" w:color="DDDDDD" w:val="single"/>
                <w:bottom w:space="0" w:sz="6" w:color="DDDDDD" w:val="single"/>
                <w:right w:space="0" w:sz="6" w:color="DDDDDD" w:val="single"/>
              </w:divBdr>
              <w:divsChild>
                <w:div w:id="2118402725">
                  <w:marLeft w:val="150"/>
                  <w:marRight w:val="150"/>
                  <w:marTop w:val="0"/>
                  <w:marBottom w:val="150"/>
                  <w:divBdr>
                    <w:top w:space="0" w:sz="0" w:color="auto" w:val="none"/>
                    <w:left w:space="0" w:sz="0" w:color="auto" w:val="none"/>
                    <w:bottom w:space="0" w:sz="0" w:color="auto" w:val="none"/>
                    <w:right w:space="0" w:sz="0" w:color="auto" w:val="none"/>
                  </w:divBdr>
                  <w:divsChild>
                    <w:div w:id="215774072">
                      <w:marLeft w:val="0"/>
                      <w:marRight w:val="0"/>
                      <w:marTop w:val="0"/>
                      <w:marBottom w:val="0"/>
                      <w:divBdr>
                        <w:top w:space="0" w:sz="0" w:color="auto" w:val="none"/>
                        <w:left w:space="0" w:sz="0" w:color="auto" w:val="none"/>
                        <w:bottom w:space="0" w:sz="0" w:color="auto" w:val="none"/>
                        <w:right w:space="0" w:sz="0" w:color="auto" w:val="none"/>
                      </w:divBdr>
                      <w:divsChild>
                        <w:div w:id="1155023727">
                          <w:marLeft w:val="0"/>
                          <w:marRight w:val="0"/>
                          <w:marTop w:val="0"/>
                          <w:marBottom w:val="0"/>
                          <w:divBdr>
                            <w:top w:space="0" w:sz="0" w:color="auto" w:val="none"/>
                            <w:left w:space="0" w:sz="0" w:color="auto" w:val="none"/>
                            <w:bottom w:space="0" w:sz="0" w:color="auto" w:val="none"/>
                            <w:right w:space="0" w:sz="0" w:color="auto" w:val="none"/>
                          </w:divBdr>
                          <w:divsChild>
                            <w:div w:id="1523278727">
                              <w:marLeft w:val="0"/>
                              <w:marRight w:val="0"/>
                              <w:marTop w:val="0"/>
                              <w:marBottom w:val="0"/>
                              <w:divBdr>
                                <w:top w:space="0" w:sz="0" w:color="auto" w:val="none"/>
                                <w:left w:space="0" w:sz="0" w:color="auto" w:val="none"/>
                                <w:bottom w:space="0" w:sz="0" w:color="auto" w:val="none"/>
                                <w:right w:space="0" w:sz="0" w:color="auto" w:val="none"/>
                              </w:divBdr>
                              <w:divsChild>
                                <w:div w:id="782311929">
                                  <w:marLeft w:val="0"/>
                                  <w:marRight w:val="0"/>
                                  <w:marTop w:val="0"/>
                                  <w:marBottom w:val="0"/>
                                  <w:divBdr>
                                    <w:top w:space="0" w:sz="0" w:color="auto" w:val="none"/>
                                    <w:left w:space="0" w:sz="0" w:color="auto" w:val="none"/>
                                    <w:bottom w:space="0" w:sz="0" w:color="auto" w:val="none"/>
                                    <w:right w:space="0" w:sz="0" w:color="auto" w:val="none"/>
                                  </w:divBdr>
                                  <w:divsChild>
                                    <w:div w:id="1299648985">
                                      <w:marLeft w:val="0"/>
                                      <w:marRight w:val="0"/>
                                      <w:marTop w:val="0"/>
                                      <w:marBottom w:val="0"/>
                                      <w:divBdr>
                                        <w:top w:space="0" w:sz="0" w:color="auto" w:val="none"/>
                                        <w:left w:space="0" w:sz="0" w:color="auto" w:val="none"/>
                                        <w:bottom w:space="0" w:sz="0" w:color="auto" w:val="none"/>
                                        <w:right w:space="0" w:sz="0" w:color="auto" w:val="none"/>
                                      </w:divBdr>
                                      <w:divsChild>
                                        <w:div w:id="1039627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6154055">
      <w:bodyDiv w:val="true"/>
      <w:marLeft w:val="0"/>
      <w:marRight w:val="0"/>
      <w:marTop w:val="0"/>
      <w:marBottom w:val="0"/>
      <w:divBdr>
        <w:top w:space="0" w:sz="0" w:color="auto" w:val="none"/>
        <w:left w:space="0" w:sz="0" w:color="auto" w:val="none"/>
        <w:bottom w:space="0" w:sz="0" w:color="auto" w:val="none"/>
        <w:right w:space="0" w:sz="0" w:color="auto" w:val="none"/>
      </w:divBdr>
      <w:divsChild>
        <w:div w:id="1482431771">
          <w:marLeft w:val="0"/>
          <w:marRight w:val="0"/>
          <w:marTop w:val="0"/>
          <w:marBottom w:val="0"/>
          <w:divBdr>
            <w:top w:space="0" w:sz="0" w:color="auto" w:val="none"/>
            <w:left w:space="0" w:sz="0" w:color="auto" w:val="none"/>
            <w:bottom w:space="0" w:sz="0" w:color="auto" w:val="none"/>
            <w:right w:space="0" w:sz="0" w:color="auto" w:val="none"/>
          </w:divBdr>
          <w:divsChild>
            <w:div w:id="1978800095">
              <w:marLeft w:val="0"/>
              <w:marRight w:val="0"/>
              <w:marTop w:val="0"/>
              <w:marBottom w:val="0"/>
              <w:divBdr>
                <w:top w:space="0" w:sz="0" w:color="auto" w:val="none"/>
                <w:left w:space="0" w:sz="0" w:color="auto" w:val="none"/>
                <w:bottom w:space="0" w:sz="0" w:color="auto" w:val="none"/>
                <w:right w:space="0" w:sz="0" w:color="auto" w:val="none"/>
              </w:divBdr>
              <w:divsChild>
                <w:div w:id="426390601">
                  <w:marLeft w:val="0"/>
                  <w:marRight w:val="0"/>
                  <w:marTop w:val="0"/>
                  <w:marBottom w:val="0"/>
                  <w:divBdr>
                    <w:top w:space="0" w:sz="0" w:color="auto" w:val="none"/>
                    <w:left w:space="0" w:sz="0" w:color="auto" w:val="none"/>
                    <w:bottom w:space="0" w:sz="0" w:color="auto" w:val="none"/>
                    <w:right w:space="0" w:sz="0" w:color="auto" w:val="none"/>
                  </w:divBdr>
                  <w:divsChild>
                    <w:div w:id="1812405404">
                      <w:marLeft w:val="0"/>
                      <w:marRight w:val="0"/>
                      <w:marTop w:val="0"/>
                      <w:marBottom w:val="0"/>
                      <w:divBdr>
                        <w:top w:space="0" w:sz="6" w:color="E4E4E6" w:val="single"/>
                        <w:left w:space="0" w:sz="0" w:color="auto" w:val="none"/>
                        <w:bottom w:space="0" w:sz="0" w:color="auto" w:val="none"/>
                        <w:right w:space="0" w:sz="0" w:color="auto" w:val="none"/>
                      </w:divBdr>
                      <w:divsChild>
                        <w:div w:id="543056819">
                          <w:marLeft w:val="0"/>
                          <w:marRight w:val="0"/>
                          <w:marTop w:val="0"/>
                          <w:marBottom w:val="0"/>
                          <w:divBdr>
                            <w:top w:space="0" w:sz="6" w:color="E4E4E6" w:val="single"/>
                            <w:left w:space="0" w:sz="0" w:color="auto" w:val="none"/>
                            <w:bottom w:space="0" w:sz="0" w:color="auto" w:val="none"/>
                            <w:right w:space="0" w:sz="0" w:color="auto" w:val="none"/>
                          </w:divBdr>
                          <w:divsChild>
                            <w:div w:id="9138868">
                              <w:marLeft w:val="0"/>
                              <w:marRight w:val="1500"/>
                              <w:marTop w:val="100"/>
                              <w:marBottom w:val="100"/>
                              <w:divBdr>
                                <w:top w:space="0" w:sz="0" w:color="auto" w:val="none"/>
                                <w:left w:space="0" w:sz="0" w:color="auto" w:val="none"/>
                                <w:bottom w:space="0" w:sz="0" w:color="auto" w:val="none"/>
                                <w:right w:space="0" w:sz="0" w:color="auto" w:val="none"/>
                              </w:divBdr>
                              <w:divsChild>
                                <w:div w:id="414523257">
                                  <w:marLeft w:val="0"/>
                                  <w:marRight w:val="0"/>
                                  <w:marTop w:val="300"/>
                                  <w:marBottom w:val="450"/>
                                  <w:divBdr>
                                    <w:top w:space="0" w:sz="0" w:color="auto" w:val="none"/>
                                    <w:left w:space="0" w:sz="0" w:color="auto" w:val="none"/>
                                    <w:bottom w:space="0" w:sz="0" w:color="auto" w:val="none"/>
                                    <w:right w:space="0" w:sz="0" w:color="auto" w:val="none"/>
                                  </w:divBdr>
                                  <w:divsChild>
                                    <w:div w:id="1459687766">
                                      <w:marLeft w:val="0"/>
                                      <w:marRight w:val="0"/>
                                      <w:marTop w:val="0"/>
                                      <w:marBottom w:val="0"/>
                                      <w:divBdr>
                                        <w:top w:space="0" w:sz="0" w:color="auto" w:val="none"/>
                                        <w:left w:space="0" w:sz="0" w:color="auto" w:val="none"/>
                                        <w:bottom w:space="0" w:sz="0" w:color="auto" w:val="none"/>
                                        <w:right w:space="0" w:sz="0" w:color="auto" w:val="none"/>
                                      </w:divBdr>
                                      <w:divsChild>
                                        <w:div w:id="1199900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6304489">
      <w:bodyDiv w:val="true"/>
      <w:marLeft w:val="0"/>
      <w:marRight w:val="0"/>
      <w:marTop w:val="0"/>
      <w:marBottom w:val="0"/>
      <w:divBdr>
        <w:top w:space="0" w:sz="0" w:color="auto" w:val="none"/>
        <w:left w:space="0" w:sz="0" w:color="auto" w:val="none"/>
        <w:bottom w:space="0" w:sz="0" w:color="auto" w:val="none"/>
        <w:right w:space="0" w:sz="0" w:color="auto" w:val="none"/>
      </w:divBdr>
    </w:div>
    <w:div w:id="1286232445">
      <w:bodyDiv w:val="true"/>
      <w:marLeft w:val="0"/>
      <w:marRight w:val="0"/>
      <w:marTop w:val="0"/>
      <w:marBottom w:val="0"/>
      <w:divBdr>
        <w:top w:space="0" w:sz="0" w:color="auto" w:val="none"/>
        <w:left w:space="0" w:sz="0" w:color="auto" w:val="none"/>
        <w:bottom w:space="0" w:sz="0" w:color="auto" w:val="none"/>
        <w:right w:space="0" w:sz="0" w:color="auto" w:val="none"/>
      </w:divBdr>
      <w:divsChild>
        <w:div w:id="1021660301">
          <w:marLeft w:val="0"/>
          <w:marRight w:val="0"/>
          <w:marTop w:val="0"/>
          <w:marBottom w:val="0"/>
          <w:divBdr>
            <w:top w:space="0" w:sz="0" w:color="auto" w:val="none"/>
            <w:left w:space="0" w:sz="0" w:color="auto" w:val="none"/>
            <w:bottom w:space="0" w:sz="0" w:color="auto" w:val="none"/>
            <w:right w:space="0" w:sz="0" w:color="auto" w:val="none"/>
          </w:divBdr>
          <w:divsChild>
            <w:div w:id="1760901843">
              <w:marLeft w:val="0"/>
              <w:marRight w:val="0"/>
              <w:marTop w:val="0"/>
              <w:marBottom w:val="0"/>
              <w:divBdr>
                <w:top w:space="0" w:sz="6" w:color="DDDDDD" w:val="single"/>
                <w:left w:space="0" w:sz="6" w:color="DDDDDD" w:val="single"/>
                <w:bottom w:space="0" w:sz="6" w:color="DDDDDD" w:val="single"/>
                <w:right w:space="0" w:sz="6" w:color="DDDDDD" w:val="single"/>
              </w:divBdr>
              <w:divsChild>
                <w:div w:id="1908151710">
                  <w:marLeft w:val="150"/>
                  <w:marRight w:val="150"/>
                  <w:marTop w:val="0"/>
                  <w:marBottom w:val="150"/>
                  <w:divBdr>
                    <w:top w:space="0" w:sz="0" w:color="auto" w:val="none"/>
                    <w:left w:space="0" w:sz="0" w:color="auto" w:val="none"/>
                    <w:bottom w:space="0" w:sz="0" w:color="auto" w:val="none"/>
                    <w:right w:space="0" w:sz="0" w:color="auto" w:val="none"/>
                  </w:divBdr>
                  <w:divsChild>
                    <w:div w:id="169293410">
                      <w:marLeft w:val="0"/>
                      <w:marRight w:val="0"/>
                      <w:marTop w:val="0"/>
                      <w:marBottom w:val="0"/>
                      <w:divBdr>
                        <w:top w:space="0" w:sz="0" w:color="auto" w:val="none"/>
                        <w:left w:space="0" w:sz="0" w:color="auto" w:val="none"/>
                        <w:bottom w:space="0" w:sz="0" w:color="auto" w:val="none"/>
                        <w:right w:space="0" w:sz="0" w:color="auto" w:val="none"/>
                      </w:divBdr>
                      <w:divsChild>
                        <w:div w:id="1205601551">
                          <w:marLeft w:val="0"/>
                          <w:marRight w:val="0"/>
                          <w:marTop w:val="0"/>
                          <w:marBottom w:val="0"/>
                          <w:divBdr>
                            <w:top w:space="0" w:sz="0" w:color="auto" w:val="none"/>
                            <w:left w:space="0" w:sz="0" w:color="auto" w:val="none"/>
                            <w:bottom w:space="0" w:sz="0" w:color="auto" w:val="none"/>
                            <w:right w:space="0" w:sz="0" w:color="auto" w:val="none"/>
                          </w:divBdr>
                          <w:divsChild>
                            <w:div w:id="1689984734">
                              <w:marLeft w:val="0"/>
                              <w:marRight w:val="0"/>
                              <w:marTop w:val="0"/>
                              <w:marBottom w:val="0"/>
                              <w:divBdr>
                                <w:top w:space="0" w:sz="0" w:color="auto" w:val="none"/>
                                <w:left w:space="0" w:sz="0" w:color="auto" w:val="none"/>
                                <w:bottom w:space="0" w:sz="0" w:color="auto" w:val="none"/>
                                <w:right w:space="0" w:sz="0" w:color="auto" w:val="none"/>
                              </w:divBdr>
                              <w:divsChild>
                                <w:div w:id="1193877942">
                                  <w:marLeft w:val="0"/>
                                  <w:marRight w:val="0"/>
                                  <w:marTop w:val="0"/>
                                  <w:marBottom w:val="0"/>
                                  <w:divBdr>
                                    <w:top w:space="0" w:sz="0" w:color="auto" w:val="none"/>
                                    <w:left w:space="0" w:sz="0" w:color="auto" w:val="none"/>
                                    <w:bottom w:space="0" w:sz="0" w:color="auto" w:val="none"/>
                                    <w:right w:space="0" w:sz="0" w:color="auto" w:val="none"/>
                                  </w:divBdr>
                                  <w:divsChild>
                                    <w:div w:id="1240214049">
                                      <w:marLeft w:val="0"/>
                                      <w:marRight w:val="0"/>
                                      <w:marTop w:val="0"/>
                                      <w:marBottom w:val="0"/>
                                      <w:divBdr>
                                        <w:top w:space="0" w:sz="0" w:color="auto" w:val="none"/>
                                        <w:left w:space="0" w:sz="0" w:color="auto" w:val="none"/>
                                        <w:bottom w:space="0" w:sz="0" w:color="auto" w:val="none"/>
                                        <w:right w:space="0" w:sz="0" w:color="auto" w:val="none"/>
                                      </w:divBdr>
                                      <w:divsChild>
                                        <w:div w:id="1034967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28171398">
      <w:bodyDiv w:val="true"/>
      <w:marLeft w:val="0"/>
      <w:marRight w:val="0"/>
      <w:marTop w:val="0"/>
      <w:marBottom w:val="0"/>
      <w:divBdr>
        <w:top w:space="0" w:sz="0" w:color="auto" w:val="none"/>
        <w:left w:space="0" w:sz="0" w:color="auto" w:val="none"/>
        <w:bottom w:space="0" w:sz="0" w:color="auto" w:val="none"/>
        <w:right w:space="0" w:sz="0" w:color="auto" w:val="none"/>
      </w:divBdr>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9176619">
      <w:bodyDiv w:val="true"/>
      <w:marLeft w:val="0"/>
      <w:marRight w:val="0"/>
      <w:marTop w:val="0"/>
      <w:marBottom w:val="0"/>
      <w:divBdr>
        <w:top w:space="0" w:sz="0" w:color="auto" w:val="none"/>
        <w:left w:space="0" w:sz="0" w:color="auto" w:val="none"/>
        <w:bottom w:space="0" w:sz="0" w:color="auto" w:val="none"/>
        <w:right w:space="0" w:sz="0" w:color="auto" w:val="none"/>
      </w:divBdr>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8187401">
      <w:bodyDiv w:val="true"/>
      <w:marLeft w:val="0"/>
      <w:marRight w:val="0"/>
      <w:marTop w:val="0"/>
      <w:marBottom w:val="0"/>
      <w:divBdr>
        <w:top w:space="0" w:sz="0" w:color="auto" w:val="none"/>
        <w:left w:space="0" w:sz="0" w:color="auto" w:val="none"/>
        <w:bottom w:space="0" w:sz="0" w:color="auto" w:val="none"/>
        <w:right w:space="0" w:sz="0" w:color="auto" w:val="none"/>
      </w:divBdr>
      <w:divsChild>
        <w:div w:id="1776708942">
          <w:marLeft w:val="0"/>
          <w:marRight w:val="0"/>
          <w:marTop w:val="0"/>
          <w:marBottom w:val="0"/>
          <w:divBdr>
            <w:top w:space="0" w:sz="0" w:color="auto" w:val="none"/>
            <w:left w:space="0" w:sz="0" w:color="auto" w:val="none"/>
            <w:bottom w:space="0" w:sz="0" w:color="auto" w:val="none"/>
            <w:right w:space="0" w:sz="0" w:color="auto" w:val="none"/>
          </w:divBdr>
          <w:divsChild>
            <w:div w:id="152111678">
              <w:marLeft w:val="0"/>
              <w:marRight w:val="0"/>
              <w:marTop w:val="0"/>
              <w:marBottom w:val="0"/>
              <w:divBdr>
                <w:top w:space="0" w:sz="6" w:color="DDDDDD" w:val="single"/>
                <w:left w:space="0" w:sz="6" w:color="DDDDDD" w:val="single"/>
                <w:bottom w:space="0" w:sz="6" w:color="DDDDDD" w:val="single"/>
                <w:right w:space="0" w:sz="6" w:color="DDDDDD" w:val="single"/>
              </w:divBdr>
              <w:divsChild>
                <w:div w:id="1097825302">
                  <w:marLeft w:val="150"/>
                  <w:marRight w:val="150"/>
                  <w:marTop w:val="0"/>
                  <w:marBottom w:val="150"/>
                  <w:divBdr>
                    <w:top w:space="0" w:sz="0" w:color="auto" w:val="none"/>
                    <w:left w:space="0" w:sz="0" w:color="auto" w:val="none"/>
                    <w:bottom w:space="0" w:sz="0" w:color="auto" w:val="none"/>
                    <w:right w:space="0" w:sz="0" w:color="auto" w:val="none"/>
                  </w:divBdr>
                  <w:divsChild>
                    <w:div w:id="1490906285">
                      <w:marLeft w:val="0"/>
                      <w:marRight w:val="0"/>
                      <w:marTop w:val="0"/>
                      <w:marBottom w:val="0"/>
                      <w:divBdr>
                        <w:top w:space="0" w:sz="0" w:color="auto" w:val="none"/>
                        <w:left w:space="0" w:sz="0" w:color="auto" w:val="none"/>
                        <w:bottom w:space="0" w:sz="0" w:color="auto" w:val="none"/>
                        <w:right w:space="0" w:sz="0" w:color="auto" w:val="none"/>
                      </w:divBdr>
                      <w:divsChild>
                        <w:div w:id="528029410">
                          <w:marLeft w:val="0"/>
                          <w:marRight w:val="0"/>
                          <w:marTop w:val="0"/>
                          <w:marBottom w:val="0"/>
                          <w:divBdr>
                            <w:top w:space="0" w:sz="0" w:color="auto" w:val="none"/>
                            <w:left w:space="0" w:sz="0" w:color="auto" w:val="none"/>
                            <w:bottom w:space="0" w:sz="0" w:color="auto" w:val="none"/>
                            <w:right w:space="0" w:sz="0" w:color="auto" w:val="none"/>
                          </w:divBdr>
                          <w:divsChild>
                            <w:div w:id="90397450">
                              <w:marLeft w:val="0"/>
                              <w:marRight w:val="0"/>
                              <w:marTop w:val="0"/>
                              <w:marBottom w:val="0"/>
                              <w:divBdr>
                                <w:top w:space="0" w:sz="0" w:color="auto" w:val="none"/>
                                <w:left w:space="0" w:sz="0" w:color="auto" w:val="none"/>
                                <w:bottom w:space="0" w:sz="0" w:color="auto" w:val="none"/>
                                <w:right w:space="0" w:sz="0" w:color="auto" w:val="none"/>
                              </w:divBdr>
                              <w:divsChild>
                                <w:div w:id="793207725">
                                  <w:marLeft w:val="0"/>
                                  <w:marRight w:val="0"/>
                                  <w:marTop w:val="0"/>
                                  <w:marBottom w:val="0"/>
                                  <w:divBdr>
                                    <w:top w:space="0" w:sz="0" w:color="auto" w:val="none"/>
                                    <w:left w:space="0" w:sz="0" w:color="auto" w:val="none"/>
                                    <w:bottom w:space="0" w:sz="0" w:color="auto" w:val="none"/>
                                    <w:right w:space="0" w:sz="0" w:color="auto" w:val="none"/>
                                  </w:divBdr>
                                  <w:divsChild>
                                    <w:div w:id="928387024">
                                      <w:marLeft w:val="0"/>
                                      <w:marRight w:val="0"/>
                                      <w:marTop w:val="0"/>
                                      <w:marBottom w:val="0"/>
                                      <w:divBdr>
                                        <w:top w:space="0" w:sz="0" w:color="auto" w:val="none"/>
                                        <w:left w:space="0" w:sz="0" w:color="auto" w:val="none"/>
                                        <w:bottom w:space="0" w:sz="0" w:color="auto" w:val="none"/>
                                        <w:right w:space="0" w:sz="0" w:color="auto" w:val="none"/>
                                      </w:divBdr>
                                      <w:divsChild>
                                        <w:div w:id="5646075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37453243">
      <w:bodyDiv w:val="true"/>
      <w:marLeft w:val="0"/>
      <w:marRight w:val="0"/>
      <w:marTop w:val="0"/>
      <w:marBottom w:val="0"/>
      <w:divBdr>
        <w:top w:space="0" w:sz="0" w:color="auto" w:val="none"/>
        <w:left w:space="0" w:sz="0" w:color="auto" w:val="none"/>
        <w:bottom w:space="0" w:sz="0" w:color="auto" w:val="none"/>
        <w:right w:space="0" w:sz="0" w:color="auto" w:val="none"/>
      </w:divBdr>
      <w:divsChild>
        <w:div w:id="2104108815">
          <w:marLeft w:val="0"/>
          <w:marRight w:val="0"/>
          <w:marTop w:val="0"/>
          <w:marBottom w:val="0"/>
          <w:divBdr>
            <w:top w:space="0" w:sz="0" w:color="auto" w:val="none"/>
            <w:left w:space="0" w:sz="0" w:color="auto" w:val="none"/>
            <w:bottom w:space="0" w:sz="0" w:color="auto" w:val="none"/>
            <w:right w:space="0" w:sz="0" w:color="auto" w:val="none"/>
          </w:divBdr>
          <w:divsChild>
            <w:div w:id="1814640220">
              <w:marLeft w:val="0"/>
              <w:marRight w:val="0"/>
              <w:marTop w:val="0"/>
              <w:marBottom w:val="0"/>
              <w:divBdr>
                <w:top w:space="0" w:sz="0" w:color="auto" w:val="none"/>
                <w:left w:space="0" w:sz="0" w:color="auto" w:val="none"/>
                <w:bottom w:space="0" w:sz="0" w:color="auto" w:val="none"/>
                <w:right w:space="0" w:sz="0" w:color="auto" w:val="none"/>
              </w:divBdr>
              <w:divsChild>
                <w:div w:id="895969520">
                  <w:marLeft w:val="0"/>
                  <w:marRight w:val="0"/>
                  <w:marTop w:val="0"/>
                  <w:marBottom w:val="0"/>
                  <w:divBdr>
                    <w:top w:space="0" w:sz="0" w:color="auto" w:val="none"/>
                    <w:left w:space="0" w:sz="0" w:color="auto" w:val="none"/>
                    <w:bottom w:space="0" w:sz="0" w:color="auto" w:val="none"/>
                    <w:right w:space="0" w:sz="0" w:color="auto" w:val="none"/>
                  </w:divBdr>
                  <w:divsChild>
                    <w:div w:id="1791899940">
                      <w:marLeft w:val="0"/>
                      <w:marRight w:val="0"/>
                      <w:marTop w:val="0"/>
                      <w:marBottom w:val="0"/>
                      <w:divBdr>
                        <w:top w:space="0" w:sz="6" w:color="E4E4E6" w:val="single"/>
                        <w:left w:space="0" w:sz="0" w:color="auto" w:val="none"/>
                        <w:bottom w:space="0" w:sz="0" w:color="auto" w:val="none"/>
                        <w:right w:space="0" w:sz="0" w:color="auto" w:val="none"/>
                      </w:divBdr>
                      <w:divsChild>
                        <w:div w:id="771046203">
                          <w:marLeft w:val="0"/>
                          <w:marRight w:val="0"/>
                          <w:marTop w:val="0"/>
                          <w:marBottom w:val="0"/>
                          <w:divBdr>
                            <w:top w:space="0" w:sz="6" w:color="E4E4E6" w:val="single"/>
                            <w:left w:space="0" w:sz="0" w:color="auto" w:val="none"/>
                            <w:bottom w:space="0" w:sz="0" w:color="auto" w:val="none"/>
                            <w:right w:space="0" w:sz="0" w:color="auto" w:val="none"/>
                          </w:divBdr>
                          <w:divsChild>
                            <w:div w:id="589893501">
                              <w:marLeft w:val="0"/>
                              <w:marRight w:val="1500"/>
                              <w:marTop w:val="100"/>
                              <w:marBottom w:val="100"/>
                              <w:divBdr>
                                <w:top w:space="0" w:sz="0" w:color="auto" w:val="none"/>
                                <w:left w:space="0" w:sz="0" w:color="auto" w:val="none"/>
                                <w:bottom w:space="0" w:sz="0" w:color="auto" w:val="none"/>
                                <w:right w:space="0" w:sz="0" w:color="auto" w:val="none"/>
                              </w:divBdr>
                              <w:divsChild>
                                <w:div w:id="74211462">
                                  <w:marLeft w:val="0"/>
                                  <w:marRight w:val="0"/>
                                  <w:marTop w:val="300"/>
                                  <w:marBottom w:val="450"/>
                                  <w:divBdr>
                                    <w:top w:space="0" w:sz="0" w:color="auto" w:val="none"/>
                                    <w:left w:space="0" w:sz="0" w:color="auto" w:val="none"/>
                                    <w:bottom w:space="0" w:sz="0" w:color="auto" w:val="none"/>
                                    <w:right w:space="0" w:sz="0" w:color="auto" w:val="none"/>
                                  </w:divBdr>
                                  <w:divsChild>
                                    <w:div w:id="985935942">
                                      <w:marLeft w:val="0"/>
                                      <w:marRight w:val="0"/>
                                      <w:marTop w:val="0"/>
                                      <w:marBottom w:val="0"/>
                                      <w:divBdr>
                                        <w:top w:space="0" w:sz="0" w:color="auto" w:val="none"/>
                                        <w:left w:space="0" w:sz="0" w:color="auto" w:val="none"/>
                                        <w:bottom w:space="0" w:sz="0" w:color="auto" w:val="none"/>
                                        <w:right w:space="0" w:sz="0" w:color="auto" w:val="none"/>
                                      </w:divBdr>
                                      <w:divsChild>
                                        <w:div w:id="2680473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69220936">
      <w:bodyDiv w:val="true"/>
      <w:marLeft w:val="0"/>
      <w:marRight w:val="0"/>
      <w:marTop w:val="0"/>
      <w:marBottom w:val="0"/>
      <w:divBdr>
        <w:top w:space="0" w:sz="0" w:color="auto" w:val="none"/>
        <w:left w:space="0" w:sz="0" w:color="auto" w:val="none"/>
        <w:bottom w:space="0" w:sz="0" w:color="auto" w:val="none"/>
        <w:right w:space="0" w:sz="0" w:color="auto" w:val="none"/>
      </w:divBdr>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 w:id="18900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473401181">
          <w:marLeft w:val="0"/>
          <w:marRight w:val="0"/>
          <w:marTop w:val="0"/>
          <w:marBottom w:val="0"/>
          <w:divBdr>
            <w:top w:space="0" w:sz="0" w:color="auto" w:val="none"/>
            <w:left w:space="0" w:sz="0" w:color="auto" w:val="none"/>
            <w:bottom w:space="0" w:sz="0" w:color="auto" w:val="none"/>
            <w:right w:space="0" w:sz="0" w:color="auto" w:val="none"/>
          </w:divBdr>
          <w:divsChild>
            <w:div w:id="750933380">
              <w:marLeft w:val="0"/>
              <w:marRight w:val="0"/>
              <w:marTop w:val="0"/>
              <w:marBottom w:val="0"/>
              <w:divBdr>
                <w:top w:space="0" w:sz="6" w:color="DDDDDD" w:val="single"/>
                <w:left w:space="0" w:sz="6" w:color="DDDDDD" w:val="single"/>
                <w:bottom w:space="0" w:sz="6" w:color="DDDDDD" w:val="single"/>
                <w:right w:space="0" w:sz="6" w:color="DDDDDD" w:val="single"/>
              </w:divBdr>
              <w:divsChild>
                <w:div w:id="1859008143">
                  <w:marLeft w:val="150"/>
                  <w:marRight w:val="150"/>
                  <w:marTop w:val="0"/>
                  <w:marBottom w:val="150"/>
                  <w:divBdr>
                    <w:top w:space="0" w:sz="0" w:color="auto" w:val="none"/>
                    <w:left w:space="0" w:sz="0" w:color="auto" w:val="none"/>
                    <w:bottom w:space="0" w:sz="0" w:color="auto" w:val="none"/>
                    <w:right w:space="0" w:sz="0" w:color="auto" w:val="none"/>
                  </w:divBdr>
                  <w:divsChild>
                    <w:div w:id="584195534">
                      <w:marLeft w:val="0"/>
                      <w:marRight w:val="0"/>
                      <w:marTop w:val="0"/>
                      <w:marBottom w:val="0"/>
                      <w:divBdr>
                        <w:top w:space="0" w:sz="0" w:color="auto" w:val="none"/>
                        <w:left w:space="0" w:sz="0" w:color="auto" w:val="none"/>
                        <w:bottom w:space="0" w:sz="0" w:color="auto" w:val="none"/>
                        <w:right w:space="0" w:sz="0" w:color="auto" w:val="none"/>
                      </w:divBdr>
                      <w:divsChild>
                        <w:div w:id="430012856">
                          <w:marLeft w:val="0"/>
                          <w:marRight w:val="0"/>
                          <w:marTop w:val="0"/>
                          <w:marBottom w:val="0"/>
                          <w:divBdr>
                            <w:top w:space="0" w:sz="0" w:color="auto" w:val="none"/>
                            <w:left w:space="0" w:sz="0" w:color="auto" w:val="none"/>
                            <w:bottom w:space="0" w:sz="0" w:color="auto" w:val="none"/>
                            <w:right w:space="0" w:sz="0" w:color="auto" w:val="none"/>
                          </w:divBdr>
                          <w:divsChild>
                            <w:div w:id="127861541">
                              <w:marLeft w:val="0"/>
                              <w:marRight w:val="0"/>
                              <w:marTop w:val="0"/>
                              <w:marBottom w:val="0"/>
                              <w:divBdr>
                                <w:top w:space="0" w:sz="0" w:color="auto" w:val="none"/>
                                <w:left w:space="0" w:sz="0" w:color="auto" w:val="none"/>
                                <w:bottom w:space="0" w:sz="0" w:color="auto" w:val="none"/>
                                <w:right w:space="0" w:sz="0" w:color="auto" w:val="none"/>
                              </w:divBdr>
                              <w:divsChild>
                                <w:div w:id="1633093366">
                                  <w:marLeft w:val="0"/>
                                  <w:marRight w:val="0"/>
                                  <w:marTop w:val="0"/>
                                  <w:marBottom w:val="0"/>
                                  <w:divBdr>
                                    <w:top w:space="0" w:sz="0" w:color="auto" w:val="none"/>
                                    <w:left w:space="0" w:sz="0" w:color="auto" w:val="none"/>
                                    <w:bottom w:space="0" w:sz="0" w:color="auto" w:val="none"/>
                                    <w:right w:space="0" w:sz="0" w:color="auto" w:val="none"/>
                                  </w:divBdr>
                                  <w:divsChild>
                                    <w:div w:id="861171065">
                                      <w:marLeft w:val="0"/>
                                      <w:marRight w:val="0"/>
                                      <w:marTop w:val="0"/>
                                      <w:marBottom w:val="0"/>
                                      <w:divBdr>
                                        <w:top w:space="0" w:sz="0" w:color="auto" w:val="none"/>
                                        <w:left w:space="0" w:sz="0" w:color="auto" w:val="none"/>
                                        <w:bottom w:space="0" w:sz="0" w:color="auto" w:val="none"/>
                                        <w:right w:space="0" w:sz="0" w:color="auto" w:val="none"/>
                                      </w:divBdr>
                                      <w:divsChild>
                                        <w:div w:id="12134200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Brisanje zabilježbe</izvorni_sadrzaj>
    <derivirana_varijabla naziv="DomainObject.Primjedba_1">Brisanje zabilježbe</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St-767/2018</izvorni_sadrzaj>
    <derivirana_varijabla naziv="DomainObject.Predmet.OznakaBroj_1">St-767/2018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ENERGOREMONT d.d.</izvorni_sadrzaj>
    <derivirana_varijabla naziv="DomainObject.Predmet.ProtustrankaFormated_1">  ENERGOREMONT d.d.</derivirana_varijabla>
  </DomainObject.Predmet.ProtustrankaFormated>
  <DomainObject.Predmet.ProtustrankaFormatedOIB>
    <izvorni_sadrzaj>  ENERGOREMONT d.d., OIB 85895363172</izvorni_sadrzaj>
    <derivirana_varijabla naziv="DomainObject.Predmet.ProtustrankaFormatedOIB_1">  ENERGOREMONT d.d., OIB 85895363172</derivirana_varijabla>
  </DomainObject.Predmet.ProtustrankaFormatedOIB>
  <DomainObject.Predmet.ProtustrankaFormatedWithAdress>
    <izvorni_sadrzaj> ENERGOREMONT d.d., Mala Švarča 155, 47000 Karlovac</izvorni_sadrzaj>
    <derivirana_varijabla naziv="DomainObject.Predmet.ProtustrankaFormatedWithAdress_1"> ENERGOREMONT d.d., Mala Švarča 155, 47000 Karlovac</derivirana_varijabla>
  </DomainObject.Predmet.ProtustrankaFormatedWithAdress>
  <DomainObject.Predmet.ProtustrankaFormatedWithAdressOIB>
    <izvorni_sadrzaj> ENERGOREMONT d.d., OIB 85895363172, Mala Švarča 155, 47000 Karlovac</izvorni_sadrzaj>
    <derivirana_varijabla naziv="DomainObject.Predmet.ProtustrankaFormatedWithAdressOIB_1"> ENERGOREMONT d.d., OIB 85895363172, Mala Švarča 155, 47000 Karlovac</derivirana_varijabla>
  </DomainObject.Predmet.ProtustrankaFormatedWithAdressOIB>
  <DomainObject.Predmet.ProtustrankaWithAdress>
    <izvorni_sadrzaj>ENERGOREMONT d.d. Mala Švarča 155, 47000 Karlovac</izvorni_sadrzaj>
    <derivirana_varijabla naziv="DomainObject.Predmet.ProtustrankaWithAdress_1">ENERGOREMONT d.d. Mala Švarča 155, 47000 Karlovac</derivirana_varijabla>
  </DomainObject.Predmet.ProtustrankaWithAdress>
  <DomainObject.Predmet.ProtustrankaWithAdressOIB>
    <izvorni_sadrzaj>ENERGOREMONT d.d., OIB 85895363172, Mala Švarča 155, 47000 Karlovac</izvorni_sadrzaj>
    <derivirana_varijabla naziv="DomainObject.Predmet.ProtustrankaWithAdressOIB_1">ENERGOREMONT d.d., OIB 85895363172, Mala Švarča 155, 47000 Karlovac</derivirana_varijabla>
  </DomainObject.Predmet.ProtustrankaWithAdressOIB>
  <DomainObject.Predmet.ProtustrankaNazivFormated>
    <izvorni_sadrzaj>ENERGOREMONT d.d.</izvorni_sadrzaj>
    <derivirana_varijabla naziv="DomainObject.Predmet.ProtustrankaNazivFormated_1">ENERGOREMONT d.d.</derivirana_varijabla>
  </DomainObject.Predmet.ProtustrankaNazivFormated>
  <DomainObject.Predmet.ProtustrankaNazivFormatedOIB>
    <izvorni_sadrzaj>ENERGOREMONT d.d., OIB 85895363172</izvorni_sadrzaj>
    <derivirana_varijabla naziv="DomainObject.Predmet.ProtustrankaNazivFormatedOIB_1">ENERGOREMONT d.d., OIB 85895363172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ENERGOREMONT d.d.</izvorni_sadrzaj>
    <derivirana_varijabla naziv="DomainObject.Predmet.StrankaFormated_1">  ENERGOREMONT d.d.</derivirana_varijabla>
  </DomainObject.Predmet.StrankaFormated>
  <DomainObject.Predmet.StrankaFormatedOIB>
    <izvorni_sadrzaj>  ENERGOREMONT d.d., OIB 85895363172</izvorni_sadrzaj>
    <derivirana_varijabla naziv="DomainObject.Predmet.StrankaFormatedOIB_1">  ENERGOREMONT d.d., OIB 85895363172</derivirana_varijabla>
  </DomainObject.Predmet.StrankaFormatedOIB>
  <DomainObject.Predmet.StrankaFormatedWithAdress>
    <izvorni_sadrzaj> ENERGOREMONT d.d., Mala Švarča 155, 47000 Karlovac</izvorni_sadrzaj>
    <derivirana_varijabla naziv="DomainObject.Predmet.StrankaFormatedWithAdress_1"> ENERGOREMONT d.d., Mala Švarča 155, 47000 Karlovac</derivirana_varijabla>
  </DomainObject.Predmet.StrankaFormatedWithAdress>
  <DomainObject.Predmet.StrankaFormatedWithAdressOIB>
    <izvorni_sadrzaj> ENERGOREMONT d.d., OIB 85895363172, Mala Švarča 155, 47000 Karlovac</izvorni_sadrzaj>
    <derivirana_varijabla naziv="DomainObject.Predmet.StrankaFormatedWithAdressOIB_1"> ENERGOREMONT d.d., OIB 85895363172, Mala Švarča 155, 47000 Karlovac</derivirana_varijabla>
  </DomainObject.Predmet.StrankaFormatedWithAdressOIB>
  <DomainObject.Predmet.StrankaWithAdress>
    <izvorni_sadrzaj>ENERGOREMONT d.d. Mala Švarča 155,47000 Karlovac</izvorni_sadrzaj>
    <derivirana_varijabla naziv="DomainObject.Predmet.StrankaWithAdress_1">ENERGOREMONT d.d. Mala Švarča 155,47000 Karlovac</derivirana_varijabla>
  </DomainObject.Predmet.StrankaWithAdress>
  <DomainObject.Predmet.StrankaWithAdressOIB>
    <izvorni_sadrzaj>ENERGOREMONT d.d., OIB 85895363172, Mala Švarča 155,47000 Karlovac</izvorni_sadrzaj>
    <derivirana_varijabla naziv="DomainObject.Predmet.StrankaWithAdressOIB_1">ENERGOREMONT d.d., OIB 85895363172, Mala Švarča 155,47000 Karlovac</derivirana_varijabla>
  </DomainObject.Predmet.StrankaWithAdressOIB>
  <DomainObject.Predmet.StrankaNazivFormated>
    <izvorni_sadrzaj>ENERGOREMONT d.d.</izvorni_sadrzaj>
    <derivirana_varijabla naziv="DomainObject.Predmet.StrankaNazivFormated_1">ENERGOREMONT d.d.</derivirana_varijabla>
  </DomainObject.Predmet.StrankaNazivFormated>
  <DomainObject.Predmet.StrankaNazivFormatedOIB>
    <izvorni_sadrzaj>ENERGOREMONT d.d., OIB 85895363172</izvorni_sadrzaj>
    <derivirana_varijabla naziv="DomainObject.Predmet.StrankaNazivFormatedOIB_1">ENERGOREMONT d.d., OIB 85895363172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ENERGOREMONT d.d.</item>
    </izvorni_sadrzaj>
    <derivirana_varijabla naziv="DomainObject.Predmet.StrankaListFormated_1">
      <item>ENERGOREMONT d.d.</item>
    </derivirana_varijabla>
  </DomainObject.Predmet.StrankaListFormated>
  <DomainObject.Predmet.StrankaListFormatedOIB>
    <izvorni_sadrzaj>
      <item>ENERGOREMONT d.d., OIB 85895363172</item>
    </izvorni_sadrzaj>
    <derivirana_varijabla naziv="DomainObject.Predmet.StrankaListFormatedOIB_1">
      <item>ENERGOREMONT d.d., OIB 85895363172</item>
    </derivirana_varijabla>
  </DomainObject.Predmet.StrankaListFormatedOIB>
  <DomainObject.Predmet.StrankaListFormatedWithAdress>
    <izvorni_sadrzaj>
      <item>ENERGOREMONT d.d., Mala Švarča 155, 47000 Karlovac</item>
    </izvorni_sadrzaj>
    <derivirana_varijabla naziv="DomainObject.Predmet.StrankaListFormatedWithAdress_1">
      <item>ENERGOREMONT d.d., Mala Švarča 155, 47000 Karlovac</item>
    </derivirana_varijabla>
  </DomainObject.Predmet.StrankaListFormatedWithAdress>
  <DomainObject.Predmet.StrankaListFormatedWithAdressOIB>
    <izvorni_sadrzaj>
      <item>ENERGOREMONT d.d., OIB 85895363172, Mala Švarča 155, 47000 Karlovac</item>
    </izvorni_sadrzaj>
    <derivirana_varijabla naziv="DomainObject.Predmet.StrankaListFormatedWithAdressOIB_1">
      <item>ENERGOREMONT d.d., OIB 85895363172, Mala Švarča 155, 47000 Karlovac</item>
    </derivirana_varijabla>
  </DomainObject.Predmet.StrankaListFormatedWithAdressOIB>
  <DomainObject.Predmet.StrankaListNazivFormated>
    <izvorni_sadrzaj>
      <item>ENERGOREMONT d.d.</item>
    </izvorni_sadrzaj>
    <derivirana_varijabla naziv="DomainObject.Predmet.StrankaListNazivFormated_1">
      <item>ENERGOREMONT d.d.</item>
    </derivirana_varijabla>
  </DomainObject.Predmet.StrankaListNazivFormated>
  <DomainObject.Predmet.StrankaListNazivFormatedOIB>
    <izvorni_sadrzaj>
      <item>ENERGOREMONT d.d., OIB 85895363172</item>
    </izvorni_sadrzaj>
    <derivirana_varijabla naziv="DomainObject.Predmet.StrankaListNazivFormatedOIB_1">
      <item>ENERGOREMONT d.d., OIB 85895363172</item>
    </derivirana_varijabla>
  </DomainObject.Predmet.StrankaListNazivFormatedOIB>
  <DomainObject.Predmet.ProtuStrankaListFormated>
    <izvorni_sadrzaj>
      <item>ENERGOREMONT d.d.</item>
    </izvorni_sadrzaj>
    <derivirana_varijabla naziv="DomainObject.Predmet.ProtuStrankaListFormated_1">
      <item>ENERGOREMONT d.d.</item>
    </derivirana_varijabla>
  </DomainObject.Predmet.ProtuStrankaListFormated>
  <DomainObject.Predmet.ProtuStrankaListFormatedOIB>
    <izvorni_sadrzaj>
      <item>ENERGOREMONT d.d., OIB 85895363172</item>
    </izvorni_sadrzaj>
    <derivirana_varijabla naziv="DomainObject.Predmet.ProtuStrankaListFormatedOIB_1">
      <item>ENERGOREMONT d.d., OIB 85895363172</item>
    </derivirana_varijabla>
  </DomainObject.Predmet.ProtuStrankaListFormatedOIB>
  <DomainObject.Predmet.ProtuStrankaListFormatedWithAdress>
    <izvorni_sadrzaj>
      <item>ENERGOREMONT d.d., Mala Švarča 155, 47000 Karlovac</item>
    </izvorni_sadrzaj>
    <derivirana_varijabla naziv="DomainObject.Predmet.ProtuStrankaListFormatedWithAdress_1">
      <item>ENERGOREMONT d.d., Mala Švarča 155, 47000 Karlovac</item>
    </derivirana_varijabla>
  </DomainObject.Predmet.ProtuStrankaListFormatedWithAdress>
  <DomainObject.Predmet.ProtuStrankaListFormatedWithAdressOIB>
    <izvorni_sadrzaj>
      <item>ENERGOREMONT d.d., OIB 85895363172, Mala Švarča 155, 47000 Karlovac</item>
    </izvorni_sadrzaj>
    <derivirana_varijabla naziv="DomainObject.Predmet.ProtuStrankaListFormatedWithAdressOIB_1">
      <item>ENERGOREMONT d.d., OIB 85895363172, Mala Švarča 155, 47000 Karlovac</item>
    </derivirana_varijabla>
  </DomainObject.Predmet.ProtuStrankaListFormatedWithAdressOIB>
  <DomainObject.Predmet.ProtuStrankaListNazivFormated>
    <izvorni_sadrzaj>
      <item>ENERGOREMONT d.d.</item>
    </izvorni_sadrzaj>
    <derivirana_varijabla naziv="DomainObject.Predmet.ProtuStrankaListNazivFormated_1">
      <item>ENERGOREMONT d.d.</item>
    </derivirana_varijabla>
  </DomainObject.Predmet.ProtuStrankaListNazivFormated>
  <DomainObject.Predmet.ProtuStrankaListNazivFormatedOIB>
    <izvorni_sadrzaj>
      <item>ENERGOREMONT d.d., OIB 85895363172</item>
    </izvorni_sadrzaj>
    <derivirana_varijabla naziv="DomainObject.Predmet.ProtuStrankaListNazivFormatedOIB_1">
      <item>ENERGOREMONT d.d., OIB 85895363172</item>
    </derivirana_varijabla>
  </DomainObject.Predmet.ProtuStrankaListNazivFormatedOIB>
  <DomainObject.Predmet.OstaliListFormated>
    <izvorni_sadrzaj>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OstaliListFormated_1">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OstaliListFormated>
  <DomainObject.Predmet.OstaliListFormatedOIB>
    <izvorni_sadrzaj>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izvorni_sadrzaj>
    <derivirana_varijabla naziv="DomainObject.Predmet.OstaliListFormatedOIB_1">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derivirana_varijabla>
  </DomainObject.Predmet.OstaliListFormatedOIB>
  <DomainObject.Predmet.OstaliListFormatedWithAdress>
    <izvorni_sadrzaj>
      <item>Sudski registar</item>
      <item>Općinski sud u Karlovcu - ZK odjel, Trg hrvatskih branitelja 1, 47000 Karlovac</item>
      <item>Financijska agencija, Ulica grada Vukovara 70, 10000 Zagreb</item>
      <item>Goran Jujnović Lučić, Strojarska c. 20/XXII, 10000 Zagreb</item>
      <item>ŽDO Karlovac, Trg hrvatskih branitelja 1, 47000 Karlovac</item>
      <item>PLOVPUT trgovačko društvo s ograničenom odgovornošću za održavanje pomorskih plovnih putova i radijske službe, Obala Lazareta 1, 21000 Split</item>
    </izvorni_sadrzaj>
    <derivirana_varijabla naziv="DomainObject.Predmet.OstaliListFormatedWithAdress_1">
      <item>Sudski registar</item>
      <item>Općinski sud u Karlovcu - ZK odjel, Trg hrvatskih branitelja 1, 47000 Karlovac</item>
      <item>Financijska agencija, Ulica grada Vukovara 70, 10000 Zagreb</item>
      <item>Goran Jujnović Lučić, Strojarska c. 20/XXII, 10000 Zagreb</item>
      <item>ŽDO Karlovac, Trg hrvatskih branitelja 1, 47000 Karlovac</item>
      <item>PLOVPUT trgovačko društvo s ograničenom odgovornošću za održavanje pomorskih plovnih putova i radijske službe, Obala Lazareta 1, 21000 Split</item>
    </derivirana_varijabla>
  </DomainObject.Predmet.OstaliListFormatedWithAdress>
  <DomainObject.Predmet.OstaliListFormatedWithAdressOIB>
    <izvorni_sadrzaj>
      <item>Sudski registar</item>
      <item>Općinski sud u Karlovcu - ZK odjel, OIB 05541256968, Trg hrvatskih branitelja 1, 47000 Karlovac</item>
      <item>Financijska agencija, OIB 85821130368, Ulica grada Vukovara 70, 10000 Zagreb</item>
      <item>Goran Jujnović Lučić, Strojarska c. 20/XXII, 10000 Zagreb</item>
      <item>ŽDO Karlovac, OIB 96351974803, Trg hrvatskih branitelja 1, 47000 Karlovac</item>
      <item>PLOVPUT trgovačko društvo s ograničenom odgovornošću za održavanje pomorskih plovnih putova i radijske službe, OIB 14480721492, Obala Lazareta 1, 21000 Split</item>
    </izvorni_sadrzaj>
    <derivirana_varijabla naziv="DomainObject.Predmet.OstaliListFormatedWithAdressOIB_1">
      <item>Sudski registar</item>
      <item>Općinski sud u Karlovcu - ZK odjel, OIB 05541256968, Trg hrvatskih branitelja 1, 47000 Karlovac</item>
      <item>Financijska agencija, OIB 85821130368, Ulica grada Vukovara 70, 10000 Zagreb</item>
      <item>Goran Jujnović Lučić, Strojarska c. 20/XXII, 10000 Zagreb</item>
      <item>ŽDO Karlovac, OIB 96351974803, Trg hrvatskih branitelja 1, 47000 Karlovac</item>
      <item>PLOVPUT trgovačko društvo s ograničenom odgovornošću za održavanje pomorskih plovnih putova i radijske službe, OIB 14480721492, Obala Lazareta 1, 21000 Split</item>
    </derivirana_varijabla>
  </DomainObject.Predmet.OstaliListFormatedWithAdressOIB>
  <DomainObject.Predmet.OstaliListNazivFormated>
    <izvorni_sadrzaj>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OstaliListNazivFormated_1">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OstaliListNazivFormated>
  <DomainObject.Predmet.OstaliListNazivFormatedOIB>
    <izvorni_sadrzaj>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izvorni_sadrzaj>
    <derivirana_varijabla naziv="DomainObject.Predmet.OstaliListNazivFormatedOIB_1">
      <item>Sudski registar</item>
      <item>Općinski sud u Karlovcu - ZK odjel, OIB 05541256968</item>
      <item>Financijska agencija, OIB 85821130368</item>
      <item>Goran Jujnović Lučić</item>
      <item>ŽDO Karlovac, OIB 96351974803</item>
      <item>PLOVPUT trgovačko društvo s ograničenom odgovornošću za održavanje pomorskih plovnih putova i radijske službe, OIB 14480721492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ENERGOREMONT d.d.</izvorni_sadrzaj>
    <derivirana_varijabla naziv="DomainObject.Predmet.StrankaIDrugi_1">ENERGOREMONT d.d.</derivirana_varijabla>
  </DomainObject.Predmet.StrankaIDrugi>
  <DomainObject.Predmet.ProtustrankaIDrugi>
    <izvorni_sadrzaj>ENERGOREMONT d.d.</izvorni_sadrzaj>
    <derivirana_varijabla naziv="DomainObject.Predmet.ProtustrankaIDrugi_1">ENERGOREMONT d.d.</derivirana_varijabla>
  </DomainObject.Predmet.ProtustrankaIDrugi>
  <DomainObject.Predmet.StrankaIDrugiAdressOIB>
    <izvorni_sadrzaj>ENERGOREMONT d.d., OIB 85895363172, Mala Švarča 155, 47000 Karlovac</izvorni_sadrzaj>
    <derivirana_varijabla naziv="DomainObject.Predmet.StrankaIDrugiAdressOIB_1">ENERGOREMONT d.d., OIB 85895363172, Mala Švarča 155, 47000 Karlovac</derivirana_varijabla>
  </DomainObject.Predmet.StrankaIDrugiAdressOIB>
  <DomainObject.Predmet.ProtustrankaIDrugiAdressOIB>
    <izvorni_sadrzaj>ENERGOREMONT d.d., OIB 85895363172, Mala Švarča 155, 47000 Karlovac</izvorni_sadrzaj>
    <derivirana_varijabla naziv="DomainObject.Predmet.ProtustrankaIDrugiAdressOIB_1">ENERGOREMONT d.d., OIB 85895363172,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ENERGOREMONT d.d.</item>
      <item>ENERGOREMONT d.d.</item>
      <item>Sudski registar</item>
      <item>Općinski sud u Karlovcu - ZK odjel</item>
      <item>Financijska agencija</item>
      <item>Goran Jujnović Lučić</item>
      <item>ŽDO Karlovac</item>
      <item>PLOVPUT trgovačko društvo s ograničenom odgovornošću za održavanje pomorskih plovnih putova i radijske službe</item>
    </izvorni_sadrzaj>
    <derivirana_varijabla naziv="DomainObject.Predmet.SudioniciListNaziv_1">
      <item>ENERGOREMONT d.d.</item>
      <item>ENERGOREMONT d.d.</item>
      <item>Sudski registar</item>
      <item>Općinski sud u Karlovcu - ZK odjel</item>
      <item>Financijska agencija</item>
      <item>Goran Jujnović Lučić</item>
      <item>ŽDO Karlovac</item>
      <item>PLOVPUT trgovačko društvo s ograničenom odgovornošću za održavanje pomorskih plovnih putova i radijske službe</item>
    </derivirana_varijabla>
  </DomainObject.Predmet.SudioniciListNaziv>
  <DomainObject.Predmet.SudioniciListAdressOIB>
    <izvorni_sadrzaj>
      <item>ENERGOREMONT d.d., OIB 85895363172, Mala Švarča 155,47000 Karlovac</item>
      <item>ENERGOREMONT d.d., OIB 85895363172, Mala Švarča 155,47000 Karlovac</item>
      <item>Sudski registar</item>
      <item>Općinski sud u Karlovcu - ZK odjel, OIB 05541256968, Trg hrvatskih branitelja 1,47000 Karlovac</item>
      <item>Financijska agencija, OIB 85821130368, Ulica grada Vukovara 70,10000 Zagreb</item>
      <item>Goran Jujnović Lučić, Strojarska c. 20/XXII,10000 Zagreb</item>
      <item>ŽDO Karlovac, OIB 96351974803, Trg hrvatskih branitelja 1,47000 Karlovac</item>
      <item>PLOVPUT trgovačko društvo s ograničenom odgovornošću za održavanje pomorskih plovnih putova i radijske službe, OIB 14480721492, Obala Lazareta 1,21000 Split</item>
    </izvorni_sadrzaj>
    <derivirana_varijabla naziv="DomainObject.Predmet.SudioniciListAdressOIB_1">
      <item>ENERGOREMONT d.d., OIB 85895363172, Mala Švarča 155,47000 Karlovac</item>
      <item>ENERGOREMONT d.d., OIB 85895363172, Mala Švarča 155,47000 Karlovac</item>
      <item>Sudski registar</item>
      <item>Općinski sud u Karlovcu - ZK odjel, OIB 05541256968, Trg hrvatskih branitelja 1,47000 Karlovac</item>
      <item>Financijska agencija, OIB 85821130368, Ulica grada Vukovara 70,10000 Zagreb</item>
      <item>Goran Jujnović Lučić, Strojarska c. 20/XXII,10000 Zagreb</item>
      <item>ŽDO Karlovac, OIB 96351974803, Trg hrvatskih branitelja 1,47000 Karlovac</item>
      <item>PLOVPUT trgovačko društvo s ograničenom odgovornošću za održavanje pomorskih plovnih putova i radijske službe, OIB 14480721492, Obala Lazareta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85895363172</item>
      <item>, OIB 85895363172</item>
      <item>, OIB null</item>
      <item>, OIB 05541256968</item>
      <item>, OIB 85821130368</item>
      <item>, OIB null</item>
      <item>, OIB 96351974803</item>
      <item>, OIB 14480721492</item>
    </izvorni_sadrzaj>
    <derivirana_varijabla naziv="DomainObject.Predmet.SudioniciListNazivOIB_1">
      <item>, OIB 85895363172</item>
      <item>, OIB 85895363172</item>
      <item>, OIB null</item>
      <item>, OIB 05541256968</item>
      <item>, OIB 85821130368</item>
      <item>, OIB null</item>
      <item>, OIB 96351974803</item>
      <item>, OIB 14480721492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22. veljače 2019.</izvorni_sadrzaj>
    <derivirana_varijabla naziv="DomainObject.PredzadnjaOdlukaIzPredmeta.DatumDonosenjaOdluke_1">22. veljače 2019.</derivirana_varijabla>
  </DomainObject.PredzadnjaOdlukaIzPredmeta.DatumDonosenjaOdluke>
  <DomainObject.PredzadnjaOdlukaIzPredmeta.Oznaka>
    <izvorni_sadrzaj>St-767/2018-45</izvorni_sadrzaj>
    <derivirana_varijabla naziv="DomainObject.PredzadnjaOdlukaIzPredmeta.Oznaka_1">St-767/2018-45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BE6B85-AF12-4750-AB3F-E51E07D3DF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1210</properties:Words>
  <properties:Characters>6741</properties:Characters>
  <properties:Lines>179</properties:Lines>
  <properties:Paragraphs>75</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2019-05-07T09:54:00Z</dcterms:created>
  <dc:creator>Sudsko vijeæe</dc:creator>
  <cp:lastModifiedBy>Maja Hajtek</cp:lastModifiedBy>
  <cp:lastPrinted>2019-05-07T11:07:00Z</cp:lastPrinted>
  <dcterms:modified xmlns:xsi="http://www.w3.org/2001/XMLSchema-instance" xsi:type="dcterms:W3CDTF">2019-05-07T11:07:00Z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(Rješenje brisanje zabilježbe u zemljišnim knjigama energoremont 7.5.2019. - 50.docx)</vt:lpwstr>
  </prop:property>
  <prop:property name="CC_coloring" pid="5" fmtid="{D5CDD505-2E9C-101B-9397-08002B2CF9AE}">
    <vt:bool>false</vt:bool>
  </prop:property>
</prop:Properties>
</file>