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26A1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615369">
                    <w:rPr>
                      <w:sz w:val="22"/>
                      <w:szCs w:val="22"/>
                    </w:rPr>
                    <w:t>St-</w:t>
                  </w:r>
                  <w:r w:rsidR="00726A1E">
                    <w:rPr>
                      <w:sz w:val="22"/>
                      <w:szCs w:val="22"/>
                    </w:rPr>
                    <w:t>1245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94a187" w14:paraId="b94a187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726A1E">
        <w:t>URBANI INŽENJERING d.o.o. za projektiranje, inženjering, trgovinu, usluge i turistička agencija, Osijek, Drinska 23, MBS: 040272328, OIB: 03759552007</w:t>
      </w:r>
      <w:r>
        <w:t xml:space="preserve">,  temeljem članka 430. Stečajnog zakona (NN 71/15, dalje: SZ), dana </w:t>
      </w:r>
      <w:r w:rsidR="00726A1E">
        <w:t>20</w:t>
      </w:r>
      <w:r w:rsidR="00615369">
        <w:t xml:space="preserve">. </w:t>
      </w:r>
      <w:r w:rsidR="00726A1E">
        <w:t xml:space="preserve">studenog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726A1E">
        <w:t>URBANI INŽENJERING d.o.o. za projektiranje, inženjering, trgovinu, usluge i turistička agencija, Osijek, Drinska 23, MBS: 040272328, OIB: 03759552007</w:t>
      </w:r>
      <w:r>
        <w:t xml:space="preserve">, na temelju neizvršenih osnova za plaćanje iznosi </w:t>
      </w:r>
      <w:r w:rsidR="00726A1E">
        <w:t>21.357,10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726A1E">
        <w:t xml:space="preserve">Damir </w:t>
      </w:r>
      <w:proofErr w:type="spellStart"/>
      <w:r w:rsidR="00726A1E">
        <w:t>Petrušić</w:t>
      </w:r>
      <w:proofErr w:type="spellEnd"/>
      <w:r w:rsidR="00615369">
        <w:t xml:space="preserve">, OIB: </w:t>
      </w:r>
      <w:r w:rsidR="00726A1E">
        <w:t>34450257512</w:t>
      </w:r>
      <w:r w:rsidR="00615369">
        <w:t xml:space="preserve">, </w:t>
      </w:r>
      <w:r w:rsidR="00726A1E">
        <w:t>Osijek, Drinska 23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67093">
        <w:t>1245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26A1E">
        <w:t>20</w:t>
      </w:r>
      <w:r w:rsidR="00E63D95">
        <w:t xml:space="preserve">. </w:t>
      </w:r>
      <w:r w:rsidR="00726A1E">
        <w:t>studenog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</w:t>
      </w:r>
      <w:r w:rsidR="00163562">
        <w:t xml:space="preserve">      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6135D7">
        <w:t>11.1.2019.</w:t>
      </w:r>
    </w:p>
    <w:p w:rsidRDefault="009F672B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63562"/>
    <w:rsid w:val="00167093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35D7"/>
    <w:rsid w:val="00615369"/>
    <w:rsid w:val="00616E68"/>
    <w:rsid w:val="006320D2"/>
    <w:rsid w:val="006414F4"/>
    <w:rsid w:val="00681766"/>
    <w:rsid w:val="00692719"/>
    <w:rsid w:val="00696430"/>
    <w:rsid w:val="006B1CD3"/>
    <w:rsid w:val="006E7282"/>
    <w:rsid w:val="00720319"/>
    <w:rsid w:val="00726A1E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9F672B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St-1245/2018</izvorni_sadrzaj>
    <derivirana_varijabla naziv="DomainObject.Predmet.OznakaBroj_1">St-1245/2018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URBANI INŽENJERING društvo s ograničenom odgovornošću za projektiranje, inženjering, trgovinu, usluge i turistička agencija</izvorni_sadrzaj>
    <derivirana_varijabla naziv="DomainObject.Predmet.ProtustrankaFormated_1">  URBANI INŽENJERING društvo s ograničenom odgovornošću za projektiranje, inženjering, trgovinu, usluge i turistička agencija</derivirana_varijabla>
  </DomainObject.Predmet.ProtustrankaFormated>
  <DomainObject.Predmet.ProtustrankaFormatedOIB>
    <izvorni_sadrzaj>  URBANI INŽENJERING društvo s ograničenom odgovornošću za projektiranje, inženjering, trgovinu, usluge i turistička agencija, OIB 03759552007</izvorni_sadrzaj>
    <derivirana_varijabla naziv="DomainObject.Predmet.ProtustrankaFormatedOIB_1">  URBANI INŽENJERING društvo s ograničenom odgovornošću za projektiranje, inženjering, trgovinu, usluge i turistička agencija, OIB 03759552007</derivirana_varijabla>
  </DomainObject.Predmet.ProtustrankaFormatedOIB>
  <DomainObject.Predmet.ProtustrankaFormatedWithAdress>
    <izvorni_sadrzaj> URBANI INŽENJERING društvo s ograničenom odgovornošću za projektiranje, inženjering, trgovinu, usluge i turistička agencija, Drinska 23, 31000 Osijek</izvorni_sadrzaj>
    <derivirana_varijabla naziv="DomainObject.Predmet.ProtustrankaFormatedWithAdress_1"> URBANI INŽENJERING društvo s ograničenom odgovornošću za projektiranje, inženjering, trgovinu, usluge i turistička agencija, Drinska 23, 31000 Osijek</derivirana_varijabla>
  </DomainObject.Predmet.ProtustrankaFormatedWithAdress>
  <DomainObject.Predmet.ProtustrankaFormatedWithAdressOIB>
    <izvorni_sadrzaj> URBANI INŽENJERING društvo s ograničenom odgovornošću za projektiranje, inženjering, trgovinu, usluge i turistička agencija, OIB 03759552007, Drinska 23, 31000 Osijek</izvorni_sadrzaj>
    <derivirana_varijabla naziv="DomainObject.Predmet.ProtustrankaFormatedWithAdressOIB_1"> URBANI INŽENJERING društvo s ograničenom odgovornošću za projektiranje, inženjering, trgovinu, usluge i turistička agencija, OIB 03759552007, Drinska 23, 31000 Osijek</derivirana_varijabla>
  </DomainObject.Predmet.ProtustrankaFormatedWithAdressOIB>
  <DomainObject.Predmet.ProtustrankaWithAdress>
    <izvorni_sadrzaj>URBANI INŽENJERING društvo s ograničenom odgovornošću za projektiranje, inženjering, trgovinu, usluge i turistička agencija Drinska 23, 31000 Osijek</izvorni_sadrzaj>
    <derivirana_varijabla naziv="DomainObject.Predmet.ProtustrankaWithAdress_1">URBANI INŽENJERING društvo s ograničenom odgovornošću za projektiranje, inženjering, trgovinu, usluge i turistička agencija Drinska 23, 31000 Osijek</derivirana_varijabla>
  </DomainObject.Predmet.ProtustrankaWithAdress>
  <DomainObject.Predmet.ProtustrankaWithAdressOIB>
    <izvorni_sadrzaj>URBANI INŽENJERING društvo s ograničenom odgovornošću za projektiranje, inženjering, trgovinu, usluge i turistička agencija, OIB 03759552007, Drinska 23, 31000 Osijek</izvorni_sadrzaj>
    <derivirana_varijabla naziv="DomainObject.Predmet.ProtustrankaWithAdressOIB_1">URBANI INŽENJERING društvo s ograničenom odgovornošću za projektiranje, inženjering, trgovinu, usluge i turistička agencija, OIB 03759552007, Drinska 23, 31000 Osijek</derivirana_varijabla>
  </DomainObject.Predmet.ProtustrankaWithAdressOIB>
  <DomainObject.Predmet.ProtustrankaNazivFormated>
    <izvorni_sadrzaj>URBANI INŽENJERING društvo s ograničenom odgovornošću za projektiranje, inženjering, trgovinu, usluge i turistička agencija</izvorni_sadrzaj>
    <derivirana_varijabla naziv="DomainObject.Predmet.ProtustrankaNazivFormated_1">URBANI INŽENJERING društvo s ograničenom odgovornošću za projektiranje, inženjering, trgovinu, usluge i turistička agencija</derivirana_varijabla>
  </DomainObject.Predmet.ProtustrankaNazivFormated>
  <DomainObject.Predmet.ProtustrankaNazivFormatedOIB>
    <izvorni_sadrzaj>URBANI INŽENJERING društvo s ograničenom odgovornošću za projektiranje, inženjering, trgovinu, usluge i turistička agencija, OIB 03759552007</izvorni_sadrzaj>
    <derivirana_varijabla naziv="DomainObject.Predmet.ProtustrankaNazivFormatedOIB_1">URBANI INŽENJERING društvo s ograničenom odgovornošću za projektiranje, inženjering, trgovinu, usluge i turistička agencija, OIB 03759552007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URBANI INŽENJERING društvo s ograničenom odgovornošću za projektiranje, inženjering, trgovinu, usluge i turistička agencija</item>
    </izvorni_sadrzaj>
    <derivirana_varijabla naziv="DomainObject.Predmet.ProtuStrankaListFormated_1">
      <item>URBANI INŽENJERING društvo s ograničenom odgovornošću za projektiranje, inženjering, trgovinu, usluge i turistička agencija</item>
    </derivirana_varijabla>
  </DomainObject.Predmet.ProtuStrankaListFormated>
  <DomainObject.Predmet.ProtuStrankaListFormatedOIB>
    <izvorni_sadrzaj>
      <item>URBANI INŽENJERING društvo s ograničenom odgovornošću za projektiranje, inženjering, trgovinu, usluge i turistička agencija, OIB 03759552007</item>
    </izvorni_sadrzaj>
    <derivirana_varijabla naziv="DomainObject.Predmet.ProtuStrankaListFormatedOIB_1">
      <item>URBANI INŽENJERING društvo s ograničenom odgovornošću za projektiranje, inženjering, trgovinu, usluge i turistička agencija, OIB 03759552007</item>
    </derivirana_varijabla>
  </DomainObject.Predmet.ProtuStrankaListFormatedOIB>
  <DomainObject.Predmet.ProtuStrankaListFormatedWithAdress>
    <izvorni_sadrzaj>
      <item>URBANI INŽENJERING društvo s ograničenom odgovornošću za projektiranje, inženjering, trgovinu, usluge i turistička agencija, Drinska 23, 31000 Osijek</item>
    </izvorni_sadrzaj>
    <derivirana_varijabla naziv="DomainObject.Predmet.ProtuStrankaListFormatedWithAdress_1">
      <item>URBANI INŽENJERING društvo s ograničenom odgovornošću za projektiranje, inženjering, trgovinu, usluge i turistička agencija, Drinska 23, 31000 Osijek</item>
    </derivirana_varijabla>
  </DomainObject.Predmet.ProtuStrankaListFormatedWithAdress>
  <DomainObject.Predmet.ProtuStrankaListFormatedWithAdressOIB>
    <izvorni_sadrzaj>
      <item>URBANI INŽENJERING društvo s ograničenom odgovornošću za projektiranje, inženjering, trgovinu, usluge i turistička agencija, OIB 03759552007, Drinska 23, 31000 Osijek</item>
    </izvorni_sadrzaj>
    <derivirana_varijabla naziv="DomainObject.Predmet.ProtuStrankaListFormatedWithAdressOIB_1">
      <item>URBANI INŽENJERING društvo s ograničenom odgovornošću za projektiranje, inženjering, trgovinu, usluge i turistička agencija, OIB 03759552007, Drinska 23, 31000 Osijek</item>
    </derivirana_varijabla>
  </DomainObject.Predmet.ProtuStrankaListFormatedWithAdressOIB>
  <DomainObject.Predmet.ProtuStrankaListNazivFormated>
    <izvorni_sadrzaj>
      <item>URBANI INŽENJERING društvo s ograničenom odgovornošću za projektiranje, inženjering, trgovinu, usluge i turistička agencija</item>
    </izvorni_sadrzaj>
    <derivirana_varijabla naziv="DomainObject.Predmet.ProtuStrankaListNazivFormated_1">
      <item>URBANI INŽENJERING društvo s ograničenom odgovornošću za projektiranje, inženjering, trgovinu, usluge i turistička agencija</item>
    </derivirana_varijabla>
  </DomainObject.Predmet.ProtuStrankaListNazivFormated>
  <DomainObject.Predmet.ProtuStrankaListNazivFormatedOIB>
    <izvorni_sadrzaj>
      <item>URBANI INŽENJERING društvo s ograničenom odgovornošću za projektiranje, inženjering, trgovinu, usluge i turistička agencija, OIB 03759552007</item>
    </izvorni_sadrzaj>
    <derivirana_varijabla naziv="DomainObject.Predmet.ProtuStrankaListNazivFormatedOIB_1">
      <item>URBANI INŽENJERING društvo s ograničenom odgovornošću za projektiranje, inženjering, trgovinu, usluge i turistička agencija, OIB 03759552007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URBANI INŽENJERING društvo s ograničenom odgovornošću za projektiranje, inženjering, trgovinu, usluge i turistička agencija</izvorni_sadrzaj>
    <derivirana_varijabla naziv="DomainObject.Predmet.ProtustrankaIDrugi_1">URBANI INŽENJERING društvo s ograničenom odgovornošću za projektiranje, inženjering, trgovinu, usluge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URBANI INŽENJERING društvo s ograničenom odgovornošću za projektiranje, inženjering, trgovinu, usluge i turistička agencija, OIB 03759552007, Drinska 23, 31000 Osijek</izvorni_sadrzaj>
    <derivirana_varijabla naziv="DomainObject.Predmet.ProtustrankaIDrugiAdressOIB_1">URBANI INŽENJERING društvo s ograničenom odgovornošću za projektiranje, inženjering, trgovinu, usluge i turistička agencija, OIB 03759552007, Drinska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URBANI INŽENJERING društvo s ograničenom odgovornošću za projektiranje, inženjering, trgovinu, usluge i turistička agencija</item>
    </izvorni_sadrzaj>
    <derivirana_varijabla naziv="DomainObject.Predmet.SudioniciListNaziv_1">
      <item>FINA RC OSIJEK</item>
      <item>URBANI INŽENJERING društvo s ograničenom odgovornošću za projektiranje, inženjering, trgovinu, usluge i turistička agencija</item>
    </derivirana_varijabla>
  </DomainObject.Predmet.SudioniciListNaziv>
  <DomainObject.Predmet.SudioniciListAdressOIB>
    <izvorni_sadrzaj>
      <item>FINA RC OSIJEK, OIB 85821130368</item>
      <item>URBANI INŽENJERING društvo s ograničenom odgovornošću za projektiranje, inženjering, trgovinu, usluge i turistička agencija, OIB 03759552007, Drinska 23,31000 Osijek</item>
    </izvorni_sadrzaj>
    <derivirana_varijabla naziv="DomainObject.Predmet.SudioniciListAdressOIB_1">
      <item>FINA RC OSIJEK, OIB 85821130368</item>
      <item>URBANI INŽENJERING društvo s ograničenom odgovornošću za projektiranje, inženjering, trgovinu, usluge i turistička agencija, OIB 03759552007, Drinska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03759552007</item>
    </izvorni_sadrzaj>
    <derivirana_varijabla naziv="DomainObject.Predmet.SudioniciListNazivOIB_1">
      <item>, OIB 85821130368</item>
      <item>, OIB 03759552007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2212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2018-11-20T10:06:00Z</dcterms:created>
  <dc:creator>Snježana Andrijanić</dc:creator>
  <cp:lastModifiedBy>Gordana Harc</cp:lastModifiedBy>
  <cp:lastPrinted>2018-09-19T11:19:00Z</cp:lastPrinted>
  <dcterms:modified xmlns:xsi="http://www.w3.org/2001/XMLSchema-instance" xsi:type="dcterms:W3CDTF">2018-11-20T11:09:00Z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(St-1245-18  - oglas  -OS.docx)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