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eec" w14:paraId="8ff9eec" w:rsidRDefault="00B7095F" w:rsidP="00910611" w:rsidR="00B709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95F" w:rsidP="00910611" w:rsidR="00B7095F">
      <w:r>
        <w:rPr>
          <w:rFonts w:eastAsia="MS Mincho"/>
        </w:rPr>
        <w:t>REPUBLIKA HRVATSKA</w:t>
      </w:r>
    </w:p>
    <w:p w:rsidRDefault="00B7095F" w:rsidP="00910611" w:rsidR="00B7095F">
      <w:r>
        <w:rPr>
          <w:rFonts w:eastAsia="MS Mincho"/>
        </w:rPr>
        <w:t>TRGOVAČKI SUD U RIJECI</w:t>
      </w:r>
    </w:p>
    <w:p w:rsidRDefault="00B7095F" w:rsidR="00B709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64E8B" w:rsidP="004F47D9" w:rsidR="00964E8B">
      <w:pPr>
        <w:jc w:val="center"/>
      </w:pPr>
    </w:p>
    <w:p w:rsidRDefault="00102508" w:rsidP="004F47D9" w:rsidR="00102508" w:rsidRPr="00102508">
      <w:pPr>
        <w:jc w:val="center"/>
      </w:pPr>
    </w:p>
    <w:p w:rsidRDefault="00102508" w:rsidP="004F47D9" w:rsidR="00102508" w:rsidRPr="00102508">
      <w:pPr>
        <w:jc w:val="center"/>
      </w:pPr>
      <w:r w:rsidRPr="00102508">
        <w:t>R E P U B L I K A    H R V A T S K A</w:t>
      </w:r>
    </w:p>
    <w:p w:rsidRDefault="00102508" w:rsidP="004F47D9" w:rsidR="004F47D9" w:rsidRPr="00102508">
      <w:pPr>
        <w:jc w:val="center"/>
      </w:pPr>
      <w:r w:rsidRPr="00102508">
        <w:t xml:space="preserve">Z A K L </w:t>
      </w:r>
      <w:r w:rsidR="004F47D9" w:rsidRPr="00102508">
        <w:t>J U Č A K</w:t>
      </w:r>
    </w:p>
    <w:p w:rsidRDefault="004F47D9" w:rsidP="004F47D9" w:rsidR="004F47D9" w:rsidRPr="00102508">
      <w:pPr>
        <w:jc w:val="both"/>
      </w:pPr>
    </w:p>
    <w:p w:rsidRDefault="00800F63" w:rsidP="0021453E" w:rsidR="00800F63">
      <w:pPr>
        <w:jc w:val="both"/>
      </w:pPr>
    </w:p>
    <w:p w:rsidRDefault="0021453E" w:rsidP="0021453E" w:rsidR="0021453E" w:rsidRPr="00532A57">
      <w:pPr>
        <w:jc w:val="both"/>
        <w:rPr>
          <w:b/>
        </w:rPr>
      </w:pPr>
      <w:r w:rsidRPr="00532A57">
        <w:tab/>
      </w:r>
      <w:r w:rsidRPr="00532A57"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 w:rsidR="009453FB">
        <w:t>10</w:t>
      </w:r>
      <w:r>
        <w:t>. ožujka 2016</w:t>
      </w:r>
      <w:r w:rsidRPr="00532A57">
        <w:t>. godine</w:t>
      </w:r>
    </w:p>
    <w:p w:rsidRDefault="004F47D9" w:rsidP="004F47D9" w:rsidR="004F47D9" w:rsidRPr="00102508">
      <w:pPr>
        <w:jc w:val="center"/>
        <w:rPr>
          <w:bCs/>
        </w:rPr>
      </w:pPr>
    </w:p>
    <w:p w:rsidRDefault="00800F63" w:rsidP="004F47D9" w:rsidR="00800F63">
      <w:pPr>
        <w:jc w:val="center"/>
      </w:pPr>
    </w:p>
    <w:p w:rsidRDefault="004F47D9" w:rsidP="004F47D9" w:rsidR="004F47D9" w:rsidRPr="00102508">
      <w:pPr>
        <w:jc w:val="center"/>
      </w:pPr>
      <w:r w:rsidRPr="00102508">
        <w:t>z a k l j u č i o     j e</w:t>
      </w:r>
    </w:p>
    <w:p w:rsidRDefault="004F47D9" w:rsidP="004F47D9" w:rsidR="004F47D9" w:rsidRPr="00102508"/>
    <w:p w:rsidRDefault="004F47D9" w:rsidP="009453FB" w:rsidR="009453FB" w:rsidRPr="005C0E0F">
      <w:pPr>
        <w:jc w:val="both"/>
        <w:rPr>
          <w:rStyle w:val="tabletextfield"/>
        </w:rPr>
      </w:pPr>
      <w:r w:rsidRPr="00102508">
        <w:tab/>
        <w:t xml:space="preserve">I. Nekretnina u vlasništvu dužnika </w:t>
      </w:r>
      <w:r w:rsidR="0021453E" w:rsidRPr="00532A57">
        <w:t>MD - ADRIA usluge i trgovina d. o. o. u stečaju Viškovo (Općina Viškovo), Gornji Sroki 82/b, OIB: 01509028280</w:t>
      </w:r>
      <w:r w:rsidRPr="00102508">
        <w:t>, a</w:t>
      </w:r>
      <w:r w:rsidR="00C217FB" w:rsidRPr="00102508">
        <w:t xml:space="preserve"> koja j</w:t>
      </w:r>
      <w:r w:rsidRPr="00102508">
        <w:t xml:space="preserve">e nekretnina </w:t>
      </w:r>
      <w:r w:rsidR="00C217FB" w:rsidRPr="00102508">
        <w:t xml:space="preserve">upisana u zemljišnim knjigama </w:t>
      </w:r>
      <w:r w:rsidR="009453FB" w:rsidRPr="005C0E0F">
        <w:rPr>
          <w:rStyle w:val="tabletextfield"/>
        </w:rPr>
        <w:t>Općinskog suda u Rijeci i to:</w:t>
      </w:r>
    </w:p>
    <w:p w:rsidRDefault="009453FB" w:rsidP="009453FB" w:rsidR="00102508">
      <w:pPr>
        <w:jc w:val="both"/>
      </w:pPr>
      <w:r>
        <w:t>u zk. ul. 3404 poduložak 1 k.o. Marčelji k.č. 3625, 1. etaža: 10/100, garaža br.1 spremište br.11 i 12 u prizemlju ukupne površine 45,90 m2</w:t>
      </w:r>
    </w:p>
    <w:p w:rsidRDefault="004F47D9" w:rsidP="00102508" w:rsidR="004F47D9">
      <w:pPr>
        <w:pStyle w:val="Tijeloteksta"/>
        <w:rPr>
          <w:szCs w:val="24"/>
        </w:rPr>
      </w:pPr>
      <w:r w:rsidRPr="00102508">
        <w:rPr>
          <w:szCs w:val="24"/>
        </w:rPr>
        <w:t xml:space="preserve">predaje se u posjed i vlasništvo kupcu </w:t>
      </w:r>
      <w:r w:rsidR="009453FB">
        <w:t>Ivici Filipoviću iz Mladenića, Trtni 99a, OIB: 38939633562</w:t>
      </w:r>
      <w:r w:rsidRPr="00102508">
        <w:rPr>
          <w:szCs w:val="24"/>
        </w:rPr>
        <w:t>.</w:t>
      </w:r>
    </w:p>
    <w:p w:rsidRDefault="000B7D65" w:rsidP="00102508" w:rsidR="000B7D65" w:rsidRPr="00102508">
      <w:pPr>
        <w:pStyle w:val="Tijeloteksta"/>
        <w:rPr>
          <w:szCs w:val="24"/>
        </w:rPr>
      </w:pPr>
    </w:p>
    <w:p w:rsidRDefault="004F47D9" w:rsidP="009453FB" w:rsidR="009453FB" w:rsidRPr="005C0E0F">
      <w:pPr>
        <w:jc w:val="both"/>
        <w:rPr>
          <w:rStyle w:val="tabletextfield"/>
        </w:rPr>
      </w:pPr>
      <w:r w:rsidRPr="00102508">
        <w:rPr>
          <w:bCs/>
        </w:rPr>
        <w:tab/>
      </w:r>
      <w:r w:rsidRPr="00102508">
        <w:rPr>
          <w:bCs/>
        </w:rPr>
        <w:tab/>
        <w:t>II.</w:t>
      </w:r>
      <w:r w:rsidRPr="00102508">
        <w:t xml:space="preserve"> </w:t>
      </w:r>
      <w:r w:rsidR="000B7D65">
        <w:t>Određuje</w:t>
      </w:r>
      <w:r w:rsidRPr="00102508">
        <w:t xml:space="preserve"> se </w:t>
      </w:r>
      <w:r w:rsidR="00C217FB" w:rsidRPr="00102508">
        <w:t xml:space="preserve">upis prava vlasništva kupca </w:t>
      </w:r>
      <w:r w:rsidR="009453FB">
        <w:t>Ivica Filipović iz Mladenića, Trtni 99a, OIB: 38939633562</w:t>
      </w:r>
      <w:r w:rsidR="00102508">
        <w:t xml:space="preserve"> </w:t>
      </w:r>
      <w:r w:rsidR="00C217FB" w:rsidRPr="00102508">
        <w:t xml:space="preserve">nad nekretninom upisanom u zemljišnim knjigama </w:t>
      </w:r>
      <w:r w:rsidR="009453FB" w:rsidRPr="005C0E0F">
        <w:rPr>
          <w:rStyle w:val="tabletextfield"/>
        </w:rPr>
        <w:t>Općinskog suda u Rijeci i to:</w:t>
      </w:r>
    </w:p>
    <w:p w:rsidRDefault="009453FB" w:rsidP="009453FB" w:rsidR="0021453E">
      <w:pPr>
        <w:jc w:val="both"/>
      </w:pPr>
      <w:r>
        <w:t>u zk. ul. 3404 poduložak 1 k.o. Marčelji k.č. 3625, 1. etaža: 10/100, garaža br.1 spremište br.11 i 12 u prizemlju ukupne površine 45,90 m2</w:t>
      </w:r>
      <w:r w:rsidR="0021453E">
        <w:t>;</w:t>
      </w:r>
      <w:r w:rsidR="00C217FB" w:rsidRPr="00102508">
        <w:t xml:space="preserve"> te </w:t>
      </w:r>
      <w:r w:rsidR="004F47D9" w:rsidRPr="00102508">
        <w:t xml:space="preserve">brisanje iz zemljišne knjige Općinskog suda u </w:t>
      </w:r>
      <w:r w:rsidR="00102508">
        <w:t>Rijeci</w:t>
      </w:r>
      <w:r w:rsidR="00C217FB" w:rsidRPr="00102508">
        <w:t xml:space="preserve"> za navedenu nekretninu</w:t>
      </w:r>
      <w:r w:rsidR="0021453E">
        <w:t>:</w:t>
      </w:r>
    </w:p>
    <w:p w:rsidRDefault="009453FB" w:rsidP="009453FB" w:rsidR="009453FB" w:rsidRPr="00083FB1">
      <w:pPr>
        <w:jc w:val="both"/>
        <w:rPr>
          <w:b/>
        </w:rPr>
      </w:pPr>
      <w:r w:rsidRPr="00083FB1">
        <w:t xml:space="preserve">- založno pravo u korist ERSTE &amp; STEIERMARKISCHE BANK, D.D. RIJEKA,JADRANSKI TRG 3A, a na temelju ugovora o okvirnom iznosu zaduženja i osiguranju hipotekom na nekretninama broj ES1039/061 od 07. prosinca 2006. za iznos kredita od 8.500.000.00 s ugovorenim naknadama i troškovima i kamatom, </w:t>
      </w:r>
    </w:p>
    <w:p w:rsidRDefault="004F47D9" w:rsidP="00102508" w:rsidR="004F47D9">
      <w:pPr>
        <w:jc w:val="both"/>
      </w:pPr>
      <w:r w:rsidRPr="00102508">
        <w:t>zabilježbe pokretanja stečajnog postupka</w:t>
      </w:r>
      <w:r w:rsidR="00C217FB" w:rsidRPr="00102508">
        <w:t xml:space="preserve"> nad dužnikom, zabilježbe prodaje nekretnina u stečajnom postupku i dosud</w:t>
      </w:r>
      <w:r w:rsidR="00102508">
        <w:t>e</w:t>
      </w:r>
      <w:r w:rsidR="00C217FB" w:rsidRPr="00102508">
        <w:t xml:space="preserve"> ponuditelju </w:t>
      </w:r>
      <w:r w:rsidR="009453FB">
        <w:t>Ivici Filipoviću iz Mladenića, Trtni 99a, OIB: 38939633562</w:t>
      </w:r>
      <w:r w:rsidRPr="00102508">
        <w:t>.</w:t>
      </w:r>
    </w:p>
    <w:p w:rsidRDefault="000B7D65" w:rsidP="00102508" w:rsidR="000B7D65" w:rsidRPr="00102508">
      <w:pPr>
        <w:jc w:val="both"/>
      </w:pPr>
    </w:p>
    <w:p w:rsidRDefault="004F47D9" w:rsidP="004F47D9" w:rsidR="004F47D9" w:rsidRPr="00102508">
      <w:pPr>
        <w:jc w:val="both"/>
      </w:pPr>
      <w:r w:rsidRPr="00102508">
        <w:tab/>
      </w:r>
      <w:r w:rsidRPr="00102508">
        <w:tab/>
      </w:r>
      <w:smartTag w:element="stockticker" w:uri="urn:schemas-microsoft-com:office:smarttags">
        <w:r w:rsidRPr="00102508">
          <w:t>III</w:t>
        </w:r>
      </w:smartTag>
      <w:r w:rsidRPr="00102508">
        <w:t xml:space="preserve">. Provedbu ovog zaključka izvršiti će zemljišno knjižni odjel Općinskog suda u </w:t>
      </w:r>
      <w:r w:rsidR="00102508">
        <w:t>Rijeci</w:t>
      </w:r>
      <w:r w:rsidRPr="00102508">
        <w:t>.</w:t>
      </w:r>
    </w:p>
    <w:p w:rsidRDefault="004F47D9" w:rsidP="004F47D9" w:rsidR="004F47D9">
      <w:pPr>
        <w:jc w:val="both"/>
      </w:pPr>
    </w:p>
    <w:p w:rsidRDefault="00800F63" w:rsidP="004F47D9" w:rsidR="00800F63" w:rsidRPr="00102508">
      <w:pPr>
        <w:jc w:val="both"/>
      </w:pPr>
    </w:p>
    <w:p w:rsidRDefault="004F47D9" w:rsidP="004F47D9" w:rsidR="004F47D9">
      <w:pPr>
        <w:jc w:val="center"/>
      </w:pPr>
      <w:r w:rsidRPr="00102508">
        <w:t>Obrazloženje</w:t>
      </w:r>
    </w:p>
    <w:p w:rsidRDefault="00800F63" w:rsidP="004F47D9" w:rsidR="00800F63">
      <w:pPr>
        <w:pStyle w:val="Uvuenotijeloteksta"/>
        <w:rPr>
          <w:szCs w:val="24"/>
        </w:rPr>
      </w:pPr>
    </w:p>
    <w:p w:rsidRDefault="004F47D9" w:rsidP="004F47D9" w:rsidR="004F47D9">
      <w:pPr>
        <w:pStyle w:val="Uvuenotijeloteksta"/>
        <w:rPr>
          <w:szCs w:val="24"/>
        </w:rPr>
      </w:pPr>
      <w:r w:rsidRPr="00102508">
        <w:rPr>
          <w:szCs w:val="24"/>
        </w:rPr>
        <w:tab/>
        <w:t>Rješenje o dosudi nekretnine postalo je pravomoćno.</w:t>
      </w:r>
    </w:p>
    <w:p w:rsidRDefault="00800F63" w:rsidP="004F47D9" w:rsidR="00800F63" w:rsidRPr="00102508">
      <w:pPr>
        <w:pStyle w:val="Uvuenotijeloteksta"/>
        <w:rPr>
          <w:szCs w:val="24"/>
        </w:rPr>
      </w:pPr>
    </w:p>
    <w:p w:rsidRDefault="00800F63" w:rsidP="004F47D9" w:rsidR="00800F63">
      <w:pPr>
        <w:pStyle w:val="Uvuenotijeloteksta"/>
        <w:rPr>
          <w:szCs w:val="24"/>
        </w:rPr>
      </w:pPr>
    </w:p>
    <w:p w:rsidRDefault="004F47D9" w:rsidP="004F47D9" w:rsidR="004F47D9">
      <w:pPr>
        <w:pStyle w:val="Uvuenotijeloteksta"/>
        <w:rPr>
          <w:szCs w:val="24"/>
        </w:rPr>
      </w:pPr>
      <w:r w:rsidRPr="00102508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102508">
          <w:rPr>
            <w:szCs w:val="24"/>
          </w:rPr>
          <w:t>101. st</w:t>
        </w:r>
      </w:smartTag>
      <w:r w:rsidRPr="00102508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102508">
          <w:rPr>
            <w:szCs w:val="24"/>
          </w:rPr>
          <w:t>164. st</w:t>
        </w:r>
      </w:smartTag>
      <w:r w:rsidRPr="00102508">
        <w:rPr>
          <w:szCs w:val="24"/>
        </w:rPr>
        <w:t xml:space="preserve">. 1. </w:t>
      </w:r>
      <w:r w:rsidR="00102508" w:rsidRPr="00102508">
        <w:rPr>
          <w:szCs w:val="24"/>
        </w:rPr>
        <w:t xml:space="preserve">Stečajnog zakona </w:t>
      </w:r>
      <w:r w:rsidR="00102508" w:rsidRPr="00102508">
        <w:rPr>
          <w:bCs/>
          <w:szCs w:val="24"/>
        </w:rPr>
        <w:t>(objavljen u NN 44/96, 29/99, 129/00, 123/03, 82/06, 116/10, 25/12 i 133/12)</w:t>
      </w:r>
      <w:r w:rsidRPr="00102508">
        <w:rPr>
          <w:szCs w:val="24"/>
        </w:rPr>
        <w:t>.</w:t>
      </w:r>
    </w:p>
    <w:p w:rsidRDefault="004F47D9" w:rsidP="004F47D9" w:rsidR="004F47D9" w:rsidRPr="00102508">
      <w:pPr>
        <w:jc w:val="center"/>
      </w:pPr>
      <w:r w:rsidRPr="00102508">
        <w:t>Rijeka,</w:t>
      </w:r>
      <w:r w:rsidR="00102508">
        <w:t xml:space="preserve"> </w:t>
      </w:r>
      <w:r w:rsidR="009453FB">
        <w:t>10</w:t>
      </w:r>
      <w:r w:rsidR="0021453E">
        <w:t>. ožujka</w:t>
      </w:r>
      <w:r w:rsidR="00102508">
        <w:t xml:space="preserve"> 201</w:t>
      </w:r>
      <w:r w:rsidR="0021453E">
        <w:t>6</w:t>
      </w:r>
      <w:r w:rsidRPr="00102508">
        <w:t>. godine</w:t>
      </w:r>
    </w:p>
    <w:p w:rsidRDefault="00800F63" w:rsidR="00800F63">
      <w:pPr>
        <w:jc w:val="both"/>
      </w:pP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47D9" w:rsidP="004F47D9" w:rsidR="004F47D9" w:rsidRPr="00102508">
      <w:pPr>
        <w:jc w:val="both"/>
      </w:pPr>
    </w:p>
    <w:p w:rsidRDefault="004F47D9" w:rsidP="004F47D9" w:rsidR="004F47D9">
      <w:pPr>
        <w:jc w:val="both"/>
      </w:pPr>
    </w:p>
    <w:p w:rsidRDefault="00800F63" w:rsidP="004F47D9" w:rsidR="00800F63">
      <w:pPr>
        <w:jc w:val="both"/>
      </w:pPr>
    </w:p>
    <w:p w:rsidRDefault="00800F63" w:rsidP="004F47D9" w:rsidR="00800F63" w:rsidRPr="00102508">
      <w:pPr>
        <w:jc w:val="both"/>
      </w:pPr>
    </w:p>
    <w:p w:rsidRDefault="004F47D9" w:rsidP="004F47D9" w:rsidR="004F47D9" w:rsidRPr="00102508">
      <w:r w:rsidRPr="00102508">
        <w:t>UPUTA O PRAVNOM LIJEKU:</w:t>
      </w:r>
    </w:p>
    <w:p w:rsidRDefault="004F47D9" w:rsidP="004F47D9" w:rsidR="004F47D9" w:rsidRPr="00102508">
      <w:r w:rsidRPr="00102508">
        <w:t>Protiv ovog zaključka nije dopušten pravni lijek (čl. 11. OZ-a u svezi sa čl. 164.st. 1. SZ-a) .</w:t>
      </w:r>
    </w:p>
    <w:p w:rsidRDefault="004F47D9" w:rsidP="004F47D9" w:rsidR="004F47D9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 w:rsidRPr="00102508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800F63" w:rsidP="004F47D9" w:rsidR="00800F63"/>
    <w:p w:rsidRDefault="004F47D9" w:rsidP="004F47D9" w:rsidR="004F47D9" w:rsidRPr="00102508">
      <w:smartTag w:element="stockticker" w:uri="urn:schemas-microsoft-com:office:smarttags">
        <w:r w:rsidRPr="00102508">
          <w:t>DNA</w:t>
        </w:r>
      </w:smartTag>
    </w:p>
    <w:p w:rsidRDefault="001F50CB" w:rsidP="004F47D9" w:rsidR="001F50CB" w:rsidRPr="00102508"/>
    <w:p w:rsidRDefault="0087632B" w:rsidP="004F47D9" w:rsidR="00F745AE" w:rsidRPr="00102508">
      <w:r w:rsidRPr="00102508">
        <w:t>-</w:t>
      </w:r>
      <w:r w:rsidR="004F47D9" w:rsidRPr="00102508">
        <w:t xml:space="preserve"> st. upravitelju</w:t>
      </w:r>
      <w:r w:rsidR="00F745AE" w:rsidRPr="00102508">
        <w:t xml:space="preserve">  </w:t>
      </w:r>
    </w:p>
    <w:p w:rsidRDefault="00F745AE" w:rsidP="004F47D9" w:rsidR="004F47D9" w:rsidRPr="00102508">
      <w:r w:rsidRPr="00102508">
        <w:t xml:space="preserve">- </w:t>
      </w:r>
      <w:r w:rsidR="0021453E">
        <w:t xml:space="preserve">kupcu </w:t>
      </w:r>
      <w:r w:rsidR="009453FB">
        <w:t>Ivici Filipoviću</w:t>
      </w:r>
    </w:p>
    <w:p w:rsidRDefault="0021453E" w:rsidP="004F47D9" w:rsidR="0021453E" w:rsidRPr="00102508">
      <w:r>
        <w:t xml:space="preserve">- </w:t>
      </w:r>
      <w:r w:rsidRPr="00532A57">
        <w:t>ERSTE &amp; STEIERMÄRKISCHE BANK D.D. RIJEKA, JADRANSKI TRG 3 A OIB: 23057039320</w:t>
      </w:r>
    </w:p>
    <w:p w:rsidRDefault="0087632B" w:rsidP="004F47D9" w:rsidR="004F47D9" w:rsidRPr="00102508">
      <w:r w:rsidRPr="00102508">
        <w:t xml:space="preserve">- </w:t>
      </w:r>
      <w:r w:rsidR="00F745AE" w:rsidRPr="00102508">
        <w:t xml:space="preserve">Općinski sud u </w:t>
      </w:r>
      <w:r w:rsidR="00102508">
        <w:t>Rijeci zk odjel</w:t>
      </w:r>
    </w:p>
    <w:p w:rsidRDefault="0087632B" w:rsidP="004F47D9" w:rsidR="004F47D9" w:rsidRPr="00102508">
      <w:r w:rsidRPr="00102508">
        <w:t xml:space="preserve">- </w:t>
      </w:r>
      <w:r w:rsidR="0021453E">
        <w:t>e-</w:t>
      </w:r>
      <w:r w:rsidRPr="00102508">
        <w:t>o</w:t>
      </w:r>
      <w:r w:rsidR="004F47D9" w:rsidRPr="00102508">
        <w:t xml:space="preserve">glasna ploča </w:t>
      </w:r>
    </w:p>
    <w:p w:rsidRDefault="004F47D9" w:rsidP="004F47D9" w:rsidR="004F47D9" w:rsidRPr="00102508">
      <w:pPr>
        <w:ind w:left="-540"/>
        <w:jc w:val="both"/>
      </w:pPr>
    </w:p>
    <w:p w:rsidRDefault="0087632B" w:rsidP="004F47D9" w:rsidR="004F47D9" w:rsidRPr="00102508">
      <w:pPr>
        <w:ind w:left="-540"/>
        <w:jc w:val="both"/>
      </w:pPr>
      <w:r w:rsidRPr="00102508">
        <w:t xml:space="preserve">        Rijeka, </w:t>
      </w:r>
      <w:r w:rsidR="009453FB">
        <w:t>10</w:t>
      </w:r>
      <w:r w:rsidR="00102508">
        <w:t xml:space="preserve">. </w:t>
      </w:r>
      <w:r w:rsidR="0021453E">
        <w:t>ožujka 2016</w:t>
      </w:r>
      <w:r w:rsidRPr="00102508">
        <w:t>.g.</w:t>
      </w:r>
    </w:p>
    <w:p w:rsidRDefault="00E21439" w:rsidR="00E21439" w:rsidRPr="00102508"/>
    <w:p w:rsidRDefault="001F50CB" w:rsidR="001F50CB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02508" w:rsidR="00102508" w:rsidRPr="006875A2">
      <w:pPr>
        <w:jc w:val="both"/>
      </w:pPr>
    </w:p>
    <w:p w:rsidRDefault="001F50CB" w:rsidR="001F50CB" w:rsidRPr="00102508">
      <w:pPr>
        <w:jc w:val="both"/>
      </w:pPr>
    </w:p>
    <w:p w:rsidRDefault="001F50CB" w:rsidR="001F50CB" w:rsidRPr="00102508"/>
    <w:sectPr w:rsidR="001F50CB" w:rsidRPr="001025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37A" w:rsidR="0093737A">
      <w:r>
        <w:separator/>
      </w:r>
    </w:p>
  </w:endnote>
  <w:endnote w:id="0" w:type="continuationSeparator">
    <w:p w:rsidRDefault="0093737A" w:rsidR="00937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9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37A" w:rsidR="0093737A">
      <w:r>
        <w:separator/>
      </w:r>
    </w:p>
  </w:footnote>
  <w:footnote w:id="0" w:type="continuationSeparator">
    <w:p w:rsidRDefault="0093737A" w:rsidR="00937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08" w:rsidP="00102508" w:rsidR="00102508" w:rsidRPr="00102508">
    <w:pPr>
      <w:jc w:val="right"/>
    </w:pP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  <w:t>Posl.br. 14 St-</w:t>
    </w:r>
    <w:r w:rsidR="0021453E">
      <w:t>135</w:t>
    </w:r>
    <w:r w:rsidRPr="00102508">
      <w:t>/201</w:t>
    </w:r>
    <w:r w:rsidR="0021453E">
      <w:t>3</w:t>
    </w:r>
  </w:p>
  <w:p w:rsidRDefault="00102508" w:rsidR="00102508">
    <w:pPr>
      <w:pStyle w:val="Zaglavlje"/>
    </w:pPr>
  </w:p>
  <w:p w:rsidRDefault="00102508" w:rsidR="00102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B7D6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50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C61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453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0F63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37A"/>
    <w:rsid w:val="009410EF"/>
    <w:rsid w:val="009441BC"/>
    <w:rsid w:val="009453FB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D5"/>
    <w:rsid w:val="00B67782"/>
    <w:rsid w:val="00B67B78"/>
    <w:rsid w:val="00B7095F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153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168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02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02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i brisanje</izvorni_sadrzaj>
    <derivirana_varijabla naziv="DomainObject.Primjedba_1">predaja i 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438</properties:Words>
  <properties:Characters>2154</properties:Characters>
  <properties:Lines>114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2016-03-10T13:43:00Z</dcterms:created>
  <dc:creator>korlevicd</dc:creator>
  <cp:lastModifiedBy>Danijela Fumić</cp:lastModifiedBy>
  <cp:lastPrinted>2016-03-10T13:43:00Z</cp:lastPrinted>
  <dcterms:modified xmlns:xsi="http://www.w3.org/2001/XMLSchema-instance" xsi:type="dcterms:W3CDTF">2016-03-10T13:44:00Z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