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6d1b" w14:paraId="27f6d1b" w:rsidRDefault="00DB093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E83C4F" w:rsidRPr="00DA2600">
        <w:rPr>
          <w:b/>
        </w:rPr>
        <w:t>1</w:t>
      </w:r>
      <w:r w:rsidR="00801FF9">
        <w:rPr>
          <w:b/>
        </w:rPr>
        <w:t>881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F229D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DB0938">
        <w:rPr>
          <w:lang w:val="hr-HR"/>
        </w:rPr>
        <w:t xml:space="preserve"> </w:t>
      </w:r>
      <w:r w:rsidR="00801FF9" w:rsidRPr="00801FF9">
        <w:rPr>
          <w:lang w:val="hr-HR"/>
        </w:rPr>
        <w:t>BIJAKA NOVA d.o.o. za građevinarstvo i trgovinu</w:t>
      </w:r>
      <w:r w:rsidR="00DB0938">
        <w:rPr>
          <w:lang w:val="hr-HR"/>
        </w:rPr>
        <w:t>,</w:t>
      </w:r>
      <w:r w:rsidR="003900DE">
        <w:rPr>
          <w:lang w:val="hr-HR"/>
        </w:rPr>
        <w:t xml:space="preserve"> </w:t>
      </w:r>
      <w:r w:rsidR="00801FF9">
        <w:rPr>
          <w:lang w:val="hr-HR"/>
        </w:rPr>
        <w:t>Milna, Mala Bijaka b.b.</w:t>
      </w:r>
      <w:r w:rsidR="003900DE">
        <w:rPr>
          <w:lang w:val="hr-HR"/>
        </w:rPr>
        <w:t>,</w:t>
      </w:r>
      <w:r w:rsidR="00DB0938">
        <w:rPr>
          <w:lang w:val="hr-HR"/>
        </w:rPr>
        <w:t xml:space="preserve"> OIB:</w:t>
      </w:r>
      <w:r w:rsidR="00801FF9">
        <w:rPr>
          <w:lang w:val="hr-HR"/>
        </w:rPr>
        <w:t xml:space="preserve"> </w:t>
      </w:r>
      <w:r w:rsidR="00801FF9" w:rsidRPr="00801FF9">
        <w:rPr>
          <w:lang w:val="hr-HR"/>
        </w:rPr>
        <w:t>05808716944</w:t>
      </w:r>
      <w:r w:rsidR="00DB0938">
        <w:rPr>
          <w:lang w:val="hr-HR"/>
        </w:rPr>
        <w:t xml:space="preserve">, </w:t>
      </w:r>
      <w:r w:rsidR="00E83C4F">
        <w:rPr>
          <w:lang w:val="hr-HR"/>
        </w:rPr>
        <w:t>dana 2</w:t>
      </w:r>
      <w:r w:rsidR="00EA3B1A">
        <w:rPr>
          <w:lang w:val="hr-HR"/>
        </w:rPr>
        <w:t>2.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3900DE">
        <w:rPr>
          <w:lang w:val="hr-HR"/>
        </w:rPr>
        <w:tab/>
      </w:r>
      <w:r w:rsidR="003900DE" w:rsidRPr="00801FF9">
        <w:rPr>
          <w:lang w:val="hr-HR"/>
        </w:rPr>
        <w:t>BIJAKA NOVA d.o.o. za građevinarstvo i trgovinu</w:t>
      </w:r>
      <w:r w:rsidR="003900DE">
        <w:rPr>
          <w:lang w:val="hr-HR"/>
        </w:rPr>
        <w:t xml:space="preserve">, Milna, Mala Bijaka b.b., OIB: </w:t>
      </w:r>
      <w:r w:rsidR="003900DE" w:rsidRPr="00801FF9">
        <w:rPr>
          <w:lang w:val="hr-HR"/>
        </w:rPr>
        <w:t>05808716944</w:t>
      </w:r>
      <w:r w:rsidR="00DB0938">
        <w:rPr>
          <w:lang w:val="hr-HR"/>
        </w:rPr>
        <w:tab/>
        <w:t xml:space="preserve">,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3900DE">
        <w:rPr>
          <w:rFonts w:eastAsia="Calibri"/>
        </w:rPr>
        <w:t>62</w:t>
      </w:r>
      <w:r w:rsidR="00DB0938">
        <w:rPr>
          <w:rFonts w:eastAsia="Calibri"/>
        </w:rPr>
        <w:t>1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3900DE">
        <w:rPr>
          <w:rFonts w:eastAsia="Calibri"/>
        </w:rPr>
        <w:t>7.281,99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507EE1">
        <w:rPr>
          <w:lang w:val="hr-HR"/>
        </w:rPr>
        <w:t>2</w:t>
      </w:r>
      <w:r>
        <w:rPr>
          <w:lang w:val="hr-HR"/>
        </w:rPr>
        <w:t>. travnja 2016. godine.</w:t>
      </w:r>
    </w:p>
    <w:p w:rsidRDefault="00E83C4F" w:rsidP="00801FF9" w:rsidR="00801FF9" w:rsidRPr="00DA2600">
      <w:pPr>
        <w:pStyle w:val="Bezproreda"/>
        <w:ind w:firstLine="708" w:left="6372"/>
      </w:pPr>
      <w:r>
        <w:t>S U D A C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900DE"/>
    <w:rsid w:val="003A4819"/>
    <w:rsid w:val="00454D6B"/>
    <w:rsid w:val="00507EE1"/>
    <w:rsid w:val="00543C6E"/>
    <w:rsid w:val="0055047E"/>
    <w:rsid w:val="005F20F8"/>
    <w:rsid w:val="006D2CB1"/>
    <w:rsid w:val="007B1AA3"/>
    <w:rsid w:val="00801FF9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St-1881/2015</izvorni_sadrzaj>
    <derivirana_varijabla naziv="DomainObject.Predmet.OznakaBroj_1">St-1881/2015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BIJAKA NOVA d.o.o. za građevinarstvo i trgovinu</izvorni_sadrzaj>
    <derivirana_varijabla naziv="DomainObject.Predmet.ProtustrankaFormated_1">  BIJAKA NOVA d.o.o. za građevinarstvo i trgovinu</derivirana_varijabla>
  </DomainObject.Predmet.ProtustrankaFormated>
  <DomainObject.Predmet.ProtustrankaFormatedOIB>
    <izvorni_sadrzaj>  BIJAKA NOVA d.o.o. za građevinarstvo i trgovinu, OIB 05808716944</izvorni_sadrzaj>
    <derivirana_varijabla naziv="DomainObject.Predmet.ProtustrankaFormatedOIB_1">  BIJAKA NOVA d.o.o. za građevinarstvo i trgovinu, OIB 05808716944</derivirana_varijabla>
  </DomainObject.Predmet.ProtustrankaFormatedOIB>
  <DomainObject.Predmet.ProtustrankaFormatedWithAdress>
    <izvorni_sadrzaj> BIJAKA NOVA d.o.o. za građevinarstvo i trgovinu, Mala Bijaka bb, 21405 Milna</izvorni_sadrzaj>
    <derivirana_varijabla naziv="DomainObject.Predmet.ProtustrankaFormatedWithAdress_1"> BIJAKA NOVA d.o.o. za građevinarstvo i trgovinu, Mala Bijaka bb, 21405 Milna</derivirana_varijabla>
  </DomainObject.Predmet.ProtustrankaFormatedWithAdress>
  <DomainObject.Predmet.ProtustrankaFormatedWithAdressOIB>
    <izvorni_sadrzaj> BIJAKA NOVA d.o.o. za građevinarstvo i trgovinu, OIB 05808716944, Mala Bijaka bb, 21405 Milna</izvorni_sadrzaj>
    <derivirana_varijabla naziv="DomainObject.Predmet.ProtustrankaFormatedWithAdressOIB_1"> BIJAKA NOVA d.o.o. za građevinarstvo i trgovinu, OIB 05808716944, Mala Bijaka bb, 21405 Milna</derivirana_varijabla>
  </DomainObject.Predmet.ProtustrankaFormatedWithAdressOIB>
  <DomainObject.Predmet.ProtustrankaWithAdress>
    <izvorni_sadrzaj>BIJAKA NOVA d.o.o. za građevinarstvo i trgovinu Mala Bijaka bb, 21405 Milna</izvorni_sadrzaj>
    <derivirana_varijabla naziv="DomainObject.Predmet.ProtustrankaWithAdress_1">BIJAKA NOVA d.o.o. za građevinarstvo i trgovinu Mala Bijaka bb, 21405 Milna</derivirana_varijabla>
  </DomainObject.Predmet.ProtustrankaWithAdress>
  <DomainObject.Predmet.ProtustrankaWithAdressOIB>
    <izvorni_sadrzaj>BIJAKA NOVA d.o.o. za građevinarstvo i trgovinu, OIB 05808716944, Mala Bijaka bb, 21405 Milna</izvorni_sadrzaj>
    <derivirana_varijabla naziv="DomainObject.Predmet.ProtustrankaWithAdressOIB_1">BIJAKA NOVA d.o.o. za građevinarstvo i trgovinu, OIB 05808716944, Mala Bijaka bb, 21405 Milna</derivirana_varijabla>
  </DomainObject.Predmet.ProtustrankaWithAdressOIB>
  <DomainObject.Predmet.ProtustrankaNazivFormated>
    <izvorni_sadrzaj>BIJAKA NOVA d.o.o. za građevinarstvo i trgovinu</izvorni_sadrzaj>
    <derivirana_varijabla naziv="DomainObject.Predmet.ProtustrankaNazivFormated_1">BIJAKA NOVA d.o.o. za građevinarstvo i trgovinu</derivirana_varijabla>
  </DomainObject.Predmet.ProtustrankaNazivFormated>
  <DomainObject.Predmet.ProtustrankaNazivFormatedOIB>
    <izvorni_sadrzaj>BIJAKA NOVA d.o.o. za građevinarstvo i trgovinu, OIB 05808716944</izvorni_sadrzaj>
    <derivirana_varijabla naziv="DomainObject.Predmet.ProtustrankaNazivFormatedOIB_1">BIJAKA NOVA d.o.o. za građevinarstvo i trgovinu, OIB 05808716944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7281.99</izvorni_sadrzaj>
    <derivirana_varijabla naziv="DomainObject.Predmet.TrenutnaVrijednost_1">7281.99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BIJAKA NOVA d.o.o. za građevinarstvo i trgovinu</item>
    </izvorni_sadrzaj>
    <derivirana_varijabla naziv="DomainObject.Predmet.ProtuStrankaListFormated_1">
      <item>BIJAKA NOVA d.o.o. za građevinarstvo i trgovinu</item>
    </derivirana_varijabla>
  </DomainObject.Predmet.ProtuStrankaListFormated>
  <DomainObject.Predmet.ProtuStrankaListFormatedOIB>
    <izvorni_sadrzaj>
      <item>BIJAKA NOVA d.o.o. za građevinarstvo i trgovinu, OIB 05808716944</item>
    </izvorni_sadrzaj>
    <derivirana_varijabla naziv="DomainObject.Predmet.ProtuStrankaListFormatedOIB_1">
      <item>BIJAKA NOVA d.o.o. za građevinarstvo i trgovinu, OIB 05808716944</item>
    </derivirana_varijabla>
  </DomainObject.Predmet.ProtuStrankaListFormatedOIB>
  <DomainObject.Predmet.ProtuStrankaListFormatedWithAdress>
    <izvorni_sadrzaj>
      <item>BIJAKA NOVA d.o.o. za građevinarstvo i trgovinu, Mala Bijaka bb, 21405 Milna</item>
    </izvorni_sadrzaj>
    <derivirana_varijabla naziv="DomainObject.Predmet.ProtuStrankaListFormatedWithAdress_1">
      <item>BIJAKA NOVA d.o.o. za građevinarstvo i trgovinu, Mala Bijaka bb, 21405 Milna</item>
    </derivirana_varijabla>
  </DomainObject.Predmet.ProtuStrankaListFormatedWithAdress>
  <DomainObject.Predmet.ProtuStrankaListFormatedWithAdressOIB>
    <izvorni_sadrzaj>
      <item>BIJAKA NOVA d.o.o. za građevinarstvo i trgovinu, OIB 05808716944, Mala Bijaka bb, 21405 Milna</item>
    </izvorni_sadrzaj>
    <derivirana_varijabla naziv="DomainObject.Predmet.ProtuStrankaListFormatedWithAdressOIB_1">
      <item>BIJAKA NOVA d.o.o. za građevinarstvo i trgovinu, OIB 05808716944, Mala Bijaka bb, 21405 Milna</item>
    </derivirana_varijabla>
  </DomainObject.Predmet.ProtuStrankaListFormatedWithAdressOIB>
  <DomainObject.Predmet.ProtuStrankaListNazivFormated>
    <izvorni_sadrzaj>
      <item>BIJAKA NOVA d.o.o. za građevinarstvo i trgovinu</item>
    </izvorni_sadrzaj>
    <derivirana_varijabla naziv="DomainObject.Predmet.ProtuStrankaListNazivFormated_1">
      <item>BIJAKA NOVA d.o.o. za građevinarstvo i trgovinu</item>
    </derivirana_varijabla>
  </DomainObject.Predmet.ProtuStrankaListNazivFormated>
  <DomainObject.Predmet.ProtuStrankaListNazivFormatedOIB>
    <izvorni_sadrzaj>
      <item>BIJAKA NOVA d.o.o. za građevinarstvo i trgovinu, OIB 05808716944</item>
    </izvorni_sadrzaj>
    <derivirana_varijabla naziv="DomainObject.Predmet.ProtuStrankaListNazivFormatedOIB_1">
      <item>BIJAKA NOVA d.o.o. za građevinarstvo i trgovinu, OIB 05808716944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BIJAKA NOVA d.o.o. za građevinarstvo i trgovinu</izvorni_sadrzaj>
    <derivirana_varijabla naziv="DomainObject.Predmet.ProtustrankaIDrugi_1">BIJAKA NOVA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BIJAKA NOVA d.o.o. za građevinarstvo i trgovinu, OIB 05808716944, Mala Bijaka bb, 21405 Milna</izvorni_sadrzaj>
    <derivirana_varijabla naziv="DomainObject.Predmet.ProtustrankaIDrugiAdressOIB_1">BIJAKA NOVA d.o.o. za građevinarstvo i trgovinu, OIB 05808716944,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BIJAKA NOVA d.o.o. za građevinarstvo i trgovinu</item>
      <item>FINANCIJSKA AGENCIJA RC SPLIT</item>
    </izvorni_sadrzaj>
    <derivirana_varijabla naziv="DomainObject.Predmet.SudioniciListNaziv_1">
      <item>BIJAKA NOVA d.o.o. za građevinarstvo i trgovinu</item>
      <item>FINANCIJSKA AGENCIJA RC SPLIT</item>
    </derivirana_varijabla>
  </DomainObject.Predmet.SudioniciListNaziv>
  <DomainObject.Predmet.SudioniciListAdressOIB>
    <izvorni_sadrzaj>
      <item>BIJAKA NOVA d.o.o. za građevinarstvo i trgovinu, OIB 05808716944, Mala Bijaka bb,21405 Milna</item>
      <item>FINANCIJSKA AGENCIJA RC SPLIT, OIB 85821130368, Mažuranićeva 24b,21000 Split</item>
    </izvorni_sadrzaj>
    <derivirana_varijabla naziv="DomainObject.Predmet.SudioniciListAdressOIB_1">
      <item>BIJAKA NOVA d.o.o. za građevinarstvo i trgovinu, OIB 05808716944, Mala Bijaka bb,21405 Milna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05808716944</item>
      <item>, OIB 85821130368</item>
    </izvorni_sadrzaj>
    <derivirana_varijabla naziv="DomainObject.Predmet.SudioniciListNazivOIB_1">
      <item>, OIB 05808716944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1885</properties:Characters>
  <properties:Lines>46</properties:Lines>
  <properties:Paragraphs>16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2016-04-22T10:55:00Z</cp:lastPrinted>
  <dcterms:modified xmlns:xsi="http://www.w3.org/2001/XMLSchema-instance" xsi:type="dcterms:W3CDTF">2016-04-22T10:56:00Z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