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263b" w14:paraId="e1c263b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F139BB">
        <w:rPr>
          <w:rFonts w:hAnsi="Times New Roman" w:ascii="Times New Roman"/>
          <w:szCs w:val="24"/>
          <w:lang w:val="hr-HR"/>
        </w:rPr>
        <w:t>6031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F139BB" w:rsidRPr="00E6591C">
        <w:rPr>
          <w:rFonts w:hAnsi="Times New Roman" w:ascii="Times New Roman"/>
          <w:szCs w:val="24"/>
          <w:lang w:val="hr-HR"/>
        </w:rPr>
        <w:t>VITO nekretnine d.o.o.</w:t>
      </w:r>
      <w:r w:rsidR="00F139BB">
        <w:rPr>
          <w:rFonts w:hAnsi="Times New Roman" w:ascii="Times New Roman"/>
          <w:szCs w:val="24"/>
          <w:lang w:val="hr-HR"/>
        </w:rPr>
        <w:t xml:space="preserve"> za usluge,</w:t>
      </w:r>
      <w:r w:rsidR="00F139BB" w:rsidRPr="00E6591C">
        <w:rPr>
          <w:rFonts w:hAnsi="Times New Roman" w:ascii="Times New Roman"/>
          <w:szCs w:val="24"/>
          <w:lang w:val="hr-HR"/>
        </w:rPr>
        <w:t xml:space="preserve"> </w:t>
      </w:r>
      <w:r w:rsidR="00F139BB">
        <w:rPr>
          <w:rFonts w:hAnsi="Times New Roman" w:ascii="Times New Roman"/>
          <w:szCs w:val="24"/>
          <w:lang w:val="hr-HR"/>
        </w:rPr>
        <w:t xml:space="preserve">Zagreb (Grad Zagreb), Zelinska 5, OIB: </w:t>
      </w:r>
      <w:proofErr w:type="spellStart"/>
      <w:r w:rsidR="00F139BB" w:rsidRPr="00E6591C">
        <w:rPr>
          <w:rFonts w:hAnsi="Times New Roman" w:ascii="Times New Roman"/>
          <w:szCs w:val="24"/>
          <w:lang w:val="hr-HR"/>
        </w:rPr>
        <w:t>15818765816</w:t>
      </w:r>
      <w:proofErr w:type="spellEnd"/>
      <w:r w:rsidR="00293561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F139BB" w:rsidRPr="00E6591C">
        <w:rPr>
          <w:rFonts w:hAnsi="Times New Roman" w:ascii="Times New Roman"/>
          <w:szCs w:val="24"/>
        </w:rPr>
        <w:t>VITO nekretnine d.o.o.</w:t>
      </w:r>
      <w:r w:rsidR="00F139BB">
        <w:rPr>
          <w:rFonts w:hAnsi="Times New Roman" w:ascii="Times New Roman"/>
          <w:szCs w:val="24"/>
        </w:rPr>
        <w:t xml:space="preserve"> za usluge,</w:t>
      </w:r>
      <w:r w:rsidR="00F139BB" w:rsidRPr="00E6591C">
        <w:rPr>
          <w:rFonts w:hAnsi="Times New Roman" w:ascii="Times New Roman"/>
          <w:szCs w:val="24"/>
        </w:rPr>
        <w:t xml:space="preserve"> </w:t>
      </w:r>
      <w:r w:rsidR="00F139BB">
        <w:rPr>
          <w:rFonts w:hAnsi="Times New Roman" w:ascii="Times New Roman"/>
          <w:szCs w:val="24"/>
        </w:rPr>
        <w:t xml:space="preserve">Zagreb (Grad Zagreb), Zelinska 5, OIB: </w:t>
      </w:r>
      <w:proofErr w:type="spellStart"/>
      <w:r w:rsidR="00F139BB" w:rsidRPr="00E6591C">
        <w:rPr>
          <w:rFonts w:hAnsi="Times New Roman" w:ascii="Times New Roman"/>
          <w:szCs w:val="24"/>
        </w:rPr>
        <w:t>15818765816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293561">
        <w:rPr>
          <w:rFonts w:hAnsi="Times New Roman" w:ascii="Times New Roman"/>
          <w:szCs w:val="24"/>
        </w:rPr>
        <w:t>5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93561">
        <w:rPr>
          <w:rFonts w:hAnsi="Times New Roman" w:ascii="Times New Roman"/>
          <w:szCs w:val="24"/>
        </w:rPr>
        <w:t>3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F139BB">
        <w:rPr>
          <w:rFonts w:hAnsi="Times New Roman" w:ascii="Times New Roman"/>
          <w:szCs w:val="24"/>
        </w:rPr>
        <w:t>55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F72B9A" w:rsidR="00F72B9A">
      <w:pPr>
        <w:pStyle w:val="BodyText21"/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93561">
        <w:rPr>
          <w:rFonts w:hAnsi="Times New Roman" w:ascii="Times New Roman"/>
          <w:szCs w:val="24"/>
        </w:rPr>
        <w:t xml:space="preserve"> </w:t>
      </w:r>
      <w:r w:rsidR="00F139BB">
        <w:rPr>
          <w:rFonts w:hAnsi="Times New Roman" w:ascii="Times New Roman"/>
          <w:szCs w:val="24"/>
        </w:rPr>
        <w:t xml:space="preserve">Petra </w:t>
      </w:r>
      <w:proofErr w:type="spellStart"/>
      <w:r w:rsidR="00F139BB">
        <w:rPr>
          <w:rFonts w:hAnsi="Times New Roman" w:ascii="Times New Roman"/>
          <w:szCs w:val="24"/>
        </w:rPr>
        <w:t>Gjurašić</w:t>
      </w:r>
      <w:proofErr w:type="spellEnd"/>
      <w:r w:rsidR="00F139BB">
        <w:rPr>
          <w:rFonts w:hAnsi="Times New Roman" w:ascii="Times New Roman"/>
          <w:szCs w:val="24"/>
        </w:rPr>
        <w:t xml:space="preserve">, Zagreb, Petrinjska </w:t>
      </w:r>
      <w:proofErr w:type="spellStart"/>
      <w:r w:rsidR="00F139BB">
        <w:rPr>
          <w:rFonts w:hAnsi="Times New Roman" w:ascii="Times New Roman"/>
          <w:szCs w:val="24"/>
        </w:rPr>
        <w:t>28</w:t>
      </w:r>
      <w:proofErr w:type="spellEnd"/>
      <w:r w:rsidR="00F139BB">
        <w:rPr>
          <w:rFonts w:hAnsi="Times New Roman" w:ascii="Times New Roman"/>
          <w:szCs w:val="24"/>
        </w:rPr>
        <w:t xml:space="preserve">, OIB: </w:t>
      </w:r>
      <w:proofErr w:type="spellStart"/>
      <w:r w:rsidR="00F139BB">
        <w:rPr>
          <w:rFonts w:hAnsi="Times New Roman" w:ascii="Times New Roman"/>
          <w:szCs w:val="24"/>
        </w:rPr>
        <w:t>42344632101</w:t>
      </w:r>
      <w:proofErr w:type="spellEnd"/>
      <w:r w:rsidR="00F139BB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139BB" w:rsidRPr="00E6591C">
        <w:rPr>
          <w:rFonts w:hAnsi="Times New Roman" w:ascii="Times New Roman"/>
          <w:szCs w:val="24"/>
          <w:lang w:val="hr-HR"/>
        </w:rPr>
        <w:t>VITO nekretnine d.o.o.</w:t>
      </w:r>
      <w:r w:rsidR="00F139BB">
        <w:rPr>
          <w:rFonts w:hAnsi="Times New Roman" w:ascii="Times New Roman"/>
          <w:szCs w:val="24"/>
          <w:lang w:val="hr-HR"/>
        </w:rPr>
        <w:t xml:space="preserve"> za usluge,</w:t>
      </w:r>
      <w:r w:rsidR="00F139BB" w:rsidRPr="00E6591C">
        <w:rPr>
          <w:rFonts w:hAnsi="Times New Roman" w:ascii="Times New Roman"/>
          <w:szCs w:val="24"/>
          <w:lang w:val="hr-HR"/>
        </w:rPr>
        <w:t xml:space="preserve"> </w:t>
      </w:r>
      <w:r w:rsidR="00F139BB">
        <w:rPr>
          <w:rFonts w:hAnsi="Times New Roman" w:ascii="Times New Roman"/>
          <w:szCs w:val="24"/>
          <w:lang w:val="hr-HR"/>
        </w:rPr>
        <w:t xml:space="preserve">Zagreb (Grad Zagreb), Zelinska 5, OIB: </w:t>
      </w:r>
      <w:proofErr w:type="spellStart"/>
      <w:r w:rsidR="00F139BB" w:rsidRPr="00E6591C">
        <w:rPr>
          <w:rFonts w:hAnsi="Times New Roman" w:ascii="Times New Roman"/>
          <w:szCs w:val="24"/>
          <w:lang w:val="hr-HR"/>
        </w:rPr>
        <w:t>15818765816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139BB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F139BB">
        <w:rPr>
          <w:rFonts w:hAnsi="Times New Roman" w:ascii="Times New Roman"/>
          <w:szCs w:val="24"/>
          <w:lang w:val="hr-HR"/>
        </w:rPr>
        <w:t>15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putem e-oglasne ploče. </w:t>
      </w:r>
      <w:r w:rsidR="00A150E9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139BB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F139BB">
          <w:rPr>
            <w:rFonts w:hAnsi="Times New Roman" w:ascii="Times New Roman"/>
          </w:rPr>
          <w:t>6031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730E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730E6"/>
    <w:rsid w:val="00180D08"/>
    <w:rsid w:val="00182088"/>
    <w:rsid w:val="002152D8"/>
    <w:rsid w:val="00231279"/>
    <w:rsid w:val="002339D1"/>
    <w:rsid w:val="0024242E"/>
    <w:rsid w:val="00293561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St-6031/2015</izvorni_sadrzaj>
    <derivirana_varijabla naziv="DomainObject.Predmet.OznakaBroj_1">St-6031/2015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 nekretnine d.o.o. zastupanog po punomoćniku Robert Miletić-Glendžo; Rozmari Miletić Glendžo</izvorni_sadrzaj>
    <derivirana_varijabla naziv="DomainObject.Predmet.ProtustrankaFormated_1">  VITO nekretnine d.o.o. zastupanog po punomoćniku Robert Miletić-Glendžo; Rozmari Miletić Glendžo</derivirana_varijabla>
  </DomainObject.Predmet.ProtustrankaFormated>
  <DomainObject.Predmet.ProtustrankaFormatedOIB>
    <izvorni_sadrzaj>  VITO nekretnine d.o.o., OIB 15818765816 zastupanog po punomoćniku Robert Miletić-Glendžo; Rozmari Miletić Glendžo</izvorni_sadrzaj>
    <derivirana_varijabla naziv="DomainObject.Predmet.ProtustrankaFormatedOIB_1">  VITO nekretnine d.o.o., OIB 15818765816 zastupanog po punomoćniku Robert Miletić-Glendžo; Rozmari Miletić Glendžo</derivirana_varijabla>
  </DomainObject.Predmet.ProtustrankaFormatedOIB>
  <DomainObject.Predmet.ProtustrankaFormatedWithAdress>
    <izvorni_sadrzaj> VITO nekretnine d.o.o., Zelinska 5, 10000 Zagreb zastupanog po punomoćniku Robert Miletić-Glendžo; Rozmari Miletić Glendžo</izvorni_sadrzaj>
    <derivirana_varijabla naziv="DomainObject.Predmet.ProtustrankaFormatedWithAdress_1"> VITO nekretnine d.o.o., Zelinska 5, 10000 Zagreb zastupanog po punomoćniku Robert Miletić-Glendžo; Rozmari Miletić Glendžo</derivirana_varijabla>
  </DomainObject.Predmet.ProtustrankaFormatedWithAdress>
  <DomainObject.Predmet.ProtustrankaFormatedWithAdressOIB>
    <izvorni_sadrzaj> VITO nekretnine d.o.o., OIB 15818765816, Zelinska 5, 10000 Zagreb zastupanog po punomoćniku Robert Miletić-Glendžo; Rozmari Miletić Glendžo</izvorni_sadrzaj>
    <derivirana_varijabla naziv="DomainObject.Predmet.ProtustrankaFormatedWithAdressOIB_1"> VITO nekretnine d.o.o., OIB 15818765816, Zelinska 5, 10000 Zagreb zastupanog po punomoćniku Robert Miletić-Glendžo; Rozmari Miletić Glendžo</derivirana_varijabla>
  </DomainObject.Predmet.ProtustrankaFormatedWithAdressOIB>
  <DomainObject.Predmet.ProtustrankaWithAdress>
    <izvorni_sadrzaj>VITO nekretnine d.o.o. Zelinska 5, 10000 Zagreb</izvorni_sadrzaj>
    <derivirana_varijabla naziv="DomainObject.Predmet.ProtustrankaWithAdress_1">VITO nekretnine d.o.o. Zelinska 5, 10000 Zagreb</derivirana_varijabla>
  </DomainObject.Predmet.ProtustrankaWithAdress>
  <DomainObject.Predmet.ProtustrankaWithAdressOIB>
    <izvorni_sadrzaj>VITO nekretnine d.o.o., OIB 15818765816, Zelinska 5, 10000 Zagreb</izvorni_sadrzaj>
    <derivirana_varijabla naziv="DomainObject.Predmet.ProtustrankaWithAdressOIB_1">VITO nekretnine d.o.o., OIB 15818765816, Zelinska 5, 10000 Zagreb</derivirana_varijabla>
  </DomainObject.Predmet.ProtustrankaWithAdressOIB>
  <DomainObject.Predmet.ProtustrankaNazivFormated>
    <izvorni_sadrzaj>VITO nekretnine d.o.o.</izvorni_sadrzaj>
    <derivirana_varijabla naziv="DomainObject.Predmet.ProtustrankaNazivFormated_1">VITO nekretnine d.o.o.</derivirana_varijabla>
  </DomainObject.Predmet.ProtustrankaNazivFormated>
  <DomainObject.Predmet.ProtustrankaNazivFormatedOIB>
    <izvorni_sadrzaj>VITO nekretnine d.o.o., OIB 15818765816</izvorni_sadrzaj>
    <derivirana_varijabla naziv="DomainObject.Predmet.ProtustrankaNazivFormatedOIB_1">VITO nekretnine d.o.o., OIB 15818765816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 nekretnine d.o.o. zastupanog po punomoćniku Robert Miletić-Glendžo; Rozmari Miletić Glendžo</item>
    </izvorni_sadrzaj>
    <derivirana_varijabla naziv="DomainObject.Predmet.ProtuStrankaListFormated_1">
      <item>VITO nekretnine d.o.o. zastupanog po punomoćniku Robert Miletić-Glendžo; Rozmari Miletić Glendžo</item>
    </derivirana_varijabla>
  </DomainObject.Predmet.ProtuStrankaListFormated>
  <DomainObject.Predmet.ProtuStrankaListFormatedOIB>
    <izvorni_sadrzaj>
      <item>VITO nekretnine d.o.o., OIB 15818765816 zastupanog po punomoćniku Robert Miletić-Glendžo; Rozmari Miletić Glendžo</item>
    </izvorni_sadrzaj>
    <derivirana_varijabla naziv="DomainObject.Predmet.ProtuStrankaListFormatedOIB_1">
      <item>VITO nekretnine d.o.o., OIB 15818765816 zastupanog po punomoćniku Robert Miletić-Glendžo; Rozmari Miletić Glendžo</item>
    </derivirana_varijabla>
  </DomainObject.Predmet.ProtuStrankaListFormatedOIB>
  <DomainObject.Predmet.ProtuStrankaListFormatedWithAdress>
    <izvorni_sadrzaj>
      <item>VITO nekretnine d.o.o., Zelinska 5, 10000 Zagreb zastupanog po punomoćniku Robert Miletić-Glendžo; Rozmari Miletić Glendžo</item>
    </izvorni_sadrzaj>
    <derivirana_varijabla naziv="DomainObject.Predmet.ProtuStrankaListFormatedWithAdress_1">
      <item>VITO nekretnine d.o.o., Zelinska 5, 10000 Zagreb zastupanog po punomoćniku Robert Miletić-Glendžo; Rozmari Miletić Glendžo</item>
    </derivirana_varijabla>
  </DomainObject.Predmet.ProtuStrankaListFormatedWithAdress>
  <DomainObject.Predmet.ProtuStrankaListFormatedWithAdressOIB>
    <izvorni_sadrzaj>
      <item>VITO nekretnine d.o.o., OIB 15818765816, Zelinska 5, 10000 Zagreb zastupanog po punomoćniku Robert Miletić-Glendžo; Rozmari Miletić Glendžo</item>
    </izvorni_sadrzaj>
    <derivirana_varijabla naziv="DomainObject.Predmet.ProtuStrankaListFormatedWithAdressOIB_1">
      <item>VITO nekretnine d.o.o., OIB 15818765816, Zelinska 5, 10000 Zagreb zastupanog po punomoćniku Robert Miletić-Glendžo; Rozmari Miletić Glendžo</item>
    </derivirana_varijabla>
  </DomainObject.Predmet.ProtuStrankaListFormatedWithAdressOIB>
  <DomainObject.Predmet.ProtuStrankaListNazivFormated>
    <izvorni_sadrzaj>
      <item>VITO nekretnine d.o.o.</item>
    </izvorni_sadrzaj>
    <derivirana_varijabla naziv="DomainObject.Predmet.ProtuStrankaListNazivFormated_1">
      <item>VITO nekretnine d.o.o.</item>
    </derivirana_varijabla>
  </DomainObject.Predmet.ProtuStrankaListNazivFormated>
  <DomainObject.Predmet.ProtuStrankaListNazivFormatedOIB>
    <izvorni_sadrzaj>
      <item>VITO nekretnine d.o.o., OIB 15818765816</item>
    </izvorni_sadrzaj>
    <derivirana_varijabla naziv="DomainObject.Predmet.ProtuStrankaListNazivFormatedOIB_1">
      <item>VITO nekretnine d.o.o., OIB 15818765816</item>
    </derivirana_varijabla>
  </DomainObject.Predmet.ProtuStrankaListNazivFormatedOIB>
  <DomainObject.Predmet.OstaliListFormated>
    <izvorni_sadrzaj>
      <item>Robert Miletić-Glendžo punomoćnik sudionika u postupku VITO nekretnine d.o.o.</item>
      <item>Rozmari Miletić Glendžo punomoćnik sudionika u postupku VITO nekretnine d.o.o.</item>
    </izvorni_sadrzaj>
    <derivirana_varijabla naziv="DomainObject.Predmet.OstaliListFormated_1">
      <item>Robert Miletić-Glendžo punomoćnik sudionika u postupku VITO nekretnine d.o.o.</item>
      <item>Rozmari Miletić Glendžo punomoćnik sudionika u postupku VITO nekretnine d.o.o.</item>
    </derivirana_varijabla>
  </DomainObject.Predmet.OstaliListFormated>
  <DomainObject.Predmet.OstaliListFormatedOIB>
    <izvorni_sadrzaj>
      <item>Robert Miletić-Glendžo punomoćnik sudionika u postupku VITO nekretnine d.o.o.</item>
      <item>Rozmari Miletić Glendžo, OIB 36404639167 punomoćnik sudionika u postupku VITO nekretnine d.o.o.</item>
    </izvorni_sadrzaj>
    <derivirana_varijabla naziv="DomainObject.Predmet.OstaliListFormatedOIB_1">
      <item>Robert Miletić-Glendžo punomoćnik sudionika u postupku VITO nekretnine d.o.o.</item>
      <item>Rozmari Miletić Glendžo, OIB 36404639167 punomoćnik sudionika u postupku VITO nekretnine d.o.o.</item>
    </derivirana_varijabla>
  </DomainObject.Predmet.OstaliListFormatedOIB>
  <DomainObject.Predmet.OstaliListFormatedWithAdress>
    <izvorni_sadrzaj>
      <item>Robert Miletić-Glendžo, Reinichedorf, Edeltrautweg 24, Berlin punomoćnik sudionika u postupku VITO nekretnine d.o.o.</item>
      <item>Rozmari Miletić Glendžo, Ćirila I Metodija 8, Beograd punomoćnik sudionika u postupku VITO nekretnine d.o.o.</item>
    </izvorni_sadrzaj>
    <derivirana_varijabla naziv="DomainObject.Predmet.OstaliListFormatedWithAdress_1">
      <item>Robert Miletić-Glendžo, Reinichedorf, Edeltrautweg 24, Berlin punomoćnik sudionika u postupku VITO nekretnine d.o.o.</item>
      <item>Rozmari Miletić Glendžo, Ćirila I Metodija 8, Beograd punomoćnik sudionika u postupku VITO nekretnine d.o.o.</item>
    </derivirana_varijabla>
  </DomainObject.Predmet.OstaliListFormatedWithAdress>
  <DomainObject.Predmet.OstaliListFormatedWithAdressOIB>
    <izvorni_sadrzaj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izvorni_sadrzaj>
    <derivirana_varijabla naziv="DomainObject.Predmet.OstaliListFormatedWithAdressOIB_1"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derivirana_varijabla>
  </DomainObject.Predmet.OstaliListFormatedWithAdressOIB>
  <DomainObject.Predmet.OstaliListNazivFormated>
    <izvorni_sadrzaj>
      <item>Robert Miletić-Glendžo</item>
      <item>Rozmari Miletić Glendžo</item>
    </izvorni_sadrzaj>
    <derivirana_varijabla naziv="DomainObject.Predmet.OstaliListNazivFormated_1">
      <item>Robert Miletić-Glendžo</item>
      <item>Rozmari Miletić Glendžo</item>
    </derivirana_varijabla>
  </DomainObject.Predmet.OstaliListNazivFormated>
  <DomainObject.Predmet.OstaliListNazivFormatedOIB>
    <izvorni_sadrzaj>
      <item>Robert Miletić-Glendžo</item>
      <item>Rozmari Miletić Glendžo, OIB 36404639167</item>
    </izvorni_sadrzaj>
    <derivirana_varijabla naziv="DomainObject.Predmet.OstaliListNazivFormatedOIB_1">
      <item>Robert Miletić-Glendžo</item>
      <item>Rozmari Miletić Glendžo, OIB 36404639167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 nekretnine d.o.o.</izvorni_sadrzaj>
    <derivirana_varijabla naziv="DomainObject.Predmet.ProtustrankaIDrugi_1">VITO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 nekretnine d.o.o., OIB 15818765816, Zelinska 5, 10000 Zagreb</izvorni_sadrzaj>
    <derivirana_varijabla naziv="DomainObject.Predmet.ProtustrankaIDrugiAdressOIB_1">VITO nekretnine d.o.o., OIB 15818765816,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VITO nekretnine d.o.o.</item>
      <item>Robert Miletić-Glendžo</item>
      <item>Rozmari Miletić Glendžo</item>
    </izvorni_sadrzaj>
    <derivirana_varijabla naziv="DomainObject.Predmet.SudioniciListNaziv_1">
      <item>FINA Regionalni centar Zagreb</item>
      <item>VITO nekretnine d.o.o.</item>
      <item>Robert Miletić-Glendžo</item>
      <item>Rozmari Miletić Glendžo</item>
    </derivirana_varijabla>
  </DomainObject.Predmet.SudioniciListNaziv>
  <DomainObject.Predmet.SudioniciListAdressOIB>
    <izvorni_sadrzaj>
      <item>FINA Regionalni centar Zagreb, OIB 85821130368, Trg svibanjskih žrtava 1995. 1,10000 Zagreb</item>
      <item>VITO nekretnine d.o.o., OIB 15818765816, Zelinska 5,10000 Zagreb</item>
      <item>Robert Miletić-Glendžo, Reinichedorf, Edeltrautweg 24,Berlin</item>
      <item>Rozmari Miletić Glendžo, OIB 36404639167, Ćirila I Metodija 8,Beograd</item>
    </izvorni_sadrzaj>
    <derivirana_varijabla naziv="DomainObject.Predmet.SudioniciListAdressOIB_1">
      <item>FINA Regionalni centar Zagreb, OIB 85821130368, Trg svibanjskih žrtava 1995. 1,10000 Zagreb</item>
      <item>VITO nekretnine d.o.o., OIB 15818765816, Zelinska 5,10000 Zagreb</item>
      <item>Robert Miletić-Glendžo, Reinichedorf, Edeltrautweg 24,Berlin</item>
      <item>Rozmari Miletić Glendžo, OIB 36404639167, Ćirila I Metodija 8,Beograd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15818765816</item>
      <item>, OIB null</item>
      <item>, OIB 36404639167</item>
    </izvorni_sadrzaj>
    <derivirana_varijabla naziv="DomainObject.Predmet.SudioniciListNazivOIB_1">
      <item>, OIB 85821130368</item>
      <item>, OIB 15818765816</item>
      <item>, OIB null</item>
      <item>, OIB 36404639167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1928</properties:Characters>
  <properties:Lines>64</properties:Lines>
  <properties:Paragraphs>24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2016-05-05T11:55:00Z</cp:lastPrinted>
  <dcterms:modified xmlns:xsi="http://www.w3.org/2001/XMLSchema-instance" xsi:type="dcterms:W3CDTF">2016-05-05T11:55:00Z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