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72ff" w14:paraId="17872ff" w:rsidRDefault="00DD2365" w:rsidP="00A27295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F5619E">
        <w:t xml:space="preserve">6 </w:t>
      </w:r>
      <w:r>
        <w:t>St-</w:t>
      </w:r>
      <w:r w:rsidR="00F5619E">
        <w:t>451</w:t>
      </w:r>
      <w:r w:rsidR="002A6867">
        <w:t>/</w:t>
      </w:r>
      <w:r w:rsidR="00063D42">
        <w:t>17</w:t>
      </w:r>
      <w:r w:rsidR="002A6867">
        <w:t>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F5619E">
        <w:rPr>
          <w:b/>
        </w:rPr>
        <w:t>LIJA j.d.o.o. za ugostiteljstvo i trgovinu, Čepin, Bilogorska 51</w:t>
      </w:r>
      <w:r w:rsidR="00151B50">
        <w:rPr>
          <w:b/>
        </w:rPr>
        <w:t xml:space="preserve">, </w:t>
      </w:r>
      <w:r w:rsidR="00202E1C">
        <w:rPr>
          <w:b/>
        </w:rPr>
        <w:t xml:space="preserve">OIB: </w:t>
      </w:r>
      <w:r w:rsidR="00F5619E">
        <w:rPr>
          <w:b/>
        </w:rPr>
        <w:t>8</w:t>
      </w:r>
      <w:r w:rsidR="00151B50" w:rsidRPr="00151B50">
        <w:rPr>
          <w:b/>
        </w:rPr>
        <w:t>3</w:t>
      </w:r>
      <w:r w:rsidR="00F5619E">
        <w:rPr>
          <w:b/>
        </w:rPr>
        <w:t>468406913</w:t>
      </w:r>
      <w:r w:rsidR="00202E1C">
        <w:rPr>
          <w:b/>
        </w:rPr>
        <w:t xml:space="preserve">, MBS: </w:t>
      </w:r>
      <w:r w:rsidR="00151B50" w:rsidRPr="00151B50">
        <w:rPr>
          <w:b/>
        </w:rPr>
        <w:t>0301</w:t>
      </w:r>
      <w:r w:rsidR="00F5619E">
        <w:rPr>
          <w:b/>
        </w:rPr>
        <w:t>47013</w:t>
      </w:r>
      <w:r w:rsidR="0072710A">
        <w:t xml:space="preserve">, </w:t>
      </w:r>
      <w:r w:rsidR="003B4C28">
        <w:t xml:space="preserve">dana </w:t>
      </w:r>
      <w:r w:rsidR="00F5619E">
        <w:t>11</w:t>
      </w:r>
      <w:r w:rsidR="00202E1C">
        <w:t xml:space="preserve">. </w:t>
      </w:r>
      <w:r w:rsidR="00F5619E">
        <w:t>svibnja</w:t>
      </w:r>
      <w:r w:rsidR="002A6867">
        <w:t xml:space="preserve"> 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5619E">
        <w:t>Ivica Liović, Čepin, Bilogorska 51</w:t>
      </w:r>
      <w:r w:rsidR="00E81EB0">
        <w:t xml:space="preserve">, </w:t>
      </w:r>
      <w:r w:rsidR="00202E1C">
        <w:t xml:space="preserve">OIB: </w:t>
      </w:r>
      <w:r w:rsidR="00F5619E">
        <w:t>14497755893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5619E">
        <w:rPr>
          <w:b/>
        </w:rPr>
        <w:t>LIJA j.d.o.o. za ugostiteljstvo i trgovinu, Čepin, Bilogorska 51, OIB: 8</w:t>
      </w:r>
      <w:r w:rsidR="00F5619E" w:rsidRPr="00151B50">
        <w:rPr>
          <w:b/>
        </w:rPr>
        <w:t>3</w:t>
      </w:r>
      <w:r w:rsidR="00F5619E">
        <w:rPr>
          <w:b/>
        </w:rPr>
        <w:t xml:space="preserve">468406913, MBS: </w:t>
      </w:r>
      <w:r w:rsidR="00F5619E" w:rsidRPr="00151B50">
        <w:rPr>
          <w:b/>
        </w:rPr>
        <w:t>0301</w:t>
      </w:r>
      <w:r w:rsidR="00F5619E">
        <w:rPr>
          <w:b/>
        </w:rPr>
        <w:t>47013</w:t>
      </w:r>
      <w:r w:rsidR="00F5619E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5619E">
        <w:t>Ivica Liović, Čepin, Bilogorska 51, OIB: 14497755893</w:t>
      </w:r>
      <w:r w:rsidR="00E81EB0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5619E">
        <w:t>Ivica Liović, Čepin, Bilogorska 51, OIB: 14497755893</w:t>
      </w:r>
      <w:r>
        <w:t>,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202E1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F5619E">
        <w:t>Ivica Liović, Čepin, Bilogorska 51, OIB: 14497755893</w:t>
      </w:r>
      <w:r w:rsidR="00E81EB0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02E1C" w:rsidR="00202E1C">
      <w:pPr>
        <w:jc w:val="right"/>
      </w:pPr>
      <w:r>
        <w:t>Broj:</w:t>
      </w:r>
      <w:r w:rsidR="00F5619E">
        <w:t xml:space="preserve"> 6</w:t>
      </w:r>
      <w:r>
        <w:t xml:space="preserve"> St-</w:t>
      </w:r>
      <w:r w:rsidR="00F5619E">
        <w:t>451</w:t>
      </w:r>
      <w:r>
        <w:t>/</w:t>
      </w:r>
      <w:r w:rsidR="00E81EB0">
        <w:t>17</w:t>
      </w:r>
      <w:r>
        <w:t>-3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F5619E">
        <w:t>Ivica Liović, Čepin, Bilogorska 51, OIB: 14497755893</w:t>
      </w:r>
      <w:r w:rsidR="00E81EB0">
        <w:t>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5619E">
        <w:t>11</w:t>
      </w:r>
      <w:r w:rsidR="00202E1C">
        <w:t xml:space="preserve">. </w:t>
      </w:r>
      <w:r w:rsidR="00F5619E">
        <w:t>svibnja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F5619E" w:rsidP="004B741D" w:rsidR="004B741D">
      <w:pPr>
        <w:pStyle w:val="Tijeloteksta"/>
        <w:jc w:val="left"/>
      </w:pPr>
      <w:r>
        <w:t>Vesna Štajduhar</w:t>
      </w:r>
      <w:r w:rsidR="004B741D">
        <w:tab/>
      </w:r>
      <w:r w:rsidR="004B741D">
        <w:tab/>
      </w:r>
      <w:r w:rsidR="00960C63">
        <w:t xml:space="preserve">                                             </w:t>
      </w:r>
      <w:r>
        <w:tab/>
        <w:t xml:space="preserve">       </w:t>
      </w:r>
      <w:r w:rsidR="00960C63">
        <w:t xml:space="preserve"> 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E81EB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5619E">
        <w:t>Ivica Liović, Čepin, Bilogorska 51</w:t>
      </w:r>
      <w:r w:rsidR="00E81EB0">
        <w:t xml:space="preserve">, 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F5619E">
        <w:t>12</w:t>
      </w:r>
      <w:r w:rsidR="00E81EB0">
        <w:t>/</w:t>
      </w:r>
      <w:r w:rsidR="00F5619E">
        <w:t>6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0A1" w:rsidR="000F20A1">
      <w:r>
        <w:separator/>
      </w:r>
    </w:p>
  </w:endnote>
  <w:endnote w:id="0" w:type="continuationSeparator">
    <w:p w:rsidRDefault="000F20A1" w:rsidR="000F2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0A1" w:rsidR="000F20A1">
      <w:r>
        <w:separator/>
      </w:r>
    </w:p>
  </w:footnote>
  <w:footnote w:id="0" w:type="continuationSeparator">
    <w:p w:rsidRDefault="000F20A1" w:rsidR="000F2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3F6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0A1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138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93F6B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7CEE"/>
    <w:rsid w:val="00A91ED3"/>
    <w:rsid w:val="00A96A2B"/>
    <w:rsid w:val="00AB56F9"/>
    <w:rsid w:val="00AD24AA"/>
    <w:rsid w:val="00AD76C3"/>
    <w:rsid w:val="00B00D62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5619E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3F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3F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LIJA j.d.o.o. za ugostiteljstvo i trgovinu</izvorni_sadrzaj>
    <derivirana_varijabla naziv="DomainObject.Predmet.ProtustrankaFormated_1">  LIJA j.d.o.o. za ugostiteljstvo i trgovinu</derivirana_varijabla>
  </DomainObject.Predmet.ProtustrankaFormated>
  <DomainObject.Predmet.ProtustrankaFormatedOIB>
    <izvorni_sadrzaj>  LIJA j.d.o.o. za ugostiteljstvo i trgovinu, OIB 83468406913</izvorni_sadrzaj>
    <derivirana_varijabla naziv="DomainObject.Predmet.ProtustrankaFormatedOIB_1">  LIJA j.d.o.o. za ugostiteljstvo i trgovinu, OIB 83468406913</derivirana_varijabla>
  </DomainObject.Predmet.ProtustrankaFormatedOIB>
  <DomainObject.Predmet.ProtustrankaFormatedWithAdress>
    <izvorni_sadrzaj> LIJA j.d.o.o. za ugostiteljstvo i trgovinu, Bilogorska 51, 31431 Čepin</izvorni_sadrzaj>
    <derivirana_varijabla naziv="DomainObject.Predmet.ProtustrankaFormatedWithAdress_1"> LIJA j.d.o.o. za ugostiteljstvo i trgovinu, Bilogorska 51, 31431 Čepin</derivirana_varijabla>
  </DomainObject.Predmet.ProtustrankaFormatedWithAdress>
  <DomainObject.Predmet.ProtustrankaFormatedWithAdressOIB>
    <izvorni_sadrzaj> LIJA j.d.o.o. za ugostiteljstvo i trgovinu, OIB 83468406913, Bilogorska 51, 31431 Čepin</izvorni_sadrzaj>
    <derivirana_varijabla naziv="DomainObject.Predmet.ProtustrankaFormatedWithAdressOIB_1"> LIJA j.d.o.o. za ugostiteljstvo i trgovinu, OIB 83468406913, Bilogorska 51, 31431 Čepin</derivirana_varijabla>
  </DomainObject.Predmet.ProtustrankaFormatedWithAdressOIB>
  <DomainObject.Predmet.ProtustrankaWithAdress>
    <izvorni_sadrzaj>LIJA j.d.o.o. za ugostiteljstvo i trgovinu Bilogorska 51, 31431 Čepin</izvorni_sadrzaj>
    <derivirana_varijabla naziv="DomainObject.Predmet.ProtustrankaWithAdress_1">LIJA j.d.o.o. za ugostiteljstvo i trgovinu Bilogorska 51, 31431 Čepin</derivirana_varijabla>
  </DomainObject.Predmet.ProtustrankaWithAdress>
  <DomainObject.Predmet.ProtustrankaWithAdressOIB>
    <izvorni_sadrzaj>LIJA j.d.o.o. za ugostiteljstvo i trgovinu, OIB 83468406913, Bilogorska 51, 31431 Čepin</izvorni_sadrzaj>
    <derivirana_varijabla naziv="DomainObject.Predmet.ProtustrankaWithAdressOIB_1">LIJA j.d.o.o. za ugostiteljstvo i trgovinu, OIB 83468406913, Bilogorska 51, 31431 Čepin</derivirana_varijabla>
  </DomainObject.Predmet.ProtustrankaWithAdressOIB>
  <DomainObject.Predmet.ProtustrankaNazivFormated>
    <izvorni_sadrzaj>LIJA j.d.o.o. za ugostiteljstvo i trgovinu</izvorni_sadrzaj>
    <derivirana_varijabla naziv="DomainObject.Predmet.ProtustrankaNazivFormated_1">LIJA j.d.o.o. za ugostiteljstvo i trgovinu</derivirana_varijabla>
  </DomainObject.Predmet.ProtustrankaNazivFormated>
  <DomainObject.Predmet.ProtustrankaNazivFormatedOIB>
    <izvorni_sadrzaj>LIJA j.d.o.o. za ugostiteljstvo i trgovinu, OIB 83468406913</izvorni_sadrzaj>
    <derivirana_varijabla naziv="DomainObject.Predmet.ProtustrankaNazivFormatedOIB_1">LIJA j.d.o.o. za ugostiteljstvo i trgovinu, OIB 83468406913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LIJA j.d.o.o. za ugostiteljstvo i trgovinu</item>
    </izvorni_sadrzaj>
    <derivirana_varijabla naziv="DomainObject.Predmet.ProtuStrankaListFormated_1">
      <item>LIJA j.d.o.o. za ugostiteljstvo i trgovinu</item>
    </derivirana_varijabla>
  </DomainObject.Predmet.ProtuStrankaListFormated>
  <DomainObject.Predmet.ProtuStrankaListFormatedOIB>
    <izvorni_sadrzaj>
      <item>LIJA j.d.o.o. za ugostiteljstvo i trgovinu, OIB 83468406913</item>
    </izvorni_sadrzaj>
    <derivirana_varijabla naziv="DomainObject.Predmet.ProtuStrankaListFormatedOIB_1">
      <item>LIJA j.d.o.o. za ugostiteljstvo i trgovinu, OIB 83468406913</item>
    </derivirana_varijabla>
  </DomainObject.Predmet.ProtuStrankaListFormatedOIB>
  <DomainObject.Predmet.ProtuStrankaListFormatedWithAdress>
    <izvorni_sadrzaj>
      <item>LIJA j.d.o.o. za ugostiteljstvo i trgovinu, Bilogorska 51, 31431 Čepin</item>
    </izvorni_sadrzaj>
    <derivirana_varijabla naziv="DomainObject.Predmet.ProtuStrankaListFormatedWithAdress_1">
      <item>LIJA j.d.o.o. za ugostiteljstvo i trgovinu, Bilogorska 51, 31431 Čepin</item>
    </derivirana_varijabla>
  </DomainObject.Predmet.ProtuStrankaListFormatedWithAdress>
  <DomainObject.Predmet.ProtuStrankaListFormatedWithAdressOIB>
    <izvorni_sadrzaj>
      <item>LIJA j.d.o.o. za ugostiteljstvo i trgovinu, OIB 83468406913, Bilogorska 51, 31431 Čepin</item>
    </izvorni_sadrzaj>
    <derivirana_varijabla naziv="DomainObject.Predmet.ProtuStrankaListFormatedWithAdressOIB_1">
      <item>LIJA j.d.o.o. za ugostiteljstvo i trgovinu, OIB 83468406913, Bilogorska 51, 31431 Čepin</item>
    </derivirana_varijabla>
  </DomainObject.Predmet.ProtuStrankaListFormatedWithAdressOIB>
  <DomainObject.Predmet.ProtuStrankaListNazivFormated>
    <izvorni_sadrzaj>
      <item>LIJA j.d.o.o. za ugostiteljstvo i trgovinu</item>
    </izvorni_sadrzaj>
    <derivirana_varijabla naziv="DomainObject.Predmet.ProtuStrankaListNazivFormated_1">
      <item>LIJA j.d.o.o. za ugostiteljstvo i trgovinu</item>
    </derivirana_varijabla>
  </DomainObject.Predmet.ProtuStrankaListNazivFormated>
  <DomainObject.Predmet.ProtuStrankaListNazivFormatedOIB>
    <izvorni_sadrzaj>
      <item>LIJA j.d.o.o. za ugostiteljstvo i trgovinu, OIB 83468406913</item>
    </izvorni_sadrzaj>
    <derivirana_varijabla naziv="DomainObject.Predmet.ProtuStrankaListNazivFormatedOIB_1">
      <item>LIJA j.d.o.o. za ugostiteljstvo i trgovinu, OIB 83468406913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LIJA j.d.o.o. za ugostiteljstvo i trgovinu</izvorni_sadrzaj>
    <derivirana_varijabla naziv="DomainObject.Predmet.ProtustrankaIDrugi_1">LIJA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LIJA j.d.o.o. za ugostiteljstvo i trgovinu, OIB 83468406913, Bilogorska 51, 31431 Čepin</izvorni_sadrzaj>
    <derivirana_varijabla naziv="DomainObject.Predmet.ProtustrankaIDrugiAdressOIB_1">LIJA j.d.o.o. za ugostiteljstvo i trgovinu, OIB 83468406913, Bilogorska 51,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LIJA j.d.o.o. za ugostiteljstvo i trgovinu</item>
    </izvorni_sadrzaj>
    <derivirana_varijabla naziv="DomainObject.Predmet.SudioniciListNaziv_1">
      <item>FINA RC OSIJEK</item>
      <item>LIJA j.d.o.o. za ugostiteljstvo i trgovinu</item>
    </derivirana_varijabla>
  </DomainObject.Predmet.SudioniciListNaziv>
  <DomainObject.Predmet.SudioniciListAdressOIB>
    <izvorni_sadrzaj>
      <item>FINA RC OSIJEK, OIB 85821130368</item>
      <item>LIJA j.d.o.o. za ugostiteljstvo i trgovinu, OIB 83468406913, Bilogorska 51,31431 Čepin</item>
    </izvorni_sadrzaj>
    <derivirana_varijabla naziv="DomainObject.Predmet.SudioniciListAdressOIB_1">
      <item>FINA RC OSIJEK, OIB 85821130368</item>
      <item>LIJA j.d.o.o. za ugostiteljstvo i trgovinu, OIB 83468406913, Bilogorska 51,31431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83468406913</item>
    </izvorni_sadrzaj>
    <derivirana_varijabla naziv="DomainObject.Predmet.SudioniciListNazivOIB_1">
      <item>, OIB 85821130368</item>
      <item>, OIB 83468406913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DFA5D-E7FC-45C2-94C2-67D78C612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2511</properties:Characters>
  <properties:Lines>94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2017-02-09T08:24:00Z</dcterms:created>
  <dc:creator>hermanj</dc:creator>
  <cp:lastModifiedBy>Vesna Štajduhar</cp:lastModifiedBy>
  <cp:lastPrinted>2016-03-22T12:33:00Z</cp:lastPrinted>
  <dcterms:modified xmlns:xsi="http://www.w3.org/2001/XMLSchema-instance" xsi:type="dcterms:W3CDTF">2017-05-11T11:00:00Z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