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922368" w14:paraId="292236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7DB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F13A1F">
              <w:t>99</w:t>
            </w:r>
            <w:r w:rsidR="009A7DB6">
              <w:t>/2018-4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13A1F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Praporčan, dana 24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F13A1F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</w:t>
      </w:r>
      <w:r w:rsidR="008A088C">
        <w:rPr>
          <w:rFonts w:hAnsi="Times New Roman" w:ascii="Times New Roman"/>
          <w:sz w:val="24"/>
          <w:szCs w:val="24"/>
        </w:rPr>
        <w:t>, s da</w:t>
      </w:r>
      <w:r w:rsidR="00F13A1F">
        <w:rPr>
          <w:rFonts w:hAnsi="Times New Roman" w:ascii="Times New Roman"/>
          <w:sz w:val="24"/>
          <w:szCs w:val="24"/>
        </w:rPr>
        <w:t>nom 24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F13A1F">
        <w:rPr>
          <w:rFonts w:hAnsi="Times New Roman" w:ascii="Times New Roman"/>
          <w:sz w:val="24"/>
          <w:szCs w:val="24"/>
        </w:rPr>
        <w:t>Dragan Čemerin, OIB: 90776078028, Čakovec, Vukovarska 3.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F13A1F">
        <w:rPr>
          <w:rFonts w:hAnsi="Times New Roman" w:ascii="Times New Roman"/>
          <w:sz w:val="24"/>
          <w:szCs w:val="24"/>
        </w:rPr>
        <w:t>SANY j.d.o.o. za trgovinu, ugostiteljstvo i usluge, OIB: 49198149141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F13A1F">
        <w:rPr>
          <w:rFonts w:hAnsi="Times New Roman" w:ascii="Times New Roman"/>
          <w:sz w:val="24"/>
          <w:szCs w:val="24"/>
        </w:rPr>
        <w:t>SANY j.d.o.o. za trgovinu, ugostiteljstvo i usluge, OIB: 49198149141, sa sjedištem u Zrinskih 22, 40314 Praporčan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F13A1F">
        <w:rPr>
          <w:rFonts w:hAnsi="Times New Roman" w:ascii="Times New Roman"/>
          <w:sz w:val="24"/>
          <w:szCs w:val="24"/>
        </w:rPr>
        <w:t>19. ožujka 2018.</w:t>
      </w:r>
      <w:r w:rsidRPr="00800E29">
        <w:rPr>
          <w:rFonts w:hAnsi="Times New Roman" w:ascii="Times New Roman"/>
          <w:sz w:val="24"/>
          <w:szCs w:val="24"/>
        </w:rPr>
        <w:t xml:space="preserve">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F13A1F">
        <w:rPr>
          <w:rFonts w:hAnsi="Times New Roman" w:ascii="Times New Roman"/>
          <w:sz w:val="24"/>
          <w:szCs w:val="24"/>
        </w:rPr>
        <w:t>u 24</w:t>
      </w:r>
      <w:r>
        <w:rPr>
          <w:rFonts w:hAnsi="Times New Roman" w:ascii="Times New Roman"/>
          <w:sz w:val="24"/>
          <w:szCs w:val="24"/>
        </w:rPr>
        <w:t xml:space="preserve">. </w:t>
      </w:r>
      <w:r w:rsidR="00F13A1F">
        <w:rPr>
          <w:rFonts w:hAnsi="Times New Roman" w:ascii="Times New Roman"/>
          <w:sz w:val="24"/>
          <w:szCs w:val="24"/>
        </w:rPr>
        <w:t>svibnja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F13A1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F13A1F">
        <w:rPr>
          <w:rFonts w:hAnsi="Times New Roman" w:ascii="Times New Roman"/>
          <w:sz w:val="24"/>
          <w:szCs w:val="24"/>
        </w:rPr>
        <w:t xml:space="preserve">SANY j.d.o.o. sa sjedištem u Zrinskih 22, 40314 Praporčan 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F13A1F">
        <w:rPr>
          <w:rFonts w:hAnsi="Times New Roman" w:ascii="Times New Roman"/>
          <w:sz w:val="24"/>
          <w:szCs w:val="24"/>
        </w:rPr>
        <w:t>Sandra Zadravec, Praporčan, Zrinskih 22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9A7DB6">
        <w:rPr>
          <w:rFonts w:hAnsi="Times New Roman" w:ascii="Times New Roman"/>
          <w:sz w:val="24"/>
          <w:szCs w:val="24"/>
        </w:rPr>
        <w:t>Čakovec, 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F13A1F">
        <w:rPr>
          <w:rFonts w:hAnsi="Times New Roman" w:ascii="Times New Roman"/>
          <w:sz w:val="24"/>
          <w:szCs w:val="24"/>
        </w:rPr>
        <w:t>Dragan Čemerin, Čakovec, Vukovarska 3.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FE4" w:rsidP="00501147" w:rsidR="00B61FE4">
      <w:pPr>
        <w:spacing w:lineRule="auto" w:line="240" w:after="0"/>
      </w:pPr>
      <w:r>
        <w:separator/>
      </w:r>
    </w:p>
  </w:endnote>
  <w:endnote w:id="0" w:type="continuationSeparator">
    <w:p w:rsidRDefault="00B61FE4" w:rsidP="00501147" w:rsidR="00B61F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FE4" w:rsidP="00501147" w:rsidR="00B61FE4">
      <w:pPr>
        <w:spacing w:lineRule="auto" w:line="240" w:after="0"/>
      </w:pPr>
      <w:r>
        <w:separator/>
      </w:r>
    </w:p>
  </w:footnote>
  <w:footnote w:id="0" w:type="continuationSeparator">
    <w:p w:rsidRDefault="00B61FE4" w:rsidP="00501147" w:rsidR="00B61F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70E24">
      <w:rPr>
        <w:rFonts w:hAnsi="Times New Roman" w:ascii="Times New Roman"/>
        <w:noProof/>
        <w:sz w:val="24"/>
        <w:szCs w:val="24"/>
      </w:rPr>
      <w:t>Poslovni broj: 9 St-99/2018-4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70E2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45A91"/>
    <w:rsid w:val="00450291"/>
    <w:rsid w:val="00484C98"/>
    <w:rsid w:val="0049749B"/>
    <w:rsid w:val="004A0BD1"/>
    <w:rsid w:val="004E1C60"/>
    <w:rsid w:val="00501147"/>
    <w:rsid w:val="0052384A"/>
    <w:rsid w:val="00533AEA"/>
    <w:rsid w:val="00544F5D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70E24"/>
    <w:rsid w:val="00EC15A5"/>
    <w:rsid w:val="00F12359"/>
    <w:rsid w:val="00F13A1F"/>
    <w:rsid w:val="00F46F57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E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E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E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E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E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E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E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E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SANY jednostavno društvo s ograničenom odgovornošću za trgovinu, ugostiteljstvo i usluge</izvorni_sadrzaj>
    <derivirana_varijabla naziv="DomainObject.Predmet.ProtustrankaFormated_1">  SANY jednostavno društvo s ograničenom odgovornošću za trgovinu, ugostiteljstvo i usluge</derivirana_varijabla>
  </DomainObject.Predmet.ProtustrankaFormated>
  <DomainObject.Predmet.ProtustrankaFormatedOIB>
    <izvorni_sadrzaj>  SANY jednostavno društvo s ograničenom odgovornošću za trgovinu, ugostiteljstvo i usluge, OIB 49198149141</izvorni_sadrzaj>
    <derivirana_varijabla naziv="DomainObject.Predmet.ProtustrankaFormatedOIB_1">  SANY jednostavno društvo s ograničenom odgovornošću za trgovinu, ugostiteljstvo i usluge, OIB 49198149141</derivirana_varijabla>
  </DomainObject.Predmet.ProtustrankaFormatedOIB>
  <DomainObject.Predmet.ProtustrankaFormatedWithAdress>
    <izvorni_sadrzaj> SANY jednostavno društvo s ograničenom odgovornošću za trgovinu, ugostiteljstvo i usluge, Zrinskih 22, 40313 Praporčan</izvorni_sadrzaj>
    <derivirana_varijabla naziv="DomainObject.Predmet.ProtustrankaFormatedWithAdress_1"> SANY jednostavno društvo s ograničenom odgovornošću za trgovinu, ugostiteljstvo i usluge, Zrinskih 22, 40313 Praporčan</derivirana_varijabla>
  </DomainObject.Predmet.ProtustrankaFormatedWithAdress>
  <DomainObject.Predmet.ProtustrankaFormatedWithAdressOIB>
    <izvorni_sadrzaj> SANY jednostavno društvo s ograničenom odgovornošću za trgovinu, ugostiteljstvo i usluge, OIB 49198149141, Zrinskih 22, 40313 Praporčan</izvorni_sadrzaj>
    <derivirana_varijabla naziv="DomainObject.Predmet.ProtustrankaFormatedWithAdressOIB_1"> SANY jednostavno društvo s ograničenom odgovornošću za trgovinu, ugostiteljstvo i usluge, OIB 49198149141, Zrinskih 22, 40313 Praporčan</derivirana_varijabla>
  </DomainObject.Predmet.ProtustrankaFormatedWithAdressOIB>
  <DomainObject.Predmet.ProtustrankaWithAdress>
    <izvorni_sadrzaj>SANY jednostavno društvo s ograničenom odgovornošću za trgovinu, ugostiteljstvo i usluge Zrinskih 22, 40313 Praporčan</izvorni_sadrzaj>
    <derivirana_varijabla naziv="DomainObject.Predmet.ProtustrankaWithAdress_1">SANY jednostavno društvo s ograničenom odgovornošću za trgovinu, ugostiteljstvo i usluge Zrinskih 22, 40313 Praporčan</derivirana_varijabla>
  </DomainObject.Predmet.ProtustrankaWithAdress>
  <DomainObject.Predmet.ProtustrankaWithAdressOIB>
    <izvorni_sadrzaj>SANY jednostavno društvo s ograničenom odgovornošću za trgovinu, ugostiteljstvo i usluge, OIB 49198149141, Zrinskih 22, 40313 Praporčan</izvorni_sadrzaj>
    <derivirana_varijabla naziv="DomainObject.Predmet.ProtustrankaWithAdressOIB_1">SANY jednostavno društvo s ograničenom odgovornošću za trgovinu, ugostiteljstvo i usluge, OIB 49198149141, Zrinskih 22, 40313 Praporčan</derivirana_varijabla>
  </DomainObject.Predmet.ProtustrankaWithAdressOIB>
  <DomainObject.Predmet.ProtustrankaNazivFormated>
    <izvorni_sadrzaj>SANY jednostavno društvo s ograničenom odgovornošću za trgovinu, ugostiteljstvo i usluge</izvorni_sadrzaj>
    <derivirana_varijabla naziv="DomainObject.Predmet.ProtustrankaNazivFormated_1">SANY jednostavno društvo s ograničenom odgovornošću za trgovinu, ugostiteljstvo i usluge</derivirana_varijabla>
  </DomainObject.Predmet.ProtustrankaNazivFormated>
  <DomainObject.Predmet.ProtustrankaNazivFormatedOIB>
    <izvorni_sadrzaj>SANY jednostavno društvo s ograničenom odgovornošću za trgovinu, ugostiteljstvo i usluge, OIB 49198149141</izvorni_sadrzaj>
    <derivirana_varijabla naziv="DomainObject.Predmet.ProtustrankaNazivFormatedOIB_1">SANY jednostavno društvo s ograničenom odgovornošću za trgovinu, ugostiteljstvo i usluge, OIB 49198149141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12032.62</izvorni_sadrzaj>
    <derivirana_varijabla naziv="DomainObject.Predmet.TrenutnaVrijednost_1">12032.62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SANY jednostavno društvo s ograničenom odgovornošću za trgovinu, ugostiteljstvo i usluge</item>
    </izvorni_sadrzaj>
    <derivirana_varijabla naziv="DomainObject.Predmet.ProtuStrankaListFormated_1">
      <item>SANY jednostavno društvo s ograničenom odgovornošću za trgovinu, ugostiteljstvo i usluge</item>
    </derivirana_varijabla>
  </DomainObject.Predmet.ProtuStrankaListFormated>
  <DomainObject.Predmet.ProtuStrankaListFormatedOIB>
    <izvorni_sadrzaj>
      <item>SANY jednostavno društvo s ograničenom odgovornošću za trgovinu, ugostiteljstvo i usluge, OIB 49198149141</item>
    </izvorni_sadrzaj>
    <derivirana_varijabla naziv="DomainObject.Predmet.ProtuStrankaListFormatedOIB_1">
      <item>SANY jednostavno društvo s ograničenom odgovornošću za trgovinu, ugostiteljstvo i usluge, OIB 49198149141</item>
    </derivirana_varijabla>
  </DomainObject.Predmet.ProtuStrankaListFormatedOIB>
  <DomainObject.Predmet.ProtuStrankaListFormatedWithAdress>
    <izvorni_sadrzaj>
      <item>SANY jednostavno društvo s ograničenom odgovornošću za trgovinu, ugostiteljstvo i usluge, Zrinskih 22, 40313 Praporčan</item>
    </izvorni_sadrzaj>
    <derivirana_varijabla naziv="DomainObject.Predmet.ProtuStrankaListFormatedWithAdress_1">
      <item>SANY jednostavno društvo s ograničenom odgovornošću za trgovinu, ugostiteljstvo i usluge, Zrinskih 22, 40313 Praporčan</item>
    </derivirana_varijabla>
  </DomainObject.Predmet.ProtuStrankaListFormatedWithAdress>
  <DomainObject.Predmet.ProtuStrankaListFormatedWithAdressOIB>
    <izvorni_sadrzaj>
      <item>SANY jednostavno društvo s ograničenom odgovornošću za trgovinu, ugostiteljstvo i usluge, OIB 49198149141, Zrinskih 22, 40313 Praporčan</item>
    </izvorni_sadrzaj>
    <derivirana_varijabla naziv="DomainObject.Predmet.ProtuStrankaListFormatedWithAdressOIB_1">
      <item>SANY jednostavno društvo s ograničenom odgovornošću za trgovinu, ugostiteljstvo i usluge, OIB 49198149141, Zrinskih 22, 40313 Praporčan</item>
    </derivirana_varijabla>
  </DomainObject.Predmet.ProtuStrankaListFormatedWithAdressOIB>
  <DomainObject.Predmet.ProtuStrankaListNazivFormated>
    <izvorni_sadrzaj>
      <item>SANY jednostavno društvo s ograničenom odgovornošću za trgovinu, ugostiteljstvo i usluge</item>
    </izvorni_sadrzaj>
    <derivirana_varijabla naziv="DomainObject.Predmet.ProtuStrankaListNazivFormated_1">
      <item>SANY jednostavno društvo s ograničenom odgovornošću za trgovinu, ugostiteljstvo i usluge</item>
    </derivirana_varijabla>
  </DomainObject.Predmet.ProtuStrankaListNazivFormated>
  <DomainObject.Predmet.ProtuStrankaListNazivFormatedOIB>
    <izvorni_sadrzaj>
      <item>SANY jednostavno društvo s ograničenom odgovornošću za trgovinu, ugostiteljstvo i usluge, OIB 49198149141</item>
    </izvorni_sadrzaj>
    <derivirana_varijabla naziv="DomainObject.Predmet.ProtuStrankaListNazivFormatedOIB_1">
      <item>SANY jednostavno društvo s ograničenom odgovornošću za trgovinu, ugostiteljstvo i usluge, OIB 49198149141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SANY jednostavno društvo s ograničenom odgovornošću za trgovinu, ugostiteljstvo i usluge</izvorni_sadrzaj>
    <derivirana_varijabla naziv="DomainObject.Predmet.ProtustrankaIDrugi_1">SANY jednostavno društvo s ograničenom odgovornošću za trgovinu,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SANY jednostavno društvo s ograničenom odgovornošću za trgovinu, ugostiteljstvo i usluge, OIB 49198149141, Zrinskih 22, 40313 Praporčan</izvorni_sadrzaj>
    <derivirana_varijabla naziv="DomainObject.Predmet.ProtustrankaIDrugiAdressOIB_1">SANY jednostavno društvo s ograničenom odgovornošću za trgovinu, ugostiteljstvo i usluge, OIB 49198149141, Zrinskih 22, 40313 Praporčan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SANY jednostavno društvo s ograničenom odgovornošću za trgovinu, ugostiteljstvo i usluge</item>
      <item>Sudski registar</item>
    </izvorni_sadrzaj>
    <derivirana_varijabla naziv="DomainObject.Predmet.SudioniciListNaziv_1">
      <item>Financijska agencija</item>
      <item>SANY jednostavno društvo s ograničenom odgovornošću za trgovinu,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SANY jednostavno društvo s ograničenom odgovornošću za trgovinu, ugostiteljstvo i usluge, OIB 49198149141, Zrinskih 22,40313 Praporčan</item>
      <item>Sudski registar</item>
    </izvorni_sadrzaj>
    <derivirana_varijabla naziv="DomainObject.Predmet.SudioniciListAdressOIB_1">
      <item>Financijska agencija, OIB 85821130368, A. Cesarca 2,42000 Varaždin</item>
      <item>SANY jednostavno društvo s ograničenom odgovornošću za trgovinu, ugostiteljstvo i usluge, OIB 49198149141, Zrinskih 22,40313 Praporčan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49198149141</item>
      <item>, OIB null</item>
    </izvorni_sadrzaj>
    <derivirana_varijabla naziv="DomainObject.Predmet.SudioniciListNazivOIB_1">
      <item>, OIB 85821130368</item>
      <item>, OIB 49198149141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7EAC3-A4FB-4C93-98E7-0B98C3412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3054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2018-05-24T10:03:00Z</dcterms:created>
  <dc:creator>Mirjana Mlinarić</dc:creator>
  <cp:lastModifiedBy>Marko Makaj</cp:lastModifiedBy>
  <cp:lastPrinted>2018-05-24T10:04:00Z</cp:lastPrinted>
  <dcterms:modified xmlns:xsi="http://www.w3.org/2001/XMLSchema-instance" xsi:type="dcterms:W3CDTF">2018-05-24T10:05:00Z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(St-99-18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