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9255" w14:paraId="2fe9255" w:rsidRDefault="0092599B" w:rsidP="00AF68FE" w:rsidR="009D3FFD" w:rsidRPr="007E44B0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7E44B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7E44B0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7E44B0">
      <w:pPr>
        <w:rPr>
          <w:rFonts w:hAnsi="Times New Roman" w:ascii="Times New Roman"/>
          <w:sz w:val="24"/>
          <w:szCs w:val="24"/>
          <w:lang w:val="pl-PL"/>
        </w:rPr>
      </w:pPr>
      <w:r w:rsidRPr="007E44B0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7E44B0">
      <w:pPr>
        <w:rPr>
          <w:rFonts w:hAnsi="Times New Roman" w:ascii="Times New Roman"/>
          <w:sz w:val="24"/>
          <w:szCs w:val="24"/>
          <w:lang w:val="pl-PL"/>
        </w:rPr>
      </w:pPr>
      <w:r w:rsidRPr="007E44B0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7E44B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7E44B0">
        <w:rPr>
          <w:rFonts w:hAnsi="Times New Roman" w:ascii="Times New Roman"/>
          <w:sz w:val="24"/>
          <w:szCs w:val="24"/>
          <w:lang w:val="hr-HR"/>
        </w:rPr>
        <w:tab/>
      </w:r>
      <w:r w:rsidR="00AF68FE" w:rsidRPr="007E44B0">
        <w:rPr>
          <w:rFonts w:hAnsi="Times New Roman" w:ascii="Times New Roman"/>
          <w:sz w:val="24"/>
          <w:szCs w:val="24"/>
          <w:lang w:val="hr-HR"/>
        </w:rPr>
        <w:tab/>
      </w:r>
      <w:r w:rsidR="00AF68FE" w:rsidRPr="007E44B0">
        <w:rPr>
          <w:rFonts w:hAnsi="Times New Roman" w:ascii="Times New Roman"/>
          <w:sz w:val="24"/>
          <w:szCs w:val="24"/>
          <w:lang w:val="pl-PL"/>
        </w:rPr>
        <w:tab/>
      </w:r>
      <w:r w:rsidR="00AF68FE" w:rsidRPr="007E44B0">
        <w:rPr>
          <w:rFonts w:hAnsi="Times New Roman" w:ascii="Times New Roman"/>
          <w:sz w:val="24"/>
          <w:szCs w:val="24"/>
          <w:lang w:val="pl-PL"/>
        </w:rPr>
        <w:tab/>
      </w:r>
      <w:r w:rsidR="00AF68FE" w:rsidRPr="007E44B0">
        <w:rPr>
          <w:rFonts w:hAnsi="Times New Roman" w:ascii="Times New Roman"/>
          <w:sz w:val="24"/>
          <w:szCs w:val="24"/>
          <w:lang w:val="pl-PL"/>
        </w:rPr>
        <w:tab/>
      </w:r>
      <w:r w:rsidR="00AF68FE" w:rsidRPr="007E44B0">
        <w:rPr>
          <w:rFonts w:hAnsi="Times New Roman" w:ascii="Times New Roman"/>
          <w:sz w:val="24"/>
          <w:szCs w:val="24"/>
          <w:lang w:val="pl-PL"/>
        </w:rPr>
        <w:tab/>
      </w:r>
      <w:r w:rsidR="00AF68FE" w:rsidRPr="007E44B0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7E44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7E44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7E44B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7E44B0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E44B0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7E44B0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7E44B0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7E44B0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7E44B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E44B0">
        <w:rPr>
          <w:rFonts w:hAnsi="Times New Roman" w:ascii="Times New Roman"/>
          <w:b/>
          <w:sz w:val="24"/>
          <w:szCs w:val="24"/>
          <w:lang w:val="pl-PL"/>
        </w:rPr>
        <w:tab/>
      </w:r>
      <w:r w:rsidRPr="007E44B0">
        <w:rPr>
          <w:rFonts w:hAnsi="Times New Roman" w:ascii="Times New Roman"/>
          <w:b/>
          <w:sz w:val="24"/>
          <w:szCs w:val="24"/>
          <w:lang w:val="pl-PL"/>
        </w:rPr>
        <w:tab/>
      </w:r>
      <w:r w:rsidRPr="007E44B0">
        <w:rPr>
          <w:rFonts w:hAnsi="Times New Roman" w:ascii="Times New Roman"/>
          <w:b/>
          <w:sz w:val="24"/>
          <w:szCs w:val="24"/>
          <w:lang w:val="pl-PL"/>
        </w:rPr>
        <w:tab/>
      </w:r>
      <w:r w:rsidRPr="007E44B0">
        <w:rPr>
          <w:rFonts w:hAnsi="Times New Roman" w:ascii="Times New Roman"/>
          <w:b/>
          <w:sz w:val="24"/>
          <w:szCs w:val="24"/>
          <w:lang w:val="pl-PL"/>
        </w:rPr>
        <w:tab/>
      </w:r>
      <w:r w:rsidRPr="007E44B0">
        <w:rPr>
          <w:rFonts w:hAnsi="Times New Roman" w:ascii="Times New Roman"/>
          <w:b/>
          <w:sz w:val="24"/>
          <w:szCs w:val="24"/>
          <w:lang w:val="pl-PL"/>
        </w:rPr>
        <w:tab/>
      </w:r>
      <w:r w:rsidRPr="007E44B0">
        <w:rPr>
          <w:rFonts w:hAnsi="Times New Roman" w:ascii="Times New Roman"/>
          <w:b/>
          <w:sz w:val="24"/>
          <w:szCs w:val="24"/>
          <w:lang w:val="pl-PL"/>
        </w:rPr>
        <w:tab/>
      </w:r>
      <w:r w:rsidRPr="007E44B0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E44B0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E44B0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E44B0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>Gorana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>Radanovića</w:t>
      </w:r>
      <w:r w:rsidRPr="007E44B0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E44B0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7E44B0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LEON I LEONARDO j.d.o.o., Bol (Općina Bol), Uz poljanu 4, OIB: 40882729471, MBS: 060312080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7E44B0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55CD3" w:rsidRPr="007E44B0">
        <w:rPr>
          <w:rFonts w:hAnsi="Times New Roman" w:ascii="Times New Roman"/>
          <w:sz w:val="24"/>
          <w:szCs w:val="24"/>
          <w:lang w:val="hr-HR"/>
        </w:rPr>
        <w:t>10</w:t>
      </w:r>
      <w:r w:rsidR="007A0DB6" w:rsidRPr="007E44B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7E44B0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7E44B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7E44B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70CC1" w:rsidP="00111DC0" w:rsidR="00111DC0" w:rsidRPr="007E44B0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4B0358" w:rsidP="004B0358" w:rsidR="004B0358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LEON I LEONARDO j.d.o.o., Bol (Općina Bol), Uz poljanu 4, OIB: 40882729471, MBS: 060312080</w:t>
      </w:r>
      <w:r w:rsidRPr="007E44B0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7E44B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7E44B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7E44B0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7E44B0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17</w:t>
      </w:r>
      <w:r w:rsidR="00C525B1" w:rsidRPr="007E44B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5CD3" w:rsidRPr="007E44B0">
        <w:rPr>
          <w:rFonts w:hAnsi="Times New Roman" w:ascii="Times New Roman"/>
          <w:sz w:val="24"/>
          <w:szCs w:val="24"/>
          <w:lang w:val="hr-HR"/>
        </w:rPr>
        <w:t>ožujka</w:t>
      </w:r>
      <w:r w:rsidR="000A6F07"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7E44B0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7E44B0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7E44B0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255CD3" w:rsidRPr="007E44B0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7E44B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7E44B0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LEON I LEONARDO j.d.o.o., Bol (Općina Bol), Uz poljanu 4, OIB: 40882729471, MBS: 060312080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7E44B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7E44B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16</w:t>
      </w:r>
      <w:r w:rsidR="00255CD3" w:rsidRPr="007E44B0">
        <w:rPr>
          <w:rFonts w:hAnsi="Times New Roman" w:ascii="Times New Roman"/>
          <w:sz w:val="24"/>
          <w:szCs w:val="24"/>
          <w:lang w:val="hr-HR"/>
        </w:rPr>
        <w:t>. ožujka 2016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557183" w:rsidRPr="007E44B0">
        <w:rPr>
          <w:rFonts w:hAnsi="Times New Roman" w:ascii="Times New Roman"/>
          <w:sz w:val="24"/>
          <w:szCs w:val="24"/>
          <w:lang w:val="hr-HR"/>
        </w:rPr>
        <w:t xml:space="preserve">120 dana, u ukupnom iznosu od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139.916,50</w:t>
      </w:r>
      <w:r w:rsidR="00255CD3"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E44B0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u</w:t>
      </w:r>
      <w:r w:rsidRPr="007E44B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a</w:t>
      </w:r>
      <w:r w:rsidRPr="007E44B0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7E44B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7E44B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.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7E44B0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7E44B0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7E44B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E44B0">
        <w:rPr>
          <w:sz w:val="24"/>
          <w:szCs w:val="24"/>
        </w:rPr>
        <w:t xml:space="preserve">ako nema zaposlenih, </w:t>
      </w:r>
    </w:p>
    <w:p w:rsidRDefault="004B0358" w:rsidP="004B0358" w:rsidR="004B0358" w:rsidRPr="007E44B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E44B0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7E44B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E44B0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7E44B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7E44B0">
        <w:rPr>
          <w:rFonts w:hAnsi="Times New Roman" w:ascii="Times New Roman"/>
          <w:sz w:val="24"/>
          <w:szCs w:val="24"/>
          <w:lang w:val="hr-HR"/>
        </w:rPr>
        <w:t>,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 xml:space="preserve">19. svibnja </w:t>
      </w:r>
      <w:r w:rsidR="00557183" w:rsidRPr="007E44B0">
        <w:rPr>
          <w:rFonts w:hAnsi="Times New Roman" w:ascii="Times New Roman"/>
          <w:sz w:val="24"/>
          <w:szCs w:val="24"/>
          <w:lang w:val="hr-HR"/>
        </w:rPr>
        <w:t>2016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7E44B0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7E44B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06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lipnja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141</w:t>
      </w:r>
      <w:r w:rsidRPr="007E44B0">
        <w:rPr>
          <w:rFonts w:hAnsi="Times New Roman" w:ascii="Times New Roman"/>
          <w:sz w:val="24"/>
          <w:szCs w:val="24"/>
          <w:lang w:val="hr-HR"/>
        </w:rPr>
        <w:t>.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242</w:t>
      </w:r>
      <w:r w:rsidRPr="007E44B0">
        <w:rPr>
          <w:rFonts w:hAnsi="Times New Roman" w:ascii="Times New Roman"/>
          <w:sz w:val="24"/>
          <w:szCs w:val="24"/>
          <w:lang w:val="hr-HR"/>
        </w:rPr>
        <w:t>,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18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u</w:t>
      </w:r>
      <w:r w:rsidRPr="007E44B0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a</w:t>
      </w:r>
      <w:r w:rsidRPr="007E44B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19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E44B0" w:rsidRPr="007E44B0">
        <w:rPr>
          <w:rFonts w:hAnsi="Times New Roman" w:ascii="Times New Roman"/>
          <w:sz w:val="24"/>
          <w:szCs w:val="24"/>
          <w:lang w:val="hr-HR"/>
        </w:rPr>
        <w:t>svibnja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7E44B0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557183" w:rsidRPr="007E44B0">
        <w:rPr>
          <w:rFonts w:hAnsi="Times New Roman" w:ascii="Times New Roman"/>
          <w:sz w:val="24"/>
          <w:szCs w:val="24"/>
          <w:lang w:val="hr-HR"/>
        </w:rPr>
        <w:t>5</w:t>
      </w:r>
      <w:r w:rsidRPr="007E44B0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7E44B0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7E44B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.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E44B0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E44B0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7E44B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>.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7E44B0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ab/>
      </w:r>
      <w:r w:rsidRPr="007E44B0">
        <w:rPr>
          <w:rFonts w:hAnsi="Times New Roman" w:ascii="Times New Roman"/>
          <w:sz w:val="24"/>
          <w:szCs w:val="24"/>
          <w:lang w:val="hr-HR"/>
        </w:rPr>
        <w:tab/>
      </w:r>
      <w:r w:rsidRPr="007E44B0">
        <w:rPr>
          <w:rFonts w:hAnsi="Times New Roman" w:ascii="Times New Roman"/>
          <w:sz w:val="24"/>
          <w:szCs w:val="24"/>
          <w:lang w:val="hr-HR"/>
        </w:rPr>
        <w:tab/>
      </w:r>
      <w:r w:rsidRPr="007E44B0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255CD3" w:rsidRPr="007E44B0">
        <w:rPr>
          <w:rFonts w:hAnsi="Times New Roman" w:ascii="Times New Roman"/>
          <w:sz w:val="24"/>
          <w:szCs w:val="24"/>
          <w:lang w:val="hr-HR"/>
        </w:rPr>
        <w:t>10</w:t>
      </w:r>
      <w:r w:rsidR="000A6F07" w:rsidRPr="007E44B0">
        <w:rPr>
          <w:rFonts w:hAnsi="Times New Roman" w:ascii="Times New Roman"/>
          <w:sz w:val="24"/>
          <w:szCs w:val="24"/>
          <w:lang w:val="hr-HR"/>
        </w:rPr>
        <w:t>. listopada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7E44B0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E44B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7E44B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7E44B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7E44B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7E44B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E44B0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7E44B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7E44B0">
        <w:rPr>
          <w:rFonts w:hAnsi="Times New Roman" w:ascii="Times New Roman"/>
          <w:sz w:val="24"/>
          <w:szCs w:val="24"/>
          <w:lang w:val="hr-HR"/>
        </w:rPr>
        <w:t>, RC Split</w:t>
      </w:r>
      <w:r w:rsidRPr="007E44B0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7E44B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7E44B0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7E44B0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7E44B0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F0D3F" w:rsidRPr="00EF0D3F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7E44B0" w:rsidRPr="007E44B0">
          <w:rPr>
            <w:rFonts w:hAnsi="Times New Roman" w:ascii="Times New Roman"/>
            <w:sz w:val="24"/>
            <w:szCs w:val="24"/>
          </w:rPr>
          <w:t>803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7E44B0" w:rsidRPr="007E44B0">
      <w:rPr>
        <w:rFonts w:hAnsi="Times New Roman" w:ascii="Times New Roman"/>
        <w:sz w:val="24"/>
        <w:szCs w:val="24"/>
      </w:rPr>
      <w:t>803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7183"/>
    <w:rsid w:val="0056275F"/>
    <w:rsid w:val="005C613D"/>
    <w:rsid w:val="005D2474"/>
    <w:rsid w:val="006049E4"/>
    <w:rsid w:val="00641EA9"/>
    <w:rsid w:val="0066340F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70CC1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EF0D3F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I LEONARDO jednostavno društvo s ograničenom odgovornošću za pekarske usluge i trgovinu</izvorni_sadrzaj>
    <derivirana_varijabla naziv="DomainObject.Predmet.ProtustrankaFormated_1">  LEON I LEONARDO jednostavno društvo s ograničenom odgovornošću za pekarske usluge i trgovinu</derivirana_varijabla>
  </DomainObject.Predmet.ProtustrankaFormated>
  <DomainObject.Predmet.ProtustrankaFormatedOIB>
    <izvorni_sadrzaj>  LEON I LEONARDO jednostavno društvo s ograničenom odgovornošću za pekarske usluge i trgovinu, OIB 40882729471</izvorni_sadrzaj>
    <derivirana_varijabla naziv="DomainObject.Predmet.ProtustrankaFormatedOIB_1">  LEON I LEONARDO jednostavno društvo s ograničenom odgovornošću za pekarske usluge i trgovinu, OIB 40882729471</derivirana_varijabla>
  </DomainObject.Predmet.ProtustrankaFormatedOIB>
  <DomainObject.Predmet.ProtustrankaFormatedWithAdress>
    <izvorni_sadrzaj> LEON I LEONARDO jednostavno društvo s ograničenom odgovornošću za pekarske usluge i trgovinu, Uz poljanu 4, 21420 Bol</izvorni_sadrzaj>
    <derivirana_varijabla naziv="DomainObject.Predmet.ProtustrankaFormatedWithAdress_1"> LEON I LEONARDO jednostavno društvo s ograničenom odgovornošću za pekarske usluge i trgovinu, Uz poljanu 4, 21420 Bol</derivirana_varijabla>
  </DomainObject.Predmet.ProtustrankaFormatedWithAdress>
  <DomainObject.Predmet.ProtustrankaFormatedWithAdressOIB>
    <izvorni_sadrzaj> LEON I LEONARDO jednostavno društvo s ograničenom odgovornošću za pekarske usluge i trgovinu, OIB 40882729471, Uz poljanu 4, 21420 Bol</izvorni_sadrzaj>
    <derivirana_varijabla naziv="DomainObject.Predmet.ProtustrankaFormatedWithAdressOIB_1"> LEON I LEONARDO jednostavno društvo s ograničenom odgovornošću za pekarske usluge i trgovinu, OIB 40882729471, Uz poljanu 4, 21420 Bol</derivirana_varijabla>
  </DomainObject.Predmet.ProtustrankaFormatedWithAdressOIB>
  <DomainObject.Predmet.ProtustrankaWithAdress>
    <izvorni_sadrzaj>LEON I LEONARDO jednostavno društvo s ograničenom odgovornošću za pekarske usluge i trgovinu Uz poljanu 4, 21420 Bol</izvorni_sadrzaj>
    <derivirana_varijabla naziv="DomainObject.Predmet.ProtustrankaWithAdress_1">LEON I LEONARDO jednostavno društvo s ograničenom odgovornošću za pekarske usluge i trgovinu Uz poljanu 4, 21420 Bol</derivirana_varijabla>
  </DomainObject.Predmet.ProtustrankaWithAdress>
  <DomainObject.Predmet.ProtustrankaWithAdressOIB>
    <izvorni_sadrzaj>LEON I LEONARDO jednostavno društvo s ograničenom odgovornošću za pekarske usluge i trgovinu, OIB 40882729471, Uz poljanu 4, 21420 Bol</izvorni_sadrzaj>
    <derivirana_varijabla naziv="DomainObject.Predmet.ProtustrankaWithAdressOIB_1">LEON I LEONARDO jednostavno društvo s ograničenom odgovornošću za pekarske usluge i trgovinu, OIB 40882729471, Uz poljanu 4, 21420 Bol</derivirana_varijabla>
  </DomainObject.Predmet.ProtustrankaWithAdressOIB>
  <DomainObject.Predmet.ProtustrankaNazivFormated>
    <izvorni_sadrzaj>LEON I LEONARDO jednostavno društvo s ograničenom odgovornošću za pekarske usluge i trgovinu</izvorni_sadrzaj>
    <derivirana_varijabla naziv="DomainObject.Predmet.ProtustrankaNazivFormated_1">LEON I LEONARDO jednostavno društvo s ograničenom odgovornošću za pekarske usluge i trgovinu</derivirana_varijabla>
  </DomainObject.Predmet.ProtustrankaNazivFormated>
  <DomainObject.Predmet.ProtustrankaNazivFormatedOIB>
    <izvorni_sadrzaj>LEON I LEONARDO jednostavno društvo s ograničenom odgovornošću za pekarske usluge i trgovinu, OIB 40882729471</izvorni_sadrzaj>
    <derivirana_varijabla naziv="DomainObject.Predmet.ProtustrankaNazivFormatedOIB_1">LEON I LEONARDO jednostavno društvo s ograničenom odgovornošću za pekarske usluge i trgovinu, OIB 40882729471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139916.50</izvorni_sadrzaj>
    <derivirana_varijabla naziv="DomainObject.Predmet.TrenutnaVrijednost_1">139916.50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LEON I LEONARDO jednostavno društvo s ograničenom odgovornošću za pekarske usluge i trgovinu</item>
    </izvorni_sadrzaj>
    <derivirana_varijabla naziv="DomainObject.Predmet.ProtuStrankaListFormated_1">
      <item>LEON I LEONARDO jednostavno društvo s ograničenom odgovornošću za pekarske usluge i trgovinu</item>
    </derivirana_varijabla>
  </DomainObject.Predmet.ProtuStrankaListFormated>
  <DomainObject.Predmet.ProtuStrankaListFormatedOIB>
    <izvorni_sadrzaj>
      <item>LEON I LEONARDO jednostavno društvo s ograničenom odgovornošću za pekarske usluge i trgovinu, OIB 40882729471</item>
    </izvorni_sadrzaj>
    <derivirana_varijabla naziv="DomainObject.Predmet.ProtuStrankaListFormatedOIB_1">
      <item>LEON I LEONARDO jednostavno društvo s ograničenom odgovornošću za pekarske usluge i trgovinu, OIB 40882729471</item>
    </derivirana_varijabla>
  </DomainObject.Predmet.ProtuStrankaListFormatedOIB>
  <DomainObject.Predmet.ProtuStrankaListFormatedWithAdress>
    <izvorni_sadrzaj>
      <item>LEON I LEONARDO jednostavno društvo s ograničenom odgovornošću za pekarske usluge i trgovinu, Uz poljanu 4, 21420 Bol</item>
    </izvorni_sadrzaj>
    <derivirana_varijabla naziv="DomainObject.Predmet.ProtuStrankaListFormatedWithAdress_1">
      <item>LEON I LEONARDO jednostavno društvo s ograničenom odgovornošću za pekarske usluge i trgovinu, Uz poljanu 4, 21420 Bol</item>
    </derivirana_varijabla>
  </DomainObject.Predmet.ProtuStrankaListFormatedWithAdress>
  <DomainObject.Predmet.ProtuStrankaListFormatedWithAdressOIB>
    <izvorni_sadrzaj>
      <item>LEON I LEONARDO jednostavno društvo s ograničenom odgovornošću za pekarske usluge i trgovinu, OIB 40882729471, Uz poljanu 4, 21420 Bol</item>
    </izvorni_sadrzaj>
    <derivirana_varijabla naziv="DomainObject.Predmet.ProtuStrankaListFormatedWithAdressOIB_1">
      <item>LEON I LEONARDO jednostavno društvo s ograničenom odgovornošću za pekarske usluge i trgovinu, OIB 40882729471, Uz poljanu 4, 21420 Bol</item>
    </derivirana_varijabla>
  </DomainObject.Predmet.ProtuStrankaListFormatedWithAdressOIB>
  <DomainObject.Predmet.ProtuStrankaListNazivFormated>
    <izvorni_sadrzaj>
      <item>LEON I LEONARDO jednostavno društvo s ograničenom odgovornošću za pekarske usluge i trgovinu</item>
    </izvorni_sadrzaj>
    <derivirana_varijabla naziv="DomainObject.Predmet.ProtuStrankaListNazivFormated_1">
      <item>LEON I LEONARDO jednostavno društvo s ograničenom odgovornošću za pekarske usluge i trgovinu</item>
    </derivirana_varijabla>
  </DomainObject.Predmet.ProtuStrankaListNazivFormated>
  <DomainObject.Predmet.ProtuStrankaListNazivFormatedOIB>
    <izvorni_sadrzaj>
      <item>LEON I LEONARDO jednostavno društvo s ograničenom odgovornošću za pekarske usluge i trgovinu, OIB 40882729471</item>
    </izvorni_sadrzaj>
    <derivirana_varijabla naziv="DomainObject.Predmet.ProtuStrankaListNazivFormatedOIB_1">
      <item>LEON I LEONARDO jednostavno društvo s ograničenom odgovornošću za pekarske usluge i trgovinu, OIB 40882729471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LEON I LEONARDO jednostavno društvo s ograničenom odgovornošću za pekarske usluge i trgovinu</izvorni_sadrzaj>
    <derivirana_varijabla naziv="DomainObject.Predmet.ProtustrankaIDrugi_1">LEON I LEONARDO jednostavno društvo s ograničenom odgovornošću za pekarske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LEON I LEONARDO jednostavno društvo s ograničenom odgovornošću za pekarske usluge i trgovinu, OIB 40882729471, Uz poljanu 4, 21420 Bol</izvorni_sadrzaj>
    <derivirana_varijabla naziv="DomainObject.Predmet.ProtustrankaIDrugiAdressOIB_1">LEON I LEONARDO jednostavno društvo s ograničenom odgovornošću za pekarske usluge i trgovinu, OIB 40882729471, Uz poljanu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I LEONARDO jednostavno društvo s ograničenom odgovornošću za pekarske usluge i trgovinu</item>
      <item>FINANCIJSKA AGENCIJA, RC SPLIT</item>
    </izvorni_sadrzaj>
    <derivirana_varijabla naziv="DomainObject.Predmet.SudioniciListNaziv_1">
      <item>LEON I LEONARDO jednostavno društvo s ograničenom odgovornošću za pekarske usluge i trgovinu</item>
      <item>FINANCIJSKA AGENCIJA, RC SPLIT</item>
    </derivirana_varijabla>
  </DomainObject.Predmet.SudioniciListNaziv>
  <DomainObject.Predmet.SudioniciListAdressOIB>
    <izvorni_sadrzaj>
      <item>LEON I LEONARDO jednostavno društvo s ograničenom odgovornošću za pekarske usluge i trgovinu, OIB 40882729471, Uz poljanu 4,21420 Bol</item>
      <item>FINANCIJSKA AGENCIJA, RC SPLIT, OIB 85821130368, Mažuranićevo šetalište 24 b,21000 Split</item>
    </izvorni_sadrzaj>
    <derivirana_varijabla naziv="DomainObject.Predmet.SudioniciListAdressOIB_1">
      <item>LEON I LEONARDO jednostavno društvo s ograničenom odgovornošću za pekarske usluge i trgovinu, OIB 40882729471, Uz poljanu 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40882729471</item>
      <item>, OIB 85821130368</item>
    </izvorni_sadrzaj>
    <derivirana_varijabla naziv="DomainObject.Predmet.SudioniciListNazivOIB_1">
      <item>, OIB 40882729471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746</properties:Words>
  <properties:Characters>4086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2016-10-07T10:21:00Z</dcterms:created>
  <dc:creator>MINISTARSTVO PRAVOSUĐA</dc:creator>
  <cp:lastModifiedBy>Goran Radanović</cp:lastModifiedBy>
  <cp:lastPrinted>2016-10-10T06:38:00Z</cp:lastPrinted>
  <dcterms:modified xmlns:xsi="http://www.w3.org/2001/XMLSchema-instance" xsi:type="dcterms:W3CDTF">2016-10-10T09:42:00Z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