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0c00a" w14:paraId="f50c00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DB4A49">
        <w:t>1293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271B87" w:rsidRPr="00271B87">
        <w:t xml:space="preserve"> </w:t>
      </w:r>
      <w:r w:rsidR="00DB4A49" w:rsidRPr="00DB4A49">
        <w:t>FEI-YUE d.o.o. za trgovinu i usluge, Zagreb, Zagrebačka 191, MBS: 080439197 OIB: 90813221490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305461">
        <w:t>01</w:t>
      </w:r>
      <w:r w:rsidR="00D41F24">
        <w:t>.</w:t>
      </w:r>
      <w:r w:rsidR="003F6A60">
        <w:t>srpnja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DB4A49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DB4A49" w:rsidRPr="00DB4A49">
        <w:t>FEI-YUE d.o.o. za trgovinu i usluge, Zagreb, Zagrebačka 191, MBS: 080439197 OIB: 90813221490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DB4A49">
        <w:t xml:space="preserve">Jelenko Lehki, Pavla Hatza 10, Zagreb,  OIB 96068307857  </w:t>
      </w:r>
      <w:r w:rsidR="00DB4A49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DB4A49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271B87" w:rsidRPr="00271B87">
        <w:t xml:space="preserve"> </w:t>
      </w:r>
      <w:r w:rsidR="00DB4A49" w:rsidRPr="00DB4A49">
        <w:t>FEI-YUE d.o.o. za trgovinu i usluge, Zagreb, Zagrebačka 191, MBS: 080439197 OIB: 90813221490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DB4A49">
        <w:t>Zagreb</w:t>
      </w:r>
      <w:r>
        <w:t xml:space="preserve">, Podružnica </w:t>
      </w:r>
      <w:r w:rsidR="00DB4A49">
        <w:t>Zagreb</w:t>
      </w:r>
      <w:r>
        <w:t xml:space="preserve"> podnijela je dana </w:t>
      </w:r>
      <w:r w:rsidR="00DB4A49">
        <w:t>24</w:t>
      </w:r>
      <w:r w:rsidR="009A7A81">
        <w:t xml:space="preserve">. </w:t>
      </w:r>
      <w:r w:rsidR="00DB4A49">
        <w:t>veljače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DB4A49" w:rsidRPr="00DB4A49">
        <w:t>FEI-YUE d.o.o. za trgovinu i usluge, Zagreb, Zagrebačka 191, MBS: 080439197 OIB: 90813221490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DB4A49">
        <w:t>12</w:t>
      </w:r>
      <w:r w:rsidR="008319E5">
        <w:t xml:space="preserve">. </w:t>
      </w:r>
      <w:r w:rsidR="00305461">
        <w:t>svibnja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DB4A49">
        <w:t>1293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CB1AC8" w:rsidP="00CB1AC8" w:rsidR="00CB1AC8">
      <w:pPr>
        <w:jc w:val="right"/>
      </w:pPr>
      <w:r>
        <w:t>9 St-</w:t>
      </w:r>
      <w:r w:rsidR="00DB4A49">
        <w:t>1293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305461">
        <w:t>01</w:t>
      </w:r>
      <w:r w:rsidR="00606F8E">
        <w:t>.</w:t>
      </w:r>
      <w:r w:rsidR="00D41F24">
        <w:t xml:space="preserve"> </w:t>
      </w:r>
      <w:r w:rsidR="00305461">
        <w:t>srpnja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305461">
        <w:t>10</w:t>
      </w:r>
      <w:r>
        <w:t>/</w:t>
      </w:r>
      <w:r w:rsidR="00305461">
        <w:t>8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F6A60"/>
    <w:rsid w:val="0040522B"/>
    <w:rsid w:val="00423822"/>
    <w:rsid w:val="00437C48"/>
    <w:rsid w:val="00497FCF"/>
    <w:rsid w:val="004C6929"/>
    <w:rsid w:val="004D59A8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CB1AC8"/>
    <w:rsid w:val="00D21A2C"/>
    <w:rsid w:val="00D41F24"/>
    <w:rsid w:val="00D50D32"/>
    <w:rsid w:val="00DA464A"/>
    <w:rsid w:val="00DB4A49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7F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97FC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97FC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FC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FC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7F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97FC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97FC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FC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FC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St-1293/2016</izvorni_sadrzaj>
    <derivirana_varijabla naziv="DomainObject.Predmet.OznakaBroj_1">St-1293/2016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FEI-YUE d.o.o.</izvorni_sadrzaj>
    <derivirana_varijabla naziv="DomainObject.Predmet.ProtustrankaFormated_1">  FEI-YUE d.o.o.</derivirana_varijabla>
  </DomainObject.Predmet.ProtustrankaFormated>
  <DomainObject.Predmet.ProtustrankaFormatedOIB>
    <izvorni_sadrzaj>  FEI-YUE d.o.o., OIB 90813221490</izvorni_sadrzaj>
    <derivirana_varijabla naziv="DomainObject.Predmet.ProtustrankaFormatedOIB_1">  FEI-YUE d.o.o., OIB 90813221490</derivirana_varijabla>
  </DomainObject.Predmet.ProtustrankaFormatedOIB>
  <DomainObject.Predmet.ProtustrankaFormatedWithAdress>
    <izvorni_sadrzaj> FEI-YUE d.o.o., Zagrebačka 191, 10000 Zagreb</izvorni_sadrzaj>
    <derivirana_varijabla naziv="DomainObject.Predmet.ProtustrankaFormatedWithAdress_1"> FEI-YUE d.o.o., Zagrebačka 191, 10000 Zagreb</derivirana_varijabla>
  </DomainObject.Predmet.ProtustrankaFormatedWithAdress>
  <DomainObject.Predmet.ProtustrankaFormatedWithAdressOIB>
    <izvorni_sadrzaj> FEI-YUE d.o.o., OIB 90813221490, Zagrebačka 191, 10000 Zagreb</izvorni_sadrzaj>
    <derivirana_varijabla naziv="DomainObject.Predmet.ProtustrankaFormatedWithAdressOIB_1"> FEI-YUE d.o.o., OIB 90813221490, Zagrebačka 191, 10000 Zagreb</derivirana_varijabla>
  </DomainObject.Predmet.ProtustrankaFormatedWithAdressOIB>
  <DomainObject.Predmet.ProtustrankaWithAdress>
    <izvorni_sadrzaj>FEI-YUE d.o.o. Zagrebačka 191, 10000 Zagreb</izvorni_sadrzaj>
    <derivirana_varijabla naziv="DomainObject.Predmet.ProtustrankaWithAdress_1">FEI-YUE d.o.o. Zagrebačka 191, 10000 Zagreb</derivirana_varijabla>
  </DomainObject.Predmet.ProtustrankaWithAdress>
  <DomainObject.Predmet.ProtustrankaWithAdressOIB>
    <izvorni_sadrzaj>FEI-YUE d.o.o., OIB 90813221490, Zagrebačka 191, 10000 Zagreb</izvorni_sadrzaj>
    <derivirana_varijabla naziv="DomainObject.Predmet.ProtustrankaWithAdressOIB_1">FEI-YUE d.o.o., OIB 90813221490, Zagrebačka 191, 10000 Zagreb</derivirana_varijabla>
  </DomainObject.Predmet.ProtustrankaWithAdressOIB>
  <DomainObject.Predmet.ProtustrankaNazivFormated>
    <izvorni_sadrzaj>FEI-YUE d.o.o.</izvorni_sadrzaj>
    <derivirana_varijabla naziv="DomainObject.Predmet.ProtustrankaNazivFormated_1">FEI-YUE d.o.o.</derivirana_varijabla>
  </DomainObject.Predmet.ProtustrankaNazivFormated>
  <DomainObject.Predmet.ProtustrankaNazivFormatedOIB>
    <izvorni_sadrzaj>FEI-YUE d.o.o., OIB 90813221490</izvorni_sadrzaj>
    <derivirana_varijabla naziv="DomainObject.Predmet.ProtustrankaNazivFormatedOIB_1">FEI-YUE d.o.o., OIB 90813221490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FEI-YUE d.o.o.</item>
    </izvorni_sadrzaj>
    <derivirana_varijabla naziv="DomainObject.Predmet.ProtuStrankaListFormated_1">
      <item>FEI-YUE d.o.o.</item>
    </derivirana_varijabla>
  </DomainObject.Predmet.ProtuStrankaListFormated>
  <DomainObject.Predmet.ProtuStrankaListFormatedOIB>
    <izvorni_sadrzaj>
      <item>FEI-YUE d.o.o., OIB 90813221490</item>
    </izvorni_sadrzaj>
    <derivirana_varijabla naziv="DomainObject.Predmet.ProtuStrankaListFormatedOIB_1">
      <item>FEI-YUE d.o.o., OIB 90813221490</item>
    </derivirana_varijabla>
  </DomainObject.Predmet.ProtuStrankaListFormatedOIB>
  <DomainObject.Predmet.ProtuStrankaListFormatedWithAdress>
    <izvorni_sadrzaj>
      <item>FEI-YUE d.o.o., Zagrebačka 191, 10000 Zagreb</item>
    </izvorni_sadrzaj>
    <derivirana_varijabla naziv="DomainObject.Predmet.ProtuStrankaListFormatedWithAdress_1">
      <item>FEI-YUE d.o.o., Zagrebačka 191, 10000 Zagreb</item>
    </derivirana_varijabla>
  </DomainObject.Predmet.ProtuStrankaListFormatedWithAdress>
  <DomainObject.Predmet.ProtuStrankaListFormatedWithAdressOIB>
    <izvorni_sadrzaj>
      <item>FEI-YUE d.o.o., OIB 90813221490, Zagrebačka 191, 10000 Zagreb</item>
    </izvorni_sadrzaj>
    <derivirana_varijabla naziv="DomainObject.Predmet.ProtuStrankaListFormatedWithAdressOIB_1">
      <item>FEI-YUE d.o.o., OIB 90813221490, Zagrebačka 191, 10000 Zagreb</item>
    </derivirana_varijabla>
  </DomainObject.Predmet.ProtuStrankaListFormatedWithAdressOIB>
  <DomainObject.Predmet.ProtuStrankaListNazivFormated>
    <izvorni_sadrzaj>
      <item>FEI-YUE d.o.o.</item>
    </izvorni_sadrzaj>
    <derivirana_varijabla naziv="DomainObject.Predmet.ProtuStrankaListNazivFormated_1">
      <item>FEI-YUE d.o.o.</item>
    </derivirana_varijabla>
  </DomainObject.Predmet.ProtuStrankaListNazivFormated>
  <DomainObject.Predmet.ProtuStrankaListNazivFormatedOIB>
    <izvorni_sadrzaj>
      <item>FEI-YUE d.o.o., OIB 90813221490</item>
    </izvorni_sadrzaj>
    <derivirana_varijabla naziv="DomainObject.Predmet.ProtuStrankaListNazivFormatedOIB_1">
      <item>FEI-YUE d.o.o., OIB 90813221490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FEI-YUE d.o.o.</izvorni_sadrzaj>
    <derivirana_varijabla naziv="DomainObject.Predmet.ProtustrankaIDrugi_1">FEI-YUE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FEI-YUE d.o.o., OIB 90813221490, Zagrebačka 191, 10000 Zagreb</izvorni_sadrzaj>
    <derivirana_varijabla naziv="DomainObject.Predmet.ProtustrankaIDrugiAdressOIB_1">FEI-YUE d.o.o., OIB 90813221490, Zagrebačka 191,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FEI-YUE d.o.o.</item>
      <item>FINA Regionalni centar Zagreb</item>
    </izvorni_sadrzaj>
    <derivirana_varijabla naziv="DomainObject.Predmet.SudioniciListNaziv_1">
      <item>FEI-YUE d.o.o.</item>
      <item>FINA Regionalni centar Zagreb</item>
    </derivirana_varijabla>
  </DomainObject.Predmet.SudioniciListNaziv>
  <DomainObject.Predmet.SudioniciListAdressOIB>
    <izvorni_sadrzaj>
      <item>FEI-YUE d.o.o., OIB 90813221490, Zagrebačka 191,10000 Zagreb</item>
      <item>FINA Regionalni centar Zagreb, OIB 85821130368, Trg svibanjskih žrtava 1995. br.1,10000 Zagreb</item>
    </izvorni_sadrzaj>
    <derivirana_varijabla naziv="DomainObject.Predmet.SudioniciListAdressOIB_1">
      <item>FEI-YUE d.o.o., OIB 90813221490, Zagrebačka 191,10000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90813221490</item>
      <item>, OIB 85821130368</item>
    </izvorni_sadrzaj>
    <derivirana_varijabla naziv="DomainObject.Predmet.SudioniciListNazivOIB_1">
      <item>, OIB 90813221490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2257</properties:Characters>
  <properties:Lines>86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2016-07-01T10:23:00Z</dcterms:created>
  <dc:creator>korisnik</dc:creator>
  <cp:lastModifiedBy>Snježana Markotić Jurić</cp:lastModifiedBy>
  <cp:lastPrinted>2016-07-01T10:22:00Z</cp:lastPrinted>
  <dcterms:modified xmlns:xsi="http://www.w3.org/2001/XMLSchema-instance" xsi:type="dcterms:W3CDTF">2016-07-01T10:25:00Z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