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65548" w14:paraId="8365548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3F19B3">
        <w:rPr>
          <w:lang w:val="hr-HR"/>
        </w:rPr>
        <w:t>126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4426B6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3F19B3">
        <w:rPr>
          <w:lang w:val="hr-HR"/>
        </w:rPr>
        <w:t>FONDES</w:t>
      </w:r>
      <w:r w:rsidR="006418C9">
        <w:rPr>
          <w:lang w:val="hr-HR"/>
        </w:rPr>
        <w:t xml:space="preserve"> </w:t>
      </w:r>
      <w:r w:rsidR="0066343B">
        <w:rPr>
          <w:lang w:val="hr-HR"/>
        </w:rPr>
        <w:t>društvo s ograničenom odgovornošću za</w:t>
      </w:r>
      <w:r w:rsidR="003F19B3">
        <w:rPr>
          <w:lang w:val="hr-HR"/>
        </w:rPr>
        <w:t xml:space="preserve"> posredovanje </w:t>
      </w:r>
      <w:r w:rsidR="006418C9">
        <w:rPr>
          <w:lang w:val="hr-HR"/>
        </w:rPr>
        <w:t xml:space="preserve">i </w:t>
      </w:r>
      <w:r w:rsidR="003F19B3">
        <w:rPr>
          <w:lang w:val="hr-HR"/>
        </w:rPr>
        <w:t xml:space="preserve">trgovinu, Bjelovar, </w:t>
      </w:r>
      <w:proofErr w:type="spellStart"/>
      <w:r w:rsidR="003F19B3">
        <w:rPr>
          <w:lang w:val="hr-HR"/>
        </w:rPr>
        <w:t>Gundulićeva</w:t>
      </w:r>
      <w:proofErr w:type="spellEnd"/>
      <w:r w:rsidR="003F19B3">
        <w:rPr>
          <w:lang w:val="hr-HR"/>
        </w:rPr>
        <w:t xml:space="preserve"> 1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3F19B3">
        <w:rPr>
          <w:lang w:val="hr-HR"/>
        </w:rPr>
        <w:t>010049637</w:t>
      </w:r>
      <w:r w:rsidR="003734FC">
        <w:rPr>
          <w:lang w:val="hr-HR"/>
        </w:rPr>
        <w:t xml:space="preserve">, OIB: </w:t>
      </w:r>
      <w:r w:rsidR="003F19B3">
        <w:rPr>
          <w:lang w:val="hr-HR"/>
        </w:rPr>
        <w:t>94021657836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4426B6">
        <w:rPr>
          <w:lang w:val="hr-HR"/>
        </w:rPr>
        <w:t>1</w:t>
      </w:r>
      <w:r w:rsidR="003F19B3">
        <w:rPr>
          <w:lang w:val="hr-HR"/>
        </w:rPr>
        <w:t>26</w:t>
      </w:r>
      <w:r w:rsidRPr="000664E3">
        <w:rPr>
          <w:lang w:val="hr-HR"/>
        </w:rPr>
        <w:t>/201</w:t>
      </w:r>
      <w:r w:rsidR="004426B6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F19B3">
        <w:rPr>
          <w:lang w:val="hr-HR"/>
        </w:rPr>
        <w:t>42.231,09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3F19B3">
        <w:rPr>
          <w:lang w:val="hr-HR"/>
        </w:rPr>
        <w:t xml:space="preserve">Sunčana </w:t>
      </w:r>
      <w:proofErr w:type="spellStart"/>
      <w:r w:rsidR="003F19B3">
        <w:rPr>
          <w:lang w:val="hr-HR"/>
        </w:rPr>
        <w:t>Žmarić</w:t>
      </w:r>
      <w:proofErr w:type="spellEnd"/>
      <w:r w:rsidR="003F19B3">
        <w:rPr>
          <w:lang w:val="hr-HR"/>
        </w:rPr>
        <w:t xml:space="preserve"> iz Bjelovara, ulica </w:t>
      </w:r>
      <w:proofErr w:type="spellStart"/>
      <w:r w:rsidR="003F19B3">
        <w:rPr>
          <w:lang w:val="hr-HR"/>
        </w:rPr>
        <w:t>Jurja</w:t>
      </w:r>
      <w:proofErr w:type="spellEnd"/>
      <w:r w:rsidR="003F19B3">
        <w:rPr>
          <w:lang w:val="hr-HR"/>
        </w:rPr>
        <w:t xml:space="preserve"> </w:t>
      </w:r>
      <w:proofErr w:type="spellStart"/>
      <w:r w:rsidR="003F19B3">
        <w:rPr>
          <w:lang w:val="hr-HR"/>
        </w:rPr>
        <w:t>Haulika</w:t>
      </w:r>
      <w:proofErr w:type="spellEnd"/>
      <w:r w:rsidR="003F19B3">
        <w:rPr>
          <w:lang w:val="hr-HR"/>
        </w:rPr>
        <w:t xml:space="preserve"> 10,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F19B3">
        <w:rPr>
          <w:lang w:val="hr-HR"/>
        </w:rPr>
        <w:t>96050227478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3F19B3">
        <w:rPr>
          <w:lang w:val="hr-HR"/>
        </w:rPr>
        <w:t>7. ožujka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4426B6" w:rsidP="000664E3" w:rsidR="004426B6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3F19B3">
        <w:rPr>
          <w:lang w:val="hr-HR"/>
        </w:rPr>
        <w:t>7</w:t>
      </w:r>
      <w:r w:rsidR="0094317E">
        <w:rPr>
          <w:lang w:val="hr-HR"/>
        </w:rPr>
        <w:t>.</w:t>
      </w:r>
      <w:r w:rsidR="003F19B3">
        <w:rPr>
          <w:lang w:val="hr-HR"/>
        </w:rPr>
        <w:t>3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48B" w:rsidR="0023648B">
      <w:r>
        <w:separator/>
      </w:r>
    </w:p>
  </w:endnote>
  <w:endnote w:id="0" w:type="continuationSeparator">
    <w:p w:rsidRDefault="0023648B" w:rsidR="00236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48B" w:rsidR="0023648B">
      <w:r>
        <w:separator/>
      </w:r>
    </w:p>
  </w:footnote>
  <w:footnote w:id="0" w:type="continuationSeparator">
    <w:p w:rsidRDefault="0023648B" w:rsidR="00236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3648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F19B3"/>
    <w:rsid w:val="00411530"/>
    <w:rsid w:val="00411D8A"/>
    <w:rsid w:val="00425CF6"/>
    <w:rsid w:val="004368C8"/>
    <w:rsid w:val="004426B6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11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D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D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D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D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11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D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D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D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D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FONDES društvo s ograničenom odgovornošću za posredovanje i trgovinu, Bjelovar zastupanog po punomoćniku Sunčana Žmarić</izvorni_sadrzaj>
    <derivirana_varijabla naziv="DomainObject.Predmet.ProtustrankaFormated_1">  FONDES društvo s ograničenom odgovornošću za posredovanje i trgovinu, Bjelovar zastupanog po punomoćniku Sunčana Žmarić</derivirana_varijabla>
  </DomainObject.Predmet.ProtustrankaFormated>
  <DomainObject.Predmet.ProtustrankaFormatedOIB>
    <izvorni_sadrzaj>  FONDES društvo s ograničenom odgovornošću za posredovanje i trgovinu, Bjelovar, OIB 94021657836 zastupanog po punomoćniku Sunčana Žmarić</izvorni_sadrzaj>
    <derivirana_varijabla naziv="DomainObject.Predmet.ProtustrankaFormatedOIB_1">  FONDES društvo s ograničenom odgovornošću za posredovanje i trgovinu, Bjelovar, OIB 94021657836 zastupanog po punomoćniku Sunčana Žmarić</derivirana_varijabla>
  </DomainObject.Predmet.ProtustrankaFormatedOIB>
  <DomainObject.Predmet.ProtustrankaFormatedWithAdress>
    <izvorni_sadrzaj> FONDES društvo s ograničenom odgovornošću za posredovanje i trgovinu, Bjelovar, Gundulićeva 1, 43000 Bjelovar zastupanog po punomoćniku Sunčana Žmarić</izvorni_sadrzaj>
    <derivirana_varijabla naziv="DomainObject.Predmet.ProtustrankaFormatedWithAdress_1"> FONDES društvo s ograničenom odgovornošću za posredovanje i trgovinu, Bjelovar, Gundulićeva 1, 43000 Bjelovar zastupanog po punomoćniku Sunčana Žmarić</derivirana_varijabla>
  </DomainObject.Predmet.ProtustrankaFormatedWithAdress>
  <DomainObject.Predmet.ProtustrankaFormatedWithAdressOIB>
    <izvorni_sadrzaj> FONDES društvo s ograničenom odgovornošću za posredovanje i trgovinu, Bjelovar, OIB 94021657836, Gundulićeva 1, 43000 Bjelovar zastupanog po punomoćniku Sunčana Žmarić</izvorni_sadrzaj>
    <derivirana_varijabla naziv="DomainObject.Predmet.ProtustrankaFormatedWithAdressOIB_1"> FONDES društvo s ograničenom odgovornošću za posredovanje i trgovinu, Bjelovar, OIB 94021657836, Gundulićeva 1, 43000 Bjelovar zastupanog po punomoćniku Sunčana Žmarić</derivirana_varijabla>
  </DomainObject.Predmet.ProtustrankaFormatedWithAdressOIB>
  <DomainObject.Predmet.ProtustrankaWithAdress>
    <izvorni_sadrzaj>FONDES društvo s ograničenom odgovornošću za posredovanje i trgovinu, Bjelovar Gundulićeva 1, 43000 Bjelovar</izvorni_sadrzaj>
    <derivirana_varijabla naziv="DomainObject.Predmet.ProtustrankaWithAdress_1">FONDES društvo s ograničenom odgovornošću za posredovanje i trgovinu, Bjelovar Gundulićeva 1, 43000 Bjelovar</derivirana_varijabla>
  </DomainObject.Predmet.ProtustrankaWithAdress>
  <DomainObject.Predmet.ProtustrankaWithAdressOIB>
    <izvorni_sadrzaj>FONDES društvo s ograničenom odgovornošću za posredovanje i trgovinu, Bjelovar, OIB 94021657836, Gundulićeva 1, 43000 Bjelovar</izvorni_sadrzaj>
    <derivirana_varijabla naziv="DomainObject.Predmet.ProtustrankaWithAdressOIB_1">FONDES društvo s ograničenom odgovornošću za posredovanje i trgovinu, Bjelovar, OIB 94021657836, Gundulićeva 1, 43000 Bjelovar</derivirana_varijabla>
  </DomainObject.Predmet.ProtustrankaWithAdressOIB>
  <DomainObject.Predmet.ProtustrankaNazivFormated>
    <izvorni_sadrzaj>FONDES društvo s ograničenom odgovornošću za posredovanje i trgovinu, Bjelovar</izvorni_sadrzaj>
    <derivirana_varijabla naziv="DomainObject.Predmet.ProtustrankaNazivFormated_1">FONDES društvo s ograničenom odgovornošću za posredovanje i trgovinu, Bjelovar</derivirana_varijabla>
  </DomainObject.Predmet.ProtustrankaNazivFormated>
  <DomainObject.Predmet.ProtustrankaNazivFormatedOIB>
    <izvorni_sadrzaj>FONDES društvo s ograničenom odgovornošću za posredovanje i trgovinu, Bjelovar, OIB 94021657836</izvorni_sadrzaj>
    <derivirana_varijabla naziv="DomainObject.Predmet.ProtustrankaNazivFormatedOIB_1">FONDES društvo s ograničenom odgovornošću za posredovanje i trgovinu, Bjelovar, OIB 94021657836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FONDES društvo s ograničenom odgovornošću za posredovanje i trgovinu, Bjelovar zastupanog po punomoćniku Sunčana Žmarić</item>
    </izvorni_sadrzaj>
    <derivirana_varijabla naziv="DomainObject.Predmet.ProtuStrankaListFormated_1">
      <item>FONDES društvo s ograničenom odgovornošću za posredovanje i trgovinu, Bjelovar zastupanog po punomoćniku Sunčana Žmarić</item>
    </derivirana_varijabla>
  </DomainObject.Predmet.ProtuStrankaListFormated>
  <DomainObject.Predmet.ProtuStrankaListFormatedOIB>
    <izvorni_sadrzaj>
      <item>FONDES društvo s ograničenom odgovornošću za posredovanje i trgovinu, Bjelovar, OIB 94021657836 zastupanog po punomoćniku Sunčana Žmarić</item>
    </izvorni_sadrzaj>
    <derivirana_varijabla naziv="DomainObject.Predmet.ProtuStrankaListFormatedOIB_1">
      <item>FONDES društvo s ograničenom odgovornošću za posredovanje i trgovinu, Bjelovar, OIB 94021657836 zastupanog po punomoćniku Sunčana Žmarić</item>
    </derivirana_varijabla>
  </DomainObject.Predmet.ProtuStrankaListFormatedOIB>
  <DomainObject.Predmet.ProtuStrankaListFormatedWithAdress>
    <izvorni_sadrzaj>
      <item>FONDES društvo s ograničenom odgovornošću za posredovanje i trgovinu, Bjelovar, Gundulićeva 1, 43000 Bjelovar zastupanog po punomoćniku Sunčana Žmarić</item>
    </izvorni_sadrzaj>
    <derivirana_varijabla naziv="DomainObject.Predmet.ProtuStrankaListFormatedWithAdress_1">
      <item>FONDES društvo s ograničenom odgovornošću za posredovanje i trgovinu, Bjelovar, Gundulićeva 1, 43000 Bjelovar zastupanog po punomoćniku Sunčana Žmarić</item>
    </derivirana_varijabla>
  </DomainObject.Predmet.ProtuStrankaListFormatedWithAdress>
  <DomainObject.Predmet.ProtuStrankaListFormatedWithAdressOIB>
    <izvorni_sadrzaj>
      <item>FONDES društvo s ograničenom odgovornošću za posredovanje i trgovinu, Bjelovar, OIB 94021657836, Gundulićeva 1, 43000 Bjelovar zastupanog po punomoćniku Sunčana Žmarić</item>
    </izvorni_sadrzaj>
    <derivirana_varijabla naziv="DomainObject.Predmet.ProtuStrankaListFormatedWithAdressOIB_1">
      <item>FONDES društvo s ograničenom odgovornošću za posredovanje i trgovinu, Bjelovar, OIB 94021657836, Gundulićeva 1, 43000 Bjelovar zastupanog po punomoćniku Sunčana Žmarić</item>
    </derivirana_varijabla>
  </DomainObject.Predmet.ProtuStrankaListFormatedWithAdressOIB>
  <DomainObject.Predmet.ProtuStrankaListNazivFormated>
    <izvorni_sadrzaj>
      <item>FONDES društvo s ograničenom odgovornošću za posredovanje i trgovinu, Bjelovar</item>
    </izvorni_sadrzaj>
    <derivirana_varijabla naziv="DomainObject.Predmet.ProtuStrankaListNazivFormated_1">
      <item>FONDES društvo s ograničenom odgovornošću za posredovanje i trgovinu, Bjelovar</item>
    </derivirana_varijabla>
  </DomainObject.Predmet.ProtuStrankaListNazivFormated>
  <DomainObject.Predmet.ProtuStrankaListNazivFormatedOIB>
    <izvorni_sadrzaj>
      <item>FONDES društvo s ograničenom odgovornošću za posredovanje i trgovinu, Bjelovar, OIB 94021657836</item>
    </izvorni_sadrzaj>
    <derivirana_varijabla naziv="DomainObject.Predmet.ProtuStrankaListNazivFormatedOIB_1">
      <item>FONDES društvo s ograničenom odgovornošću za posredovanje i trgovinu, Bjelovar, OIB 94021657836</item>
    </derivirana_varijabla>
  </DomainObject.Predmet.ProtuStrankaListNazivFormatedOIB>
  <DomainObject.Predmet.OstaliListFormated>
    <izvorni_sadrzaj>
      <item>Sunčana Žmarić punomoćnik sudionika u postupku FONDES društvo s ograničenom odgovornošću za posredovanje i trgovinu, Bjelovar</item>
    </izvorni_sadrzaj>
    <derivirana_varijabla naziv="DomainObject.Predmet.OstaliListFormated_1">
      <item>Sunčana Žmarić punomoćnik sudionika u postupku FONDES društvo s ograničenom odgovornošću za posredovanje i trgovinu, Bjelovar</item>
    </derivirana_varijabla>
  </DomainObject.Predmet.OstaliListFormated>
  <DomainObject.Predmet.OstaliListFormatedOIB>
    <izvorni_sadrzaj>
      <item>Sunčana Žmarić, OIB 96050227478 punomoćnik sudionika u postupku FONDES društvo s ograničenom odgovornošću za posredovanje i trgovinu, Bjelovar</item>
    </izvorni_sadrzaj>
    <derivirana_varijabla naziv="DomainObject.Predmet.OstaliListFormatedOIB_1">
      <item>Sunčana Žmarić, OIB 96050227478 punomoćnik sudionika u postupku FONDES društvo s ograničenom odgovornošću za posredovanje i trgovinu, Bjelovar</item>
    </derivirana_varijabla>
  </DomainObject.Predmet.OstaliListFormatedOIB>
  <DomainObject.Predmet.OstaliListFormatedWithAdress>
    <izvorni_sadrzaj>
      <item>Sunčana Žmarić, Jurja Haulika 10, 43000 Bjelovar punomoćnik sudionika u postupku FONDES društvo s ograničenom odgovornošću za posredovanje i trgovinu, Bjelovar</item>
    </izvorni_sadrzaj>
    <derivirana_varijabla naziv="DomainObject.Predmet.OstaliListFormatedWithAdress_1">
      <item>Sunčana Žmarić, Jurja Haulika 10, 43000 Bjelovar punomoćnik sudionika u postupku FONDES društvo s ograničenom odgovornošću za posredovanje i trgovinu, Bjelovar</item>
    </derivirana_varijabla>
  </DomainObject.Predmet.OstaliListFormatedWithAdress>
  <DomainObject.Predmet.OstaliListFormatedWithAdressOIB>
    <izvorni_sadrzaj>
      <item>Sunčana Žmarić, OIB 96050227478, Jurja Haulika 10, 43000 Bjelovar punomoćnik sudionika u postupku FONDES društvo s ograničenom odgovornošću za posredovanje i trgovinu, Bjelovar</item>
    </izvorni_sadrzaj>
    <derivirana_varijabla naziv="DomainObject.Predmet.OstaliListFormatedWithAdressOIB_1">
      <item>Sunčana Žmarić, OIB 96050227478, Jurja Haulika 10, 43000 Bjelovar punomoćnik sudionika u postupku FONDES društvo s ograničenom odgovornošću za posredovanje i trgovinu, Bjelovar</item>
    </derivirana_varijabla>
  </DomainObject.Predmet.OstaliListFormatedWithAdressOIB>
  <DomainObject.Predmet.OstaliListNazivFormated>
    <izvorni_sadrzaj>
      <item>Sunčana Žmarić</item>
    </izvorni_sadrzaj>
    <derivirana_varijabla naziv="DomainObject.Predmet.OstaliListNazivFormated_1">
      <item>Sunčana Žmarić</item>
    </derivirana_varijabla>
  </DomainObject.Predmet.OstaliListNazivFormated>
  <DomainObject.Predmet.OstaliListNazivFormatedOIB>
    <izvorni_sadrzaj>
      <item>Sunčana Žmarić, OIB 96050227478</item>
    </izvorni_sadrzaj>
    <derivirana_varijabla naziv="DomainObject.Predmet.OstaliListNazivFormatedOIB_1">
      <item>Sunčana Žmarić, OIB 96050227478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FONDES društvo s ograničenom odgovornošću za posredovanje i trgovinu, Bjelovar</izvorni_sadrzaj>
    <derivirana_varijabla naziv="DomainObject.Predmet.ProtustrankaIDrugi_1">FONDES društvo s ograničenom odgovornošću za posredovanje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FONDES društvo s ograničenom odgovornošću za posredovanje i trgovinu, Bjelovar, OIB 94021657836, Gundulićeva 1, 43000 Bjelovar</izvorni_sadrzaj>
    <derivirana_varijabla naziv="DomainObject.Predmet.ProtustrankaIDrugiAdressOIB_1">FONDES društvo s ograničenom odgovornošću za posredovanje i trgovinu, Bjelovar, OIB 94021657836, Gundulićeva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FONDES društvo s ograničenom odgovornošću za posredovanje i trgovinu, Bjelovar</item>
      <item>Sunčana Žmarić</item>
    </izvorni_sadrzaj>
    <derivirana_varijabla naziv="DomainObject.Predmet.SudioniciListNaziv_1">
      <item>FINA, RC ZAGREB, Podružnica Bjelovar</item>
      <item>FONDES društvo s ograničenom odgovornošću za posredovanje i trgovinu, Bjelovar</item>
      <item>Sunčana Žmarić</item>
    </derivirana_varijabla>
  </DomainObject.Predmet.SudioniciListNaziv>
  <DomainObject.Predmet.SudioniciListAdressOIB>
    <izvorni_sadrzaj>
      <item>FINA, RC ZAGREB, Podružnica Bjelovar, OIB 85821130368, F. Supila 4,43000 Bjelovar</item>
      <item>FONDES društvo s ograničenom odgovornošću za posredovanje i trgovinu, Bjelovar, OIB 94021657836, Gundulićeva 1,43000 Bjelovar</item>
      <item>Sunčana Žmarić, OIB 96050227478, Jurja Haulika 10,43000 Bjelovar</item>
    </izvorni_sadrzaj>
    <derivirana_varijabla naziv="DomainObject.Predmet.SudioniciListAdressOIB_1">
      <item>FINA, RC ZAGREB, Podružnica Bjelovar, OIB 85821130368, F. Supila 4,43000 Bjelovar</item>
      <item>FONDES društvo s ograničenom odgovornošću za posredovanje i trgovinu, Bjelovar, OIB 94021657836, Gundulićeva 1,43000 Bjelovar</item>
      <item>Sunčana Žmarić, OIB 96050227478, Jurja Haulika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94021657836</item>
      <item>, OIB 96050227478</item>
    </izvorni_sadrzaj>
    <derivirana_varijabla naziv="DomainObject.Predmet.SudioniciListNazivOIB_1">
      <item>, OIB 85821130368</item>
      <item>, OIB 94021657836</item>
      <item>, OIB 96050227478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302</properties:Words>
  <properties:Characters>1708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2016-03-07T08:28:00Z</dcterms:created>
  <dc:creator>553y7k3</dc:creator>
  <cp:lastModifiedBy>Željka Vitez</cp:lastModifiedBy>
  <cp:lastPrinted>2016-03-07T08:28:00Z</cp:lastPrinted>
  <dcterms:modified xmlns:xsi="http://www.w3.org/2001/XMLSchema-instance" xsi:type="dcterms:W3CDTF">2016-03-07T10:49:00Z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