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c95fd8" w14:paraId="4c95fd8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C05C55">
        <w:rPr>
          <w:rFonts w:hAnsi="Times New Roman" w:ascii="Times New Roman"/>
          <w:sz w:val="24"/>
        </w:rPr>
        <w:t>567/16</w:t>
      </w:r>
      <w:r w:rsidR="00390E1F">
        <w:rPr>
          <w:rFonts w:hAnsi="Times New Roman" w:ascii="Times New Roman"/>
          <w:sz w:val="24"/>
        </w:rPr>
        <w:t>-51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027480">
        <w:rPr>
          <w:rFonts w:hAnsi="Times New Roman" w:ascii="Times New Roman"/>
          <w:sz w:val="24"/>
        </w:rPr>
        <w:t xml:space="preserve"> </w:t>
      </w:r>
      <w:r w:rsidR="00C05C55" w:rsidRPr="00C05C55">
        <w:rPr>
          <w:rFonts w:hAnsi="Times New Roman" w:ascii="Times New Roman"/>
          <w:sz w:val="24"/>
        </w:rPr>
        <w:t>CENTAR ZA GRAĐEVINARSTVO d.o.o. u stečaju, Zagreb, Petrova 53, OIB: 49389525386</w:t>
      </w:r>
      <w:r w:rsidR="00C05C55">
        <w:rPr>
          <w:rFonts w:hAnsi="Times New Roman" w:ascii="Times New Roman"/>
          <w:sz w:val="24"/>
        </w:rPr>
        <w:t xml:space="preserve">, 28. lipnja </w:t>
      </w:r>
      <w:r w:rsidR="00027480">
        <w:rPr>
          <w:rFonts w:hAnsi="Times New Roman" w:ascii="Times New Roman"/>
          <w:sz w:val="24"/>
        </w:rPr>
        <w:t>201</w:t>
      </w:r>
      <w:r w:rsidR="00C05C55">
        <w:rPr>
          <w:rFonts w:hAnsi="Times New Roman" w:ascii="Times New Roman"/>
          <w:sz w:val="24"/>
        </w:rPr>
        <w:t>8</w:t>
      </w:r>
      <w:r w:rsidR="00027480">
        <w:rPr>
          <w:rFonts w:hAnsi="Times New Roman" w:ascii="Times New Roman"/>
          <w:sz w:val="24"/>
        </w:rPr>
        <w:t>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kupac </w:t>
      </w:r>
      <w:r w:rsidR="00C05C55" w:rsidRPr="00C05C55">
        <w:rPr>
          <w:rFonts w:cs="Tahoma" w:hAnsi="Times New Roman" w:ascii="Times New Roman"/>
          <w:sz w:val="24"/>
        </w:rPr>
        <w:t>ILIRICUM d.o.o. Vis, Hvarska 15, OIB:</w:t>
      </w:r>
      <w:r w:rsidR="00C05C55" w:rsidRPr="00C05C55">
        <w:rPr>
          <w:rFonts w:cs="Tahoma" w:hAnsi="Times New Roman" w:ascii="Times New Roman"/>
          <w:b/>
          <w:bCs/>
          <w:sz w:val="24"/>
        </w:rPr>
        <w:t xml:space="preserve"> </w:t>
      </w:r>
      <w:r w:rsidR="00C05C55" w:rsidRPr="00C05C55">
        <w:rPr>
          <w:rFonts w:cs="Tahoma" w:hAnsi="Times New Roman" w:ascii="Times New Roman"/>
          <w:bCs/>
          <w:sz w:val="24"/>
        </w:rPr>
        <w:t>87855650060</w:t>
      </w:r>
      <w:r w:rsidR="006C569D">
        <w:rPr>
          <w:rFonts w:cs="Tahoma" w:hAnsi="Times New Roman" w:ascii="Times New Roman"/>
          <w:sz w:val="24"/>
        </w:rPr>
        <w:t xml:space="preserve"> </w:t>
      </w:r>
      <w:r w:rsidRPr="00027480">
        <w:rPr>
          <w:rFonts w:cs="Tahoma" w:hAnsi="Times New Roman" w:ascii="Times New Roman"/>
          <w:sz w:val="24"/>
        </w:rPr>
        <w:t>u cijelosti uplatio kupovninu prema pravomoćnom rješenju o dosudi ovoga suda posl. broj St-</w:t>
      </w:r>
      <w:r w:rsidR="00C05C55">
        <w:rPr>
          <w:rFonts w:cs="Tahoma" w:hAnsi="Times New Roman" w:ascii="Times New Roman"/>
          <w:sz w:val="24"/>
        </w:rPr>
        <w:t>567/16-41 od 17. svibnja 2018.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D764C3" w:rsidR="00D764C3" w:rsidRPr="00D764C3">
      <w:pPr>
        <w:numPr>
          <w:ilvl w:val="0"/>
          <w:numId w:val="6"/>
        </w:numPr>
        <w:spacing w:after="240"/>
        <w:rPr>
          <w:rFonts w:hAnsi="Times New Roman" w:ascii="Times New Roman"/>
          <w:sz w:val="24"/>
        </w:rPr>
      </w:pPr>
      <w:r w:rsidRPr="00027480">
        <w:rPr>
          <w:rFonts w:hAnsi="Times New Roman" w:ascii="Times New Roman"/>
          <w:sz w:val="24"/>
        </w:rPr>
        <w:t xml:space="preserve">Na nekretnini stečajnog dužnika </w:t>
      </w:r>
      <w:r w:rsidR="00D764C3" w:rsidRPr="00D764C3">
        <w:rPr>
          <w:rFonts w:hAnsi="Times New Roman" w:ascii="Times New Roman"/>
          <w:sz w:val="24"/>
        </w:rPr>
        <w:t>upisan</w:t>
      </w:r>
      <w:r w:rsidR="00D764C3">
        <w:rPr>
          <w:rFonts w:hAnsi="Times New Roman" w:ascii="Times New Roman"/>
          <w:sz w:val="24"/>
        </w:rPr>
        <w:t>oj</w:t>
      </w:r>
      <w:r w:rsidR="00D764C3" w:rsidRPr="00D764C3">
        <w:rPr>
          <w:rFonts w:hAnsi="Times New Roman" w:ascii="Times New Roman"/>
          <w:sz w:val="24"/>
        </w:rPr>
        <w:t xml:space="preserve"> u zk. ul. 7385 k.o. Grad Zagreb, , čkbr. 1722/4, 1723/1, 1723/7, 1723/20, 1723/21, 1723/22, 1723/23, 1724/2 i 1724/3, kao društveno vlasništvo u AI - JEDINSTVENI STAMBENI OBJEKT SAGRAĐEN NA ZKČBR. 1722/4, 1723/1, 1723/20, 1723/21, 1723/22, 1723/23, 1724/2, 1724/3, 1723/7 - 47. Suvlasni</w:t>
      </w:r>
      <w:r w:rsidR="00D764C3" w:rsidRPr="00D764C3">
        <w:rPr>
          <w:rFonts w:hAnsi="Times New Roman" w:ascii="Times New Roman" w:hint="eastAsia"/>
          <w:sz w:val="24"/>
        </w:rPr>
        <w:t>č</w:t>
      </w:r>
      <w:r w:rsidR="00D764C3" w:rsidRPr="00D764C3">
        <w:rPr>
          <w:rFonts w:hAnsi="Times New Roman" w:ascii="Times New Roman"/>
          <w:sz w:val="24"/>
        </w:rPr>
        <w:t>ki dio s neodre</w:t>
      </w:r>
      <w:r w:rsidR="00D764C3" w:rsidRPr="00D764C3">
        <w:rPr>
          <w:rFonts w:hAnsi="Times New Roman" w:ascii="Times New Roman" w:hint="eastAsia"/>
          <w:sz w:val="24"/>
        </w:rPr>
        <w:t>đ</w:t>
      </w:r>
      <w:r w:rsidR="00D764C3" w:rsidRPr="00D764C3">
        <w:rPr>
          <w:rFonts w:hAnsi="Times New Roman" w:ascii="Times New Roman"/>
          <w:sz w:val="24"/>
        </w:rPr>
        <w:t xml:space="preserve">enim omjerom ETAŽNO VLASNIŠTVO (E-47) - 1. Lokal - oznake L 6/b u prizemlju površine 75,35 </w:t>
      </w:r>
      <w:r w:rsidR="00D764C3" w:rsidRPr="00D764C3">
        <w:rPr>
          <w:rFonts w:hAnsi="Times New Roman" w:ascii="Times New Roman" w:hint="eastAsia"/>
          <w:sz w:val="24"/>
        </w:rPr>
        <w:t>č</w:t>
      </w:r>
      <w:r w:rsidR="00D764C3" w:rsidRPr="00D764C3">
        <w:rPr>
          <w:rFonts w:hAnsi="Times New Roman" w:ascii="Times New Roman"/>
          <w:sz w:val="24"/>
        </w:rPr>
        <w:t xml:space="preserve">m - VII. (sedmi) ulaz, Petrova 53/1       </w:t>
      </w:r>
    </w:p>
    <w:p w:rsidRDefault="008D75FB" w:rsidP="006C569D" w:rsidR="00027480">
      <w:pPr>
        <w:spacing w:after="24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C05C55">
        <w:rPr>
          <w:rFonts w:hAnsi="Times New Roman" w:ascii="Times New Roman"/>
          <w:b/>
          <w:sz w:val="24"/>
        </w:rPr>
        <w:t xml:space="preserve">prava </w:t>
      </w:r>
      <w:r w:rsidRPr="008D75FB">
        <w:rPr>
          <w:rFonts w:hAnsi="Times New Roman" w:ascii="Times New Roman"/>
          <w:b/>
          <w:sz w:val="24"/>
        </w:rPr>
        <w:t>vlasništva za korist</w:t>
      </w:r>
      <w:r w:rsidR="00C05C55">
        <w:rPr>
          <w:rFonts w:hAnsi="Times New Roman" w:ascii="Times New Roman"/>
          <w:b/>
          <w:sz w:val="24"/>
        </w:rPr>
        <w:t xml:space="preserve">: </w:t>
      </w:r>
      <w:r w:rsidR="00C05C55" w:rsidRPr="00C05C55">
        <w:rPr>
          <w:rFonts w:cs="Tahoma" w:hAnsi="Times New Roman" w:ascii="Times New Roman"/>
          <w:sz w:val="24"/>
        </w:rPr>
        <w:t>ILIRICUM d.o.o. Vis, Hvarska 15, OIB:</w:t>
      </w:r>
      <w:r w:rsidR="00C05C55" w:rsidRPr="00C05C55">
        <w:rPr>
          <w:rFonts w:cs="Tahoma" w:hAnsi="Times New Roman" w:ascii="Times New Roman"/>
          <w:b/>
          <w:bCs/>
          <w:sz w:val="24"/>
        </w:rPr>
        <w:t xml:space="preserve"> </w:t>
      </w:r>
      <w:r w:rsidR="00C05C55" w:rsidRPr="00C05C55">
        <w:rPr>
          <w:rFonts w:cs="Tahoma" w:hAnsi="Times New Roman" w:ascii="Times New Roman"/>
          <w:bCs/>
          <w:sz w:val="24"/>
        </w:rPr>
        <w:t>87855650060</w:t>
      </w:r>
      <w:r w:rsidR="00C05C55">
        <w:rPr>
          <w:rFonts w:cs="Tahoma" w:hAnsi="Times New Roman" w:ascii="Times New Roman"/>
          <w:bCs/>
          <w:sz w:val="24"/>
        </w:rPr>
        <w:t>.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8D75FB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1D3FBC" w:rsidRPr="00514E94">
        <w:rPr>
          <w:rFonts w:cs="Tahoma" w:hAnsi="Times New Roman" w:ascii="Times New Roman"/>
          <w:sz w:val="24"/>
        </w:rPr>
        <w:t xml:space="preserve">zabilježbe rješenja ovoga suda </w:t>
      </w:r>
      <w:r w:rsidR="00F4440E">
        <w:rPr>
          <w:rFonts w:cs="Tahoma" w:hAnsi="Times New Roman" w:ascii="Times New Roman"/>
          <w:sz w:val="24"/>
        </w:rPr>
        <w:t>posl. broj St-567/16 -27 od 3.10.2017., o prodaji nekretnina, provedeno pod Z-55101/2017,</w:t>
      </w:r>
      <w:r>
        <w:rPr>
          <w:rFonts w:cs="Tahoma" w:hAnsi="Times New Roman" w:ascii="Times New Roman"/>
          <w:sz w:val="24"/>
        </w:rPr>
        <w:t xml:space="preserve"> </w:t>
      </w:r>
    </w:p>
    <w:p w:rsidRDefault="006C569D" w:rsidP="008D75FB" w:rsidR="00BC2141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8D75FB">
        <w:rPr>
          <w:rFonts w:cs="Tahoma" w:hAnsi="Times New Roman" w:ascii="Times New Roman"/>
          <w:sz w:val="24"/>
        </w:rPr>
        <w:t>dužnikom, provedeno pod Z-</w:t>
      </w:r>
    </w:p>
    <w:p w:rsidRDefault="008D75FB" w:rsidP="006C569D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5A4794">
        <w:rPr>
          <w:rFonts w:cs="Tahoma" w:hAnsi="Times New Roman" w:ascii="Times New Roman"/>
          <w:sz w:val="24"/>
        </w:rPr>
        <w:t xml:space="preserve"> prava zaloga </w:t>
      </w:r>
      <w:r w:rsidR="00B6568A">
        <w:rPr>
          <w:rFonts w:cs="Tahoma" w:hAnsi="Times New Roman" w:ascii="Times New Roman"/>
          <w:sz w:val="24"/>
        </w:rPr>
        <w:t>upisanog u korist Privredne banke Zagreb d.d. Zagreb, za iznos od 250.000,00 EUR, provedeno pod Z-</w:t>
      </w:r>
      <w:r w:rsidR="00B6568A" w:rsidRPr="00B6568A">
        <w:rPr>
          <w:rFonts w:cs="Tahoma" w:hAnsi="Times New Roman" w:ascii="Times New Roman"/>
          <w:sz w:val="24"/>
        </w:rPr>
        <w:t>34173/14</w:t>
      </w:r>
    </w:p>
    <w:p w:rsidRDefault="00F0444D" w:rsidP="006C569D" w:rsidR="00F0444D" w:rsidRPr="00514E94">
      <w:pPr>
        <w:ind w:left="567"/>
        <w:rPr>
          <w:rFonts w:cs="Tahoma" w:hAnsi="Times New Roman" w:ascii="Times New Roman"/>
          <w:sz w:val="24"/>
        </w:rPr>
      </w:pPr>
    </w:p>
    <w:p w:rsidRDefault="006C569D" w:rsidP="00B6568A" w:rsid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 xml:space="preserve">Nekretnina stečajnog dužnika iz toč. II. ovog zaključka predaju se u posjed kupcu </w:t>
      </w:r>
      <w:r w:rsidR="00B6568A" w:rsidRPr="00B6568A">
        <w:rPr>
          <w:rFonts w:cs="Tahoma" w:hAnsi="Times New Roman" w:ascii="Times New Roman"/>
          <w:sz w:val="24"/>
        </w:rPr>
        <w:t>ILIRICUM d.o.o. Vis, Hvarska 15, OIB: 87855650060.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>rovedba upisa 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Zemljišnoknjižnom odjelu Općinskog </w:t>
      </w:r>
      <w:r w:rsidR="0011454F" w:rsidRPr="003652A3">
        <w:rPr>
          <w:rFonts w:cs="Tahoma" w:hAnsi="Times New Roman" w:ascii="Times New Roman"/>
          <w:sz w:val="24"/>
        </w:rPr>
        <w:t xml:space="preserve"> </w:t>
      </w:r>
      <w:r w:rsidR="00630258">
        <w:rPr>
          <w:rFonts w:cs="Tahoma" w:hAnsi="Times New Roman" w:ascii="Times New Roman"/>
          <w:sz w:val="24"/>
        </w:rPr>
        <w:t xml:space="preserve">građanskog </w:t>
      </w:r>
      <w:r w:rsidR="001D3FBC" w:rsidRPr="003652A3">
        <w:rPr>
          <w:rFonts w:cs="Tahoma" w:hAnsi="Times New Roman" w:ascii="Times New Roman"/>
          <w:sz w:val="24"/>
        </w:rPr>
        <w:t>suda u</w:t>
      </w:r>
      <w:r w:rsidR="00630258">
        <w:rPr>
          <w:rFonts w:cs="Tahoma" w:hAnsi="Times New Roman" w:ascii="Times New Roman"/>
          <w:sz w:val="24"/>
        </w:rPr>
        <w:t xml:space="preserve"> Zagrebu.</w:t>
      </w:r>
      <w:r w:rsidR="001D3FBC" w:rsidRPr="003652A3">
        <w:rPr>
          <w:rFonts w:cs="Tahoma" w:hAnsi="Times New Roman" w:ascii="Times New Roman"/>
          <w:sz w:val="24"/>
        </w:rPr>
        <w:t xml:space="preserve"> </w:t>
      </w:r>
    </w:p>
    <w:p w:rsidRDefault="00BC429A" w:rsidP="00BC429A" w:rsidR="00BC429A" w:rsidRPr="00514E94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7B6247" w:rsidP="00CE4D39" w:rsidR="007B6247">
      <w:pPr>
        <w:jc w:val="center"/>
        <w:rPr>
          <w:rFonts w:cs="Tahoma" w:hAnsi="Times New Roman" w:ascii="Times New Roman"/>
          <w:sz w:val="24"/>
        </w:rPr>
      </w:pPr>
    </w:p>
    <w:p w:rsidRDefault="007B6247" w:rsidP="00CE4D39" w:rsidR="007B6247">
      <w:pPr>
        <w:jc w:val="center"/>
        <w:rPr>
          <w:rFonts w:cs="Tahoma"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lastRenderedPageBreak/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 xml:space="preserve">Budući da je rješenje o dosudi </w:t>
      </w:r>
      <w:r w:rsidR="00630258">
        <w:rPr>
          <w:rFonts w:cs="Tahoma" w:hAnsi="Times New Roman" w:ascii="Times New Roman"/>
          <w:sz w:val="24"/>
        </w:rPr>
        <w:t xml:space="preserve">navedeno u stavku I. izreke ovog zaključka </w:t>
      </w:r>
      <w:r w:rsidRPr="00514E94">
        <w:rPr>
          <w:rFonts w:cs="Tahoma" w:hAnsi="Times New Roman" w:ascii="Times New Roman"/>
          <w:sz w:val="24"/>
        </w:rPr>
        <w:t>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preostali iznos kupovnine prema </w:t>
      </w:r>
      <w:r w:rsidR="00630258">
        <w:rPr>
          <w:rFonts w:cs="Tahoma" w:hAnsi="Times New Roman" w:ascii="Times New Roman"/>
          <w:sz w:val="24"/>
        </w:rPr>
        <w:t xml:space="preserve">tom </w:t>
      </w:r>
      <w:r w:rsidRPr="00514E94">
        <w:rPr>
          <w:rFonts w:cs="Tahoma" w:hAnsi="Times New Roman" w:ascii="Times New Roman"/>
          <w:sz w:val="24"/>
        </w:rPr>
        <w:t>rješenju</w:t>
      </w:r>
      <w:r w:rsidR="00630258">
        <w:rPr>
          <w:rFonts w:cs="Tahoma" w:hAnsi="Times New Roman" w:ascii="Times New Roman"/>
          <w:sz w:val="24"/>
        </w:rPr>
        <w:t>, t</w:t>
      </w:r>
      <w:r w:rsidRPr="00514E94">
        <w:rPr>
          <w:rFonts w:cs="Tahoma" w:hAnsi="Times New Roman" w:ascii="Times New Roman"/>
          <w:sz w:val="24"/>
        </w:rPr>
        <w:t>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6C569D">
        <w:rPr>
          <w:rFonts w:cs="Tahoma" w:hAnsi="Times New Roman" w:ascii="Times New Roman"/>
          <w:sz w:val="24"/>
        </w:rPr>
        <w:t>,</w:t>
      </w:r>
      <w:r w:rsidR="00970A43" w:rsidRPr="00514E94">
        <w:rPr>
          <w:rFonts w:hAnsi="Times New Roman" w:ascii="Times New Roman"/>
          <w:sz w:val="24"/>
        </w:rPr>
        <w:t xml:space="preserve"> </w:t>
      </w:r>
      <w:r w:rsidR="006C569D">
        <w:rPr>
          <w:rFonts w:hAnsi="Times New Roman" w:ascii="Times New Roman"/>
          <w:sz w:val="24"/>
        </w:rPr>
        <w:t xml:space="preserve">odlučeno je kao 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630258">
        <w:rPr>
          <w:rFonts w:cs="Tahoma" w:hAnsi="Times New Roman" w:ascii="Times New Roman"/>
          <w:sz w:val="24"/>
        </w:rPr>
        <w:t xml:space="preserve">28. lipnja </w:t>
      </w:r>
      <w:r w:rsidR="00D138CB" w:rsidRPr="00514E94">
        <w:rPr>
          <w:rFonts w:cs="Tahoma" w:hAnsi="Times New Roman" w:ascii="Times New Roman"/>
          <w:sz w:val="24"/>
        </w:rPr>
        <w:t>201</w:t>
      </w:r>
      <w:r w:rsidR="00630258">
        <w:rPr>
          <w:rFonts w:cs="Tahoma" w:hAnsi="Times New Roman" w:ascii="Times New Roman"/>
          <w:sz w:val="24"/>
        </w:rPr>
        <w:t>8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</w:t>
      </w:r>
      <w:r w:rsidR="00630258">
        <w:rPr>
          <w:rFonts w:cs="Tahoma" w:hAnsi="Times New Roman" w:ascii="Times New Roman"/>
          <w:sz w:val="24"/>
        </w:rPr>
        <w:t xml:space="preserve">  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>AEL KOVAČIĆ</w:t>
      </w:r>
      <w:r w:rsidR="00A56154">
        <w:rPr>
          <w:rFonts w:cs="Tahoma" w:hAnsi="Times New Roman" w:ascii="Times New Roman"/>
          <w:sz w:val="24"/>
        </w:rPr>
        <w:t>, v.r.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C7CC4" w:rsidP="001C7CC4" w:rsidR="001C7CC4">
      <w:pPr>
        <w:jc w:val="left"/>
        <w:rPr>
          <w:rFonts w:cs="Tahoma" w:hAnsi="Times New Roman" w:ascii="Times New Roman"/>
          <w:color w:themeColor="background1" w:val="FFFFFF"/>
          <w:sz w:val="24"/>
        </w:rPr>
      </w:pPr>
    </w:p>
    <w:p w:rsidRDefault="00A56154" w:rsidP="001C7CC4" w:rsidR="00A56154">
      <w:pPr>
        <w:jc w:val="left"/>
        <w:rPr>
          <w:rFonts w:cs="Tahoma" w:hAnsi="Times New Roman" w:ascii="Times New Roman"/>
          <w:color w:themeColor="background1" w:val="FFFFFF"/>
          <w:sz w:val="24"/>
        </w:rPr>
      </w:pPr>
    </w:p>
    <w:p w:rsidRDefault="00A56154" w:rsidP="001C7CC4" w:rsidR="00A5615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color w:themeColor="background1" w:val="FFFFFF"/>
          <w:sz w:val="24"/>
        </w:rPr>
        <w:tab/>
      </w:r>
      <w:r>
        <w:rPr>
          <w:rFonts w:cs="Tahoma" w:hAnsi="Times New Roman" w:ascii="Times New Roman"/>
          <w:color w:themeColor="background1" w:val="FFFFFF"/>
          <w:sz w:val="24"/>
        </w:rPr>
        <w:tab/>
      </w:r>
      <w:r>
        <w:rPr>
          <w:rFonts w:cs="Tahoma" w:hAnsi="Times New Roman" w:ascii="Times New Roman"/>
          <w:color w:themeColor="background1" w:val="FFFFFF"/>
          <w:sz w:val="24"/>
        </w:rPr>
        <w:tab/>
      </w:r>
      <w:r>
        <w:rPr>
          <w:rFonts w:cs="Tahoma" w:hAnsi="Times New Roman" w:ascii="Times New Roman"/>
          <w:color w:themeColor="background1" w:val="FFFFFF"/>
          <w:sz w:val="24"/>
        </w:rPr>
        <w:tab/>
      </w:r>
      <w:r>
        <w:rPr>
          <w:rFonts w:cs="Tahoma" w:hAnsi="Times New Roman" w:ascii="Times New Roman"/>
          <w:color w:themeColor="background1" w:val="FFFFFF"/>
          <w:sz w:val="24"/>
        </w:rPr>
        <w:tab/>
      </w:r>
      <w:r>
        <w:rPr>
          <w:rFonts w:cs="Tahoma" w:hAnsi="Times New Roman" w:ascii="Times New Roman"/>
          <w:color w:themeColor="background1" w:val="FFFFFF"/>
          <w:sz w:val="24"/>
        </w:rPr>
        <w:tab/>
      </w:r>
      <w:r>
        <w:rPr>
          <w:rFonts w:cs="Tahoma" w:hAnsi="Times New Roman" w:ascii="Times New Roman"/>
          <w:color w:themeColor="background1" w:val="FFFFFF"/>
          <w:sz w:val="24"/>
        </w:rPr>
        <w:tab/>
      </w:r>
      <w:r>
        <w:rPr>
          <w:rFonts w:cs="Tahoma" w:hAnsi="Times New Roman" w:ascii="Times New Roman"/>
          <w:sz w:val="24"/>
        </w:rPr>
        <w:t>Za točnost otpravka ovlašteni službenik</w:t>
      </w:r>
    </w:p>
    <w:p w:rsidRDefault="00A56154" w:rsidP="001C7CC4" w:rsidR="00A56154" w:rsidRPr="00A56154">
      <w:pPr>
        <w:jc w:val="left"/>
        <w:rPr>
          <w:rFonts w:cs="Tahoma" w:hAnsi="Times New Roman" w:ascii="Times New Roman"/>
          <w:sz w:val="24"/>
        </w:rPr>
      </w:pPr>
      <w:r w:rsidRPr="00A56154">
        <w:rPr>
          <w:rFonts w:cs="Tahoma" w:hAnsi="Times New Roman" w:ascii="Times New Roman"/>
          <w:sz w:val="24"/>
        </w:rPr>
        <w:tab/>
      </w:r>
      <w:r w:rsidRPr="00A56154">
        <w:rPr>
          <w:rFonts w:cs="Tahoma" w:hAnsi="Times New Roman" w:ascii="Times New Roman"/>
          <w:sz w:val="24"/>
        </w:rPr>
        <w:tab/>
      </w:r>
      <w:r w:rsidRPr="00A56154">
        <w:rPr>
          <w:rFonts w:cs="Tahoma" w:hAnsi="Times New Roman" w:ascii="Times New Roman"/>
          <w:sz w:val="24"/>
        </w:rPr>
        <w:tab/>
      </w:r>
      <w:r w:rsidRPr="00A56154">
        <w:rPr>
          <w:rFonts w:cs="Tahoma" w:hAnsi="Times New Roman" w:ascii="Times New Roman"/>
          <w:sz w:val="24"/>
        </w:rPr>
        <w:tab/>
      </w:r>
      <w:r w:rsidRPr="00A56154">
        <w:rPr>
          <w:rFonts w:cs="Tahoma" w:hAnsi="Times New Roman" w:ascii="Times New Roman"/>
          <w:sz w:val="24"/>
        </w:rPr>
        <w:tab/>
      </w:r>
      <w:r w:rsidRPr="00A56154">
        <w:rPr>
          <w:rFonts w:cs="Tahoma" w:hAnsi="Times New Roman" w:ascii="Times New Roman"/>
          <w:sz w:val="24"/>
        </w:rPr>
        <w:tab/>
      </w:r>
      <w:r w:rsidRPr="00A56154">
        <w:rPr>
          <w:rFonts w:cs="Tahoma" w:hAnsi="Times New Roman" w:ascii="Times New Roman"/>
          <w:sz w:val="24"/>
        </w:rPr>
        <w:tab/>
      </w:r>
      <w:r w:rsidRPr="00A56154">
        <w:rPr>
          <w:rFonts w:cs="Tahoma" w:hAnsi="Times New Roman" w:ascii="Times New Roman"/>
          <w:sz w:val="24"/>
        </w:rPr>
        <w:tab/>
      </w:r>
      <w:r w:rsidRPr="00A56154">
        <w:rPr>
          <w:rFonts w:cs="Tahoma" w:hAnsi="Times New Roman" w:ascii="Times New Roman"/>
          <w:sz w:val="24"/>
        </w:rPr>
        <w:tab/>
        <w:t>Belma Čolić</w:t>
      </w:r>
    </w:p>
    <w:p w:rsidRDefault="001C7CC4" w:rsidP="001C7CC4" w:rsidR="001C7CC4" w:rsidRPr="00A56154">
      <w:pPr>
        <w:jc w:val="left"/>
        <w:rPr>
          <w:rFonts w:cs="Tahoma" w:hAnsi="Times New Roman" w:ascii="Times New Roman"/>
          <w:color w:themeColor="background1" w:val="FFFFFF"/>
          <w:sz w:val="24"/>
        </w:rPr>
      </w:pPr>
      <w:r w:rsidRPr="00A56154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1C7CC4" w:rsidP="001C7CC4" w:rsidR="001C7CC4" w:rsidRPr="00A56154">
      <w:pPr>
        <w:jc w:val="left"/>
        <w:rPr>
          <w:rFonts w:cs="Tahoma" w:hAnsi="Times New Roman" w:ascii="Times New Roman"/>
          <w:color w:themeColor="background1" w:val="FFFFFF"/>
          <w:sz w:val="24"/>
        </w:rPr>
      </w:pPr>
      <w:r w:rsidRPr="00A56154">
        <w:rPr>
          <w:rFonts w:cs="Tahoma" w:hAnsi="Times New Roman" w:ascii="Times New Roman"/>
          <w:color w:themeColor="background1" w:val="FFFFFF"/>
          <w:sz w:val="24"/>
        </w:rPr>
        <w:t>1. e-Oglasna ploča</w:t>
      </w:r>
    </w:p>
    <w:p w:rsidRDefault="001C7CC4" w:rsidP="001C7CC4" w:rsidR="001C7CC4" w:rsidRPr="00A56154">
      <w:pPr>
        <w:jc w:val="left"/>
        <w:rPr>
          <w:rFonts w:cs="Tahoma" w:hAnsi="Times New Roman" w:ascii="Times New Roman"/>
          <w:color w:themeColor="background1" w:val="FFFFFF"/>
          <w:sz w:val="24"/>
        </w:rPr>
      </w:pPr>
      <w:r w:rsidRPr="00A56154">
        <w:rPr>
          <w:rFonts w:cs="Tahoma" w:hAnsi="Times New Roman" w:ascii="Times New Roman"/>
          <w:color w:themeColor="background1" w:val="FFFFFF"/>
          <w:sz w:val="24"/>
        </w:rPr>
        <w:t>2. Kupcu Iliricum d.o.o. Vis, po pun. Patricii Đurić, odvjetnici u Zagrebu, Savska cesta 41/I</w:t>
      </w:r>
    </w:p>
    <w:p w:rsidRDefault="001C7CC4" w:rsidP="001C7CC4" w:rsidR="001C7CC4" w:rsidRPr="00A56154">
      <w:pPr>
        <w:jc w:val="left"/>
        <w:rPr>
          <w:rFonts w:cs="Tahoma" w:hAnsi="Times New Roman" w:ascii="Times New Roman"/>
          <w:color w:themeColor="background1" w:val="FFFFFF"/>
          <w:sz w:val="24"/>
        </w:rPr>
      </w:pPr>
      <w:r w:rsidRPr="00A56154">
        <w:rPr>
          <w:rFonts w:cs="Tahoma" w:hAnsi="Times New Roman" w:ascii="Times New Roman"/>
          <w:color w:themeColor="background1" w:val="FFFFFF"/>
          <w:sz w:val="24"/>
        </w:rPr>
        <w:t xml:space="preserve">3. Stečajnom upravitelju, osobno </w:t>
      </w:r>
    </w:p>
    <w:p w:rsidRDefault="001C7CC4" w:rsidP="001C7CC4" w:rsidR="001C7CC4" w:rsidRPr="00A56154">
      <w:pPr>
        <w:jc w:val="left"/>
        <w:rPr>
          <w:rFonts w:cs="Tahoma" w:hAnsi="Times New Roman" w:ascii="Times New Roman"/>
          <w:color w:themeColor="background1" w:val="FFFFFF"/>
          <w:sz w:val="24"/>
        </w:rPr>
      </w:pPr>
      <w:r w:rsidRPr="00A56154">
        <w:rPr>
          <w:rFonts w:cs="Tahoma" w:hAnsi="Times New Roman" w:ascii="Times New Roman"/>
          <w:color w:themeColor="background1" w:val="FFFFFF"/>
          <w:sz w:val="24"/>
        </w:rPr>
        <w:t>4. RH MF Porezna uprava u Zagrebu</w:t>
      </w:r>
    </w:p>
    <w:p w:rsidRDefault="001C7CC4" w:rsidP="001C7CC4" w:rsidR="001C7CC4" w:rsidRPr="00A56154">
      <w:pPr>
        <w:jc w:val="left"/>
        <w:rPr>
          <w:rFonts w:cs="Tahoma" w:hAnsi="Times New Roman" w:ascii="Times New Roman"/>
          <w:color w:themeColor="background1" w:val="FFFFFF"/>
          <w:sz w:val="24"/>
        </w:rPr>
      </w:pPr>
      <w:r w:rsidRPr="00A56154">
        <w:rPr>
          <w:rFonts w:cs="Tahoma" w:hAnsi="Times New Roman" w:ascii="Times New Roman"/>
          <w:color w:themeColor="background1" w:val="FFFFFF"/>
          <w:sz w:val="24"/>
        </w:rPr>
        <w:t xml:space="preserve">5. Razlučnom vjerovniku: Privredna banka Zagreb d.d. Zagreb, po pun. Goranu Suiću, </w:t>
      </w:r>
    </w:p>
    <w:p w:rsidRDefault="001C7CC4" w:rsidP="001C7CC4" w:rsidR="001C7CC4" w:rsidRPr="00A56154">
      <w:pPr>
        <w:jc w:val="left"/>
        <w:rPr>
          <w:rFonts w:cs="Tahoma" w:hAnsi="Times New Roman" w:ascii="Times New Roman"/>
          <w:color w:themeColor="background1" w:val="FFFFFF"/>
          <w:sz w:val="24"/>
        </w:rPr>
      </w:pPr>
      <w:r w:rsidRPr="00A56154">
        <w:rPr>
          <w:rFonts w:cs="Tahoma" w:hAnsi="Times New Roman" w:ascii="Times New Roman"/>
          <w:color w:themeColor="background1" w:val="FFFFFF"/>
          <w:sz w:val="24"/>
        </w:rPr>
        <w:t xml:space="preserve">    odvjetniku u Odvjetničkom društvu Suić &amp;Škunca d.o.o. Zagreb, Domagojeva 14</w:t>
      </w:r>
    </w:p>
    <w:p w:rsidRDefault="001C7CC4" w:rsidP="008C1DF4" w:rsidR="00235EB3" w:rsidRPr="00A56154">
      <w:pPr>
        <w:rPr>
          <w:rFonts w:cs="Tahoma" w:hAnsi="Times New Roman" w:ascii="Times New Roman"/>
          <w:color w:themeColor="background1" w:val="FFFFFF"/>
          <w:sz w:val="24"/>
        </w:rPr>
      </w:pPr>
      <w:r w:rsidRPr="00A56154">
        <w:rPr>
          <w:rFonts w:cs="Tahoma" w:hAnsi="Times New Roman" w:ascii="Times New Roman"/>
          <w:color w:themeColor="background1" w:val="FFFFFF"/>
          <w:sz w:val="24"/>
        </w:rPr>
        <w:t>6</w:t>
      </w:r>
      <w:r w:rsidR="008C1DF4" w:rsidRPr="00A56154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A56154">
        <w:rPr>
          <w:rFonts w:cs="Tahoma" w:hAnsi="Times New Roman" w:ascii="Times New Roman"/>
          <w:color w:themeColor="background1" w:val="FFFFFF"/>
          <w:sz w:val="24"/>
        </w:rPr>
        <w:t xml:space="preserve">Općinskom </w:t>
      </w:r>
      <w:r w:rsidRPr="00A56154">
        <w:rPr>
          <w:rFonts w:cs="Tahoma" w:hAnsi="Times New Roman" w:ascii="Times New Roman"/>
          <w:color w:themeColor="background1" w:val="FFFFFF"/>
          <w:sz w:val="24"/>
        </w:rPr>
        <w:t xml:space="preserve">građanskom </w:t>
      </w:r>
      <w:r w:rsidR="00970A43" w:rsidRPr="00A56154">
        <w:rPr>
          <w:rFonts w:cs="Tahoma" w:hAnsi="Times New Roman" w:ascii="Times New Roman"/>
          <w:color w:themeColor="background1" w:val="FFFFFF"/>
          <w:sz w:val="24"/>
        </w:rPr>
        <w:t>sudu u</w:t>
      </w:r>
      <w:r w:rsidRPr="00A56154">
        <w:rPr>
          <w:rFonts w:cs="Tahoma" w:hAnsi="Times New Roman" w:ascii="Times New Roman"/>
          <w:color w:themeColor="background1" w:val="FFFFFF"/>
          <w:sz w:val="24"/>
        </w:rPr>
        <w:t xml:space="preserve"> Zagrebu</w:t>
      </w:r>
      <w:r w:rsidR="00970A43" w:rsidRPr="00A56154">
        <w:rPr>
          <w:rFonts w:cs="Tahoma" w:hAnsi="Times New Roman" w:ascii="Times New Roman"/>
          <w:color w:themeColor="background1" w:val="FFFFFF"/>
          <w:sz w:val="24"/>
        </w:rPr>
        <w:t xml:space="preserve">  – Zemljišnoknjižni odjel, uz rj</w:t>
      </w:r>
      <w:r w:rsidR="00235EB3" w:rsidRPr="00A56154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A56154">
        <w:rPr>
          <w:rFonts w:cs="Tahoma" w:hAnsi="Times New Roman" w:ascii="Times New Roman"/>
          <w:color w:themeColor="background1" w:val="FFFFFF"/>
          <w:sz w:val="24"/>
        </w:rPr>
        <w:t xml:space="preserve">o dosudi (s </w:t>
      </w:r>
    </w:p>
    <w:p w:rsidRDefault="00235EB3" w:rsidP="008C1DF4" w:rsidR="00235EB3" w:rsidRPr="00A56154">
      <w:pPr>
        <w:rPr>
          <w:rFonts w:cs="Tahoma" w:hAnsi="Times New Roman" w:ascii="Times New Roman"/>
          <w:color w:themeColor="background1" w:val="FFFFFF"/>
          <w:sz w:val="24"/>
        </w:rPr>
      </w:pPr>
      <w:r w:rsidRPr="00A56154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="00970A43" w:rsidRPr="00A56154">
        <w:rPr>
          <w:rFonts w:cs="Tahoma" w:hAnsi="Times New Roman" w:ascii="Times New Roman"/>
          <w:color w:themeColor="background1" w:val="FFFFFF"/>
          <w:sz w:val="24"/>
        </w:rPr>
        <w:t>klauzulom pravom.)</w:t>
      </w:r>
    </w:p>
    <w:sectPr w:rsidSect="00EA52A1" w:rsidR="00235EB3" w:rsidRPr="00A5615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86D" w:rsidR="0044486D">
      <w:r>
        <w:separator/>
      </w:r>
    </w:p>
  </w:endnote>
  <w:endnote w:id="0" w:type="continuationSeparator">
    <w:p w:rsidRDefault="0044486D" w:rsidR="00444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86D" w:rsidR="0044486D">
      <w:r>
        <w:separator/>
      </w:r>
    </w:p>
  </w:footnote>
  <w:footnote w:id="0" w:type="continuationSeparator">
    <w:p w:rsidRDefault="0044486D" w:rsidR="004448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C2456D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630258">
      <w:rPr>
        <w:rFonts w:hAnsi="Times New Roman" w:ascii="Times New Roman"/>
        <w:szCs w:val="22"/>
      </w:rPr>
      <w:t>567/16</w:t>
    </w:r>
    <w:r w:rsidR="00390E1F">
      <w:rPr>
        <w:rFonts w:hAnsi="Times New Roman" w:ascii="Times New Roman"/>
        <w:szCs w:val="22"/>
      </w:rPr>
      <w:t>-51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58EC"/>
    <w:rsid w:val="00001B5A"/>
    <w:rsid w:val="0001639B"/>
    <w:rsid w:val="00027480"/>
    <w:rsid w:val="0003508D"/>
    <w:rsid w:val="00037791"/>
    <w:rsid w:val="00062DD1"/>
    <w:rsid w:val="00070CB4"/>
    <w:rsid w:val="000764D8"/>
    <w:rsid w:val="00085E0B"/>
    <w:rsid w:val="000A046A"/>
    <w:rsid w:val="000A5A68"/>
    <w:rsid w:val="000D010B"/>
    <w:rsid w:val="000D24BB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C7CC4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90E1F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4486D"/>
    <w:rsid w:val="004524D3"/>
    <w:rsid w:val="00457093"/>
    <w:rsid w:val="00462348"/>
    <w:rsid w:val="0047037A"/>
    <w:rsid w:val="00477A53"/>
    <w:rsid w:val="00482439"/>
    <w:rsid w:val="004B2E31"/>
    <w:rsid w:val="004B38AD"/>
    <w:rsid w:val="004F4D02"/>
    <w:rsid w:val="0050163A"/>
    <w:rsid w:val="005054F0"/>
    <w:rsid w:val="00514E94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6008F9"/>
    <w:rsid w:val="00613174"/>
    <w:rsid w:val="00630258"/>
    <w:rsid w:val="00642359"/>
    <w:rsid w:val="00667F76"/>
    <w:rsid w:val="006B72D9"/>
    <w:rsid w:val="006C0F1C"/>
    <w:rsid w:val="006C569D"/>
    <w:rsid w:val="006E1347"/>
    <w:rsid w:val="006E52BB"/>
    <w:rsid w:val="0070227B"/>
    <w:rsid w:val="007160D0"/>
    <w:rsid w:val="00724546"/>
    <w:rsid w:val="00736971"/>
    <w:rsid w:val="0076682C"/>
    <w:rsid w:val="007B6247"/>
    <w:rsid w:val="007B75AF"/>
    <w:rsid w:val="007E0A65"/>
    <w:rsid w:val="007E3B92"/>
    <w:rsid w:val="007E70CC"/>
    <w:rsid w:val="007F048E"/>
    <w:rsid w:val="008217D5"/>
    <w:rsid w:val="00846BB3"/>
    <w:rsid w:val="008A516D"/>
    <w:rsid w:val="008B6BCE"/>
    <w:rsid w:val="008C1DF4"/>
    <w:rsid w:val="008C4232"/>
    <w:rsid w:val="008D75FB"/>
    <w:rsid w:val="008F7361"/>
    <w:rsid w:val="009245AD"/>
    <w:rsid w:val="00940327"/>
    <w:rsid w:val="00957E52"/>
    <w:rsid w:val="00961C6D"/>
    <w:rsid w:val="00970A43"/>
    <w:rsid w:val="00971D49"/>
    <w:rsid w:val="00973546"/>
    <w:rsid w:val="009F6435"/>
    <w:rsid w:val="00A10CCA"/>
    <w:rsid w:val="00A23DC2"/>
    <w:rsid w:val="00A34BA8"/>
    <w:rsid w:val="00A358F5"/>
    <w:rsid w:val="00A56154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361A"/>
    <w:rsid w:val="00B31B82"/>
    <w:rsid w:val="00B36118"/>
    <w:rsid w:val="00B52117"/>
    <w:rsid w:val="00B53969"/>
    <w:rsid w:val="00B5633F"/>
    <w:rsid w:val="00B6568A"/>
    <w:rsid w:val="00B77104"/>
    <w:rsid w:val="00BA4D0A"/>
    <w:rsid w:val="00BA6505"/>
    <w:rsid w:val="00BC2141"/>
    <w:rsid w:val="00BC429A"/>
    <w:rsid w:val="00BC5D96"/>
    <w:rsid w:val="00BD1838"/>
    <w:rsid w:val="00C011C5"/>
    <w:rsid w:val="00C03A19"/>
    <w:rsid w:val="00C05C55"/>
    <w:rsid w:val="00C172D4"/>
    <w:rsid w:val="00C2297B"/>
    <w:rsid w:val="00C2456D"/>
    <w:rsid w:val="00C32C1D"/>
    <w:rsid w:val="00C40290"/>
    <w:rsid w:val="00C43637"/>
    <w:rsid w:val="00C531B2"/>
    <w:rsid w:val="00C74832"/>
    <w:rsid w:val="00C75BD2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54DB0"/>
    <w:rsid w:val="00D764C3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440E"/>
    <w:rsid w:val="00F478FA"/>
    <w:rsid w:val="00F53D5D"/>
    <w:rsid w:val="00F60137"/>
    <w:rsid w:val="00F61A18"/>
    <w:rsid w:val="00F641A0"/>
    <w:rsid w:val="00F758EC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6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1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15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1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1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6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1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15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1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1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GRAĐEVINARSTVO d.o.o.</izvorni_sadrzaj>
    <derivirana_varijabla naziv="DomainObject.Predmet.ProtustrankaFormated_1">  CENTAR ZA GRAĐEVINARSTVO d.o.o.</derivirana_varijabla>
  </DomainObject.Predmet.ProtustrankaFormated>
  <DomainObject.Predmet.ProtustrankaFormatedOIB>
    <izvorni_sadrzaj>  CENTAR ZA GRAĐEVINARSTVO d.o.o., OIB 49389525386</izvorni_sadrzaj>
    <derivirana_varijabla naziv="DomainObject.Predmet.ProtustrankaFormatedOIB_1">  CENTAR ZA GRAĐEVINARSTVO d.o.o., OIB 49389525386</derivirana_varijabla>
  </DomainObject.Predmet.ProtustrankaFormatedOIB>
  <DomainObject.Predmet.ProtustrankaFormatedWithAdress>
    <izvorni_sadrzaj> CENTAR ZA GRAĐEVINARSTVO d.o.o., Petrova 53/1, 10000 Zagreb</izvorni_sadrzaj>
    <derivirana_varijabla naziv="DomainObject.Predmet.ProtustrankaFormatedWithAdress_1"> CENTAR ZA GRAĐEVINARSTVO d.o.o., Petrova 53/1, 10000 Zagreb</derivirana_varijabla>
  </DomainObject.Predmet.ProtustrankaFormatedWithAdress>
  <DomainObject.Predmet.ProtustrankaFormatedWithAdressOIB>
    <izvorni_sadrzaj> CENTAR ZA GRAĐEVINARSTVO d.o.o., OIB 49389525386, Petrova 53/1, 10000 Zagreb</izvorni_sadrzaj>
    <derivirana_varijabla naziv="DomainObject.Predmet.ProtustrankaFormatedWithAdressOIB_1"> CENTAR ZA GRAĐEVINARSTVO d.o.o., OIB 49389525386, Petrova 53/1, 10000 Zagreb</derivirana_varijabla>
  </DomainObject.Predmet.ProtustrankaFormatedWithAdressOIB>
  <DomainObject.Predmet.ProtustrankaWithAdress>
    <izvorni_sadrzaj>CENTAR ZA GRAĐEVINARSTVO d.o.o. Petrova 53/1, 10000 Zagreb</izvorni_sadrzaj>
    <derivirana_varijabla naziv="DomainObject.Predmet.ProtustrankaWithAdress_1">CENTAR ZA GRAĐEVINARSTVO d.o.o. Petrova 53/1, 10000 Zagreb</derivirana_varijabla>
  </DomainObject.Predmet.ProtustrankaWithAdress>
  <DomainObject.Predmet.ProtustrankaWithAdressOIB>
    <izvorni_sadrzaj>CENTAR ZA GRAĐEVINARSTVO d.o.o., OIB 49389525386, Petrova 53/1, 10000 Zagreb</izvorni_sadrzaj>
    <derivirana_varijabla naziv="DomainObject.Predmet.ProtustrankaWithAdressOIB_1">CENTAR ZA GRAĐEVINARSTVO d.o.o., OIB 49389525386, Petrova 53/1, 10000 Zagreb</derivirana_varijabla>
  </DomainObject.Predmet.ProtustrankaWithAdressOIB>
  <DomainObject.Predmet.ProtustrankaNazivFormated>
    <izvorni_sadrzaj>CENTAR ZA GRAĐEVINARSTVO d.o.o.</izvorni_sadrzaj>
    <derivirana_varijabla naziv="DomainObject.Predmet.ProtustrankaNazivFormated_1">CENTAR ZA GRAĐEVINARSTVO d.o.o.</derivirana_varijabla>
  </DomainObject.Predmet.ProtustrankaNazivFormated>
  <DomainObject.Predmet.ProtustrankaNazivFormatedOIB>
    <izvorni_sadrzaj>CENTAR ZA GRAĐEVINARSTVO d.o.o., OIB 49389525386</izvorni_sadrzaj>
    <derivirana_varijabla naziv="DomainObject.Predmet.ProtustrankaNazivFormatedOIB_1">CENTAR ZA GRAĐEVINARSTVO d.o.o., OIB 49389525386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Bis; Marina Nardin; ILIRICUM d.o.o. za turizam i usluge; Ivana Bestvina; Kristian Kaić</izvorni_sadrzaj>
    <derivirana_varijabla naziv="DomainObject.Predmet.StrankaFormated_1">  Marija Bis; Marina Nardin; ILIRICUM d.o.o. za turizam i usluge; Ivana Bestvina; Kristian Kaić</derivirana_varijabla>
  </DomainObject.Predmet.StrankaFormated>
  <DomainObject.Predmet.StrankaFormatedOIB>
    <izvorni_sadrzaj>  Marija Bis, OIB 01796295134; Marina Nardin, OIB 70346557053; ILIRICUM d.o.o. za turizam i usluge, OIB 87855650060; Ivana Bestvina, OIB 57594455622; Kristian Kaić, OIB 20026275611</izvorni_sadrzaj>
    <derivirana_varijabla naziv="DomainObject.Predmet.StrankaFormatedOIB_1">  Marija Bis, OIB 01796295134; Marina Nardin, OIB 70346557053; ILIRICUM d.o.o. za turizam i usluge, OIB 87855650060; Ivana Bestvina, OIB 57594455622; Kristian Kaić, OIB 20026275611</derivirana_varijabla>
  </DomainObject.Predmet.StrankaFormatedOIB>
  <DomainObject.Predmet.StrankaFormatedWithAdress>
    <izvorni_sadrzaj> Marija Bis, Tuzlanska 6, 10000 Zagreb; Marina Nardin, Ulica Stjepana Babonića 54 A, 10000 Zagreb; ILIRICUM d.o.o. za turizam i usluge, Hvarska 15, 21480 Vis; Ivana Bestvina, Sjenjak 53, 31000 Osijek; Kristian Kaić, Ulica Marije Sniježne 10, 10000 Zagreb</izvorni_sadrzaj>
    <derivirana_varijabla naziv="DomainObject.Predmet.StrankaFormatedWithAdress_1"> Marija Bis, Tuzlanska 6, 10000 Zagreb; Marina Nardin, Ulica Stjepana Babonića 54 A, 10000 Zagreb; ILIRICUM d.o.o. za turizam i usluge, Hvarska 15, 21480 Vis; Ivana Bestvina, Sjenjak 53, 31000 Osijek; Kristian Kaić, Ulica Marije Sniježne 10, 10000 Zagreb</derivirana_varijabla>
  </DomainObject.Predmet.StrankaFormatedWithAdress>
  <DomainObject.Predmet.StrankaFormatedWithAdressOIB>
    <izvorni_sadrzaj> Marija Bis, OIB 01796295134, Tuzlanska 6, 10000 Zagreb; Marina Nardin, OIB 70346557053, Ulica Stjepana Babonića 54 A, 10000 Zagreb; ILIRICUM d.o.o. za turizam i usluge, OIB 87855650060, Hvarska 15, 21480 Vis; Ivana Bestvina, OIB 57594455622, Sjenjak 53, 31000 Osijek; Kristian Kaić, OIB 20026275611, Ulica Marije Sniježne 10, 10000 Zagreb</izvorni_sadrzaj>
    <derivirana_varijabla naziv="DomainObject.Predmet.StrankaFormatedWithAdressOIB_1"> Marija Bis, OIB 01796295134, Tuzlanska 6, 10000 Zagreb; Marina Nardin, OIB 70346557053, Ulica Stjepana Babonića 54 A, 10000 Zagreb; ILIRICUM d.o.o. za turizam i usluge, OIB 87855650060, Hvarska 15, 21480 Vis; Ivana Bestvina, OIB 57594455622, Sjenjak 53, 31000 Osijek; Kristian Kaić, OIB 20026275611, Ulica Marije Sniježne 10, 10000 Zagreb</derivirana_varijabla>
  </DomainObject.Predmet.StrankaFormatedWithAdressOIB>
  <DomainObject.Predmet.StrankaWithAdress>
    <izvorni_sadrzaj>Marija Bis Tuzlanska 6,10000 Zagreb,Marina Nardin Ulica Stjepana Babonića 54 A,10000 Zagreb,ILIRICUM d.o.o. za turizam i usluge Hvarska 15,21480 Vis,Ivana Bestvina Sjenjak 53,31000 Osijek,Kristian Kaić Ulica Marije Sniježne 10,10000 Zagreb</izvorni_sadrzaj>
    <derivirana_varijabla naziv="DomainObject.Predmet.StrankaWithAdress_1">Marija Bis Tuzlanska 6,10000 Zagreb,Marina Nardin Ulica Stjepana Babonića 54 A,10000 Zagreb,ILIRICUM d.o.o. za turizam i usluge Hvarska 15,21480 Vis,Ivana Bestvina Sjenjak 53,31000 Osijek,Kristian Kaić Ulica Marije Sniježne 10,10000 Zagreb</derivirana_varijabla>
  </DomainObject.Predmet.StrankaWithAdress>
  <DomainObject.Predmet.StrankaWithAdressOIB>
    <izvorni_sadrzaj>Marija Bis, OIB 01796295134, Tuzlanska 6,10000 Zagreb,Marina Nardin, OIB 70346557053, Ulica Stjepana Babonića 54 A,10000 Zagreb,ILIRICUM d.o.o. za turizam i usluge, OIB 87855650060, Hvarska 15,21480 Vis,Ivana Bestvina, OIB 57594455622, Sjenjak 53,31000 Osijek,Kristian Kaić, OIB 20026275611, Ulica Marije Sniježne 10,10000 Zagreb</izvorni_sadrzaj>
    <derivirana_varijabla naziv="DomainObject.Predmet.StrankaWithAdressOIB_1">Marija Bis, OIB 01796295134, Tuzlanska 6,10000 Zagreb,Marina Nardin, OIB 70346557053, Ulica Stjepana Babonića 54 A,10000 Zagreb,ILIRICUM d.o.o. za turizam i usluge, OIB 87855650060, Hvarska 15,21480 Vis,Ivana Bestvina, OIB 57594455622, Sjenjak 53,31000 Osijek,Kristian Kaić, OIB 20026275611, Ulica Marije Sniježne 10,10000 Zagreb</derivirana_varijabla>
  </DomainObject.Predmet.StrankaWithAdressOIB>
  <DomainObject.Predmet.StrankaNazivFormated>
    <izvorni_sadrzaj>Marija Bis,Marina Nardin,ILIRICUM d.o.o. za turizam i usluge,Ivana Bestvina,Kristian Kaić</izvorni_sadrzaj>
    <derivirana_varijabla naziv="DomainObject.Predmet.StrankaNazivFormated_1">Marija Bis,Marina Nardin,ILIRICUM d.o.o. za turizam i usluge,Ivana Bestvina,Kristian Kaić</derivirana_varijabla>
  </DomainObject.Predmet.StrankaNazivFormated>
  <DomainObject.Predmet.StrankaNazivFormatedOIB>
    <izvorni_sadrzaj>Marija Bis, OIB 01796295134,Marina Nardin, OIB 70346557053,ILIRICUM d.o.o. za turizam i usluge, OIB 87855650060,Ivana Bestvina, OIB 57594455622,Kristian Kaić, OIB 20026275611</izvorni_sadrzaj>
    <derivirana_varijabla naziv="DomainObject.Predmet.StrankaNazivFormatedOIB_1">Marija Bis, OIB 01796295134,Marina Nardin, OIB 70346557053,ILIRICUM d.o.o. za turizam i usluge, OIB 87855650060,Ivana Bestvina, OIB 57594455622,Kristian Kaić, OIB 20026275611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Marija Bis</item>
      <item>Marina Nardin</item>
      <item>ILIRICUM d.o.o. za turizam i usluge</item>
      <item>Ivana Bestvina</item>
      <item>Kristian Kaić</item>
    </izvorni_sadrzaj>
    <derivirana_varijabla naziv="DomainObject.Predmet.StrankaListFormated_1">
      <item>Marija Bis</item>
      <item>Marina Nardin</item>
      <item>ILIRICUM d.o.o. za turizam i usluge</item>
      <item>Ivana Bestvina</item>
      <item>Kristian Kaić</item>
    </derivirana_varijabla>
  </DomainObject.Predmet.StrankaListFormated>
  <DomainObject.Predmet.StrankaListFormatedOIB>
    <izvorni_sadrzaj>
      <item>Marija Bis, OIB 01796295134</item>
      <item>Marina Nardin, OIB 70346557053</item>
      <item>ILIRICUM d.o.o. za turizam i usluge, OIB 87855650060</item>
      <item>Ivana Bestvina, OIB 57594455622</item>
      <item>Kristian Kaić, OIB 20026275611</item>
    </izvorni_sadrzaj>
    <derivirana_varijabla naziv="DomainObject.Predmet.StrankaListFormatedOIB_1">
      <item>Marija Bis, OIB 01796295134</item>
      <item>Marina Nardin, OIB 70346557053</item>
      <item>ILIRICUM d.o.o. za turizam i usluge, OIB 87855650060</item>
      <item>Ivana Bestvina, OIB 57594455622</item>
      <item>Kristian Kaić, OIB 20026275611</item>
    </derivirana_varijabla>
  </DomainObject.Predmet.StrankaListFormatedOIB>
  <DomainObject.Predmet.StrankaListFormatedWithAdress>
    <izvorni_sadrzaj>
      <item>Marija Bis, Tuzlanska 6, 10000 Zagreb</item>
      <item>Marina Nardin, Ulica Stjepana Babonića 54 A, 10000 Zagreb</item>
      <item>ILIRICUM d.o.o. za turizam i usluge, Hvarska 15, 21480 Vis</item>
      <item>Ivana Bestvina, Sjenjak 53, 31000 Osijek</item>
      <item>Kristian Kaić, Ulica Marije Sniježne 10, 10000 Zagreb</item>
    </izvorni_sadrzaj>
    <derivirana_varijabla naziv="DomainObject.Predmet.StrankaListFormatedWithAdress_1">
      <item>Marija Bis, Tuzlanska 6, 10000 Zagreb</item>
      <item>Marina Nardin, Ulica Stjepana Babonića 54 A, 10000 Zagreb</item>
      <item>ILIRICUM d.o.o. za turizam i usluge, Hvarska 15, 21480 Vis</item>
      <item>Ivana Bestvina, Sjenjak 53, 31000 Osijek</item>
      <item>Kristian Kaić, Ulica Marije Sniježne 10, 10000 Zagreb</item>
    </derivirana_varijabla>
  </DomainObject.Predmet.StrankaListFormatedWithAdress>
  <DomainObject.Predmet.StrankaListFormatedWithAdressOIB>
    <izvorni_sadrzaj>
      <item>Marija Bis, OIB 01796295134, Tuzlanska 6, 10000 Zagreb</item>
      <item>Marina Nardin, OIB 70346557053, Ulica Stjepana Babonića 54 A, 10000 Zagreb</item>
      <item>ILIRICUM d.o.o. za turizam i usluge, OIB 87855650060, Hvarska 15, 21480 Vis</item>
      <item>Ivana Bestvina, OIB 57594455622, Sjenjak 53, 31000 Osijek</item>
      <item>Kristian Kaić, OIB 20026275611, Ulica Marije Sniježne 10, 10000 Zagreb</item>
    </izvorni_sadrzaj>
    <derivirana_varijabla naziv="DomainObject.Predmet.StrankaListFormatedWithAdressOIB_1">
      <item>Marija Bis, OIB 01796295134, Tuzlanska 6, 10000 Zagreb</item>
      <item>Marina Nardin, OIB 70346557053, Ulica Stjepana Babonića 54 A, 10000 Zagreb</item>
      <item>ILIRICUM d.o.o. za turizam i usluge, OIB 87855650060, Hvarska 15, 21480 Vis</item>
      <item>Ivana Bestvina, OIB 57594455622, Sjenjak 53, 31000 Osijek</item>
      <item>Kristian Kaić, OIB 20026275611, Ulica Marije Sniježne 10, 10000 Zagreb</item>
    </derivirana_varijabla>
  </DomainObject.Predmet.StrankaListFormatedWithAdressOIB>
  <DomainObject.Predmet.StrankaListNazivFormated>
    <izvorni_sadrzaj>
      <item>Marija Bis</item>
      <item>Marina Nardin</item>
      <item>ILIRICUM d.o.o. za turizam i usluge</item>
      <item>Ivana Bestvina</item>
      <item>Kristian Kaić</item>
    </izvorni_sadrzaj>
    <derivirana_varijabla naziv="DomainObject.Predmet.StrankaListNazivFormated_1">
      <item>Marija Bis</item>
      <item>Marina Nardin</item>
      <item>ILIRICUM d.o.o. za turizam i usluge</item>
      <item>Ivana Bestvina</item>
      <item>Kristian Kaić</item>
    </derivirana_varijabla>
  </DomainObject.Predmet.StrankaListNazivFormated>
  <DomainObject.Predmet.StrankaListNazivFormatedOIB>
    <izvorni_sadrzaj>
      <item>Marija Bis, OIB 01796295134</item>
      <item>Marina Nardin, OIB 70346557053</item>
      <item>ILIRICUM d.o.o. za turizam i usluge, OIB 87855650060</item>
      <item>Ivana Bestvina, OIB 57594455622</item>
      <item>Kristian Kaić, OIB 20026275611</item>
    </izvorni_sadrzaj>
    <derivirana_varijabla naziv="DomainObject.Predmet.StrankaListNazivFormatedOIB_1">
      <item>Marija Bis, OIB 01796295134</item>
      <item>Marina Nardin, OIB 70346557053</item>
      <item>ILIRICUM d.o.o. za turizam i usluge, OIB 87855650060</item>
      <item>Ivana Bestvina, OIB 57594455622</item>
      <item>Kristian Kaić, OIB 20026275611</item>
    </derivirana_varijabla>
  </DomainObject.Predmet.StrankaListNazivFormatedOIB>
  <DomainObject.Predmet.ProtuStrankaListFormated>
    <izvorni_sadrzaj>
      <item>CENTAR ZA GRAĐEVINARSTVO d.o.o.</item>
    </izvorni_sadrzaj>
    <derivirana_varijabla naziv="DomainObject.Predmet.ProtuStrankaListFormated_1">
      <item>CENTAR ZA GRAĐEVINARSTVO d.o.o.</item>
    </derivirana_varijabla>
  </DomainObject.Predmet.ProtuStrankaListFormated>
  <DomainObject.Predmet.ProtuStrankaListFormatedOIB>
    <izvorni_sadrzaj>
      <item>CENTAR ZA GRAĐEVINARSTVO d.o.o., OIB 49389525386</item>
    </izvorni_sadrzaj>
    <derivirana_varijabla naziv="DomainObject.Predmet.ProtuStrankaListFormatedOIB_1">
      <item>CENTAR ZA GRAĐEVINARSTVO d.o.o., OIB 49389525386</item>
    </derivirana_varijabla>
  </DomainObject.Predmet.ProtuStrankaListFormatedOIB>
  <DomainObject.Predmet.ProtuStrankaListFormatedWithAdress>
    <izvorni_sadrzaj>
      <item>CENTAR ZA GRAĐEVINARSTVO d.o.o., Petrova 53/1, 10000 Zagreb</item>
    </izvorni_sadrzaj>
    <derivirana_varijabla naziv="DomainObject.Predmet.ProtuStrankaListFormatedWithAdress_1">
      <item>CENTAR ZA GRAĐEVINARSTVO d.o.o., Petrova 53/1, 10000 Zagreb</item>
    </derivirana_varijabla>
  </DomainObject.Predmet.ProtuStrankaListFormatedWithAdress>
  <DomainObject.Predmet.ProtuStrankaListFormatedWithAdressOIB>
    <izvorni_sadrzaj>
      <item>CENTAR ZA GRAĐEVINARSTVO d.o.o., OIB 49389525386, Petrova 53/1, 10000 Zagreb</item>
    </izvorni_sadrzaj>
    <derivirana_varijabla naziv="DomainObject.Predmet.ProtuStrankaListFormatedWithAdressOIB_1">
      <item>CENTAR ZA GRAĐEVINARSTVO d.o.o., OIB 49389525386, Petrova 53/1, 10000 Zagreb</item>
    </derivirana_varijabla>
  </DomainObject.Predmet.ProtuStrankaListFormatedWithAdressOIB>
  <DomainObject.Predmet.ProtuStrankaListNazivFormated>
    <izvorni_sadrzaj>
      <item>CENTAR ZA GRAĐEVINARSTVO d.o.o.</item>
    </izvorni_sadrzaj>
    <derivirana_varijabla naziv="DomainObject.Predmet.ProtuStrankaListNazivFormated_1">
      <item>CENTAR ZA GRAĐEVINARSTVO d.o.o.</item>
    </derivirana_varijabla>
  </DomainObject.Predmet.ProtuStrankaListNazivFormated>
  <DomainObject.Predmet.ProtuStrankaListNazivFormatedOIB>
    <izvorni_sadrzaj>
      <item>CENTAR ZA GRAĐEVINARSTVO d.o.o., OIB 49389525386</item>
    </izvorni_sadrzaj>
    <derivirana_varijabla naziv="DomainObject.Predmet.ProtuStrankaListNazivFormatedOIB_1">
      <item>CENTAR ZA GRAĐEVINARSTVO d.o.o., OIB 49389525386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Bis i dr.</izvorni_sadrzaj>
    <derivirana_varijabla naziv="DomainObject.Predmet.StrankaIDrugi_1">Marija Bis i dr.</derivirana_varijabla>
  </DomainObject.Predmet.StrankaIDrugi>
  <DomainObject.Predmet.ProtustrankaIDrugi>
    <izvorni_sadrzaj>CENTAR ZA GRAĐEVINARSTVO d.o.o.</izvorni_sadrzaj>
    <derivirana_varijabla naziv="DomainObject.Predmet.ProtustrankaIDrugi_1">CENTAR ZA GRAĐEVINARSTVO d.o.o.</derivirana_varijabla>
  </DomainObject.Predmet.ProtustrankaIDrugi>
  <DomainObject.Predmet.StrankaIDrugiAdressOIB>
    <izvorni_sadrzaj>Marija Bis, OIB 01796295134, Tuzlanska 6, 10000 Zagreb i dr.</izvorni_sadrzaj>
    <derivirana_varijabla naziv="DomainObject.Predmet.StrankaIDrugiAdressOIB_1">Marija Bis, OIB 01796295134, Tuzlanska 6, 10000 Zagreb i dr.</derivirana_varijabla>
  </DomainObject.Predmet.StrankaIDrugiAdressOIB>
  <DomainObject.Predmet.ProtustrankaIDrugiAdressOIB>
    <izvorni_sadrzaj>CENTAR ZA GRAĐEVINARSTVO d.o.o., OIB 49389525386, Petrova 53/1, 10000 Zagreb</izvorni_sadrzaj>
    <derivirana_varijabla naziv="DomainObject.Predmet.ProtustrankaIDrugiAdressOIB_1">CENTAR ZA GRAĐEVINARSTVO d.o.o., OIB 49389525386, Petrova 53/1,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Bis</item>
      <item>CENTAR ZA GRAĐEVINARSTVO d.o.o.</item>
      <item>Marina Nardin</item>
      <item>ILIRICUM d.o.o. za turizam i usluge</item>
      <item>Ivana Bestvina</item>
      <item>Kristian Kaić</item>
    </izvorni_sadrzaj>
    <derivirana_varijabla naziv="DomainObject.Predmet.SudioniciListNaziv_1">
      <item>Marija Bis</item>
      <item>CENTAR ZA GRAĐEVINARSTVO d.o.o.</item>
      <item>Marina Nardin</item>
      <item>ILIRICUM d.o.o. za turizam i usluge</item>
      <item>Ivana Bestvina</item>
      <item>Kristian Kaić</item>
    </derivirana_varijabla>
  </DomainObject.Predmet.SudioniciListNaziv>
  <DomainObject.Predmet.SudioniciListAdressOIB>
    <izvorni_sadrzaj>
      <item>Marija Bis, OIB 01796295134, Tuzlanska 6,10000 Zagreb</item>
      <item>CENTAR ZA GRAĐEVINARSTVO d.o.o., OIB 49389525386, Petrova 53/1,10000 Zagreb</item>
      <item>Marina Nardin, OIB 70346557053, Ulica Stjepana Babonića 54 A,10000 Zagreb</item>
      <item>ILIRICUM d.o.o. za turizam i usluge, OIB 87855650060, Hvarska 15,21480 Vis</item>
      <item>Ivana Bestvina, OIB 57594455622, Sjenjak 53,31000 Osijek</item>
      <item>Kristian Kaić, OIB 20026275611, Ulica Marije Sniježne 10,10000 Zagreb</item>
    </izvorni_sadrzaj>
    <derivirana_varijabla naziv="DomainObject.Predmet.SudioniciListAdressOIB_1">
      <item>Marija Bis, OIB 01796295134, Tuzlanska 6,10000 Zagreb</item>
      <item>CENTAR ZA GRAĐEVINARSTVO d.o.o., OIB 49389525386, Petrova 53/1,10000 Zagreb</item>
      <item>Marina Nardin, OIB 70346557053, Ulica Stjepana Babonića 54 A,10000 Zagreb</item>
      <item>ILIRICUM d.o.o. za turizam i usluge, OIB 87855650060, Hvarska 15,21480 Vis</item>
      <item>Ivana Bestvina, OIB 57594455622, Sjenjak 53,31000 Osijek</item>
      <item>Kristian Kaić, OIB 20026275611, Ulica Marije Sniježne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01796295134</item>
      <item>, OIB 49389525386</item>
      <item>, OIB 70346557053</item>
      <item>, OIB 87855650060</item>
      <item>, OIB 57594455622</item>
      <item>, OIB 20026275611</item>
    </izvorni_sadrzaj>
    <derivirana_varijabla naziv="DomainObject.Predmet.SudioniciListNazivOIB_1">
      <item>, OIB 01796295134</item>
      <item>, OIB 49389525386</item>
      <item>, OIB 70346557053</item>
      <item>, OIB 87855650060</item>
      <item>, OIB 57594455622</item>
      <item>, OIB 20026275611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2336</properties:Characters>
  <properties:Lines>70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2018-06-29T05:58:00Z</dcterms:created>
  <dc:creator>MK</dc:creator>
  <cp:lastModifiedBy>Belma Čolić</cp:lastModifiedBy>
  <cp:lastPrinted>1900-12-31T23:00:00Z</cp:lastPrinted>
  <dcterms:modified xmlns:xsi="http://www.w3.org/2001/XMLSchema-instance" xsi:type="dcterms:W3CDTF">2018-06-29T06:03:00Z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predaji u posjed - Iliricum.docx)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