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2d6" w14:paraId="97c22d6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223486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0C554D" w:rsidRPr="00EE1FD2">
        <w:rPr>
          <w:b/>
          <w:sz w:val="24"/>
          <w:szCs w:val="24"/>
        </w:rPr>
        <w:t>-St.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DA637E" w:rsidR="00DA637E" w:rsidRPr="00EE1FD2">
      <w:pPr>
        <w:jc w:val="center"/>
        <w:rPr>
          <w:b/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011A75" w:rsidR="00011A75" w:rsidRPr="00EE1FD2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E1FD2">
        <w:rPr>
          <w:sz w:val="24"/>
          <w:szCs w:val="24"/>
        </w:rPr>
        <w:t>6. studenog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2150D7">
        <w:rPr>
          <w:sz w:val="24"/>
          <w:szCs w:val="24"/>
        </w:rPr>
        <w:t xml:space="preserve">punomoćnika </w:t>
      </w:r>
      <w:r w:rsidR="00EE1FD2">
        <w:rPr>
          <w:sz w:val="24"/>
          <w:szCs w:val="24"/>
        </w:rPr>
        <w:t xml:space="preserve">ponuditelja </w:t>
      </w:r>
      <w:r w:rsidR="002150D7">
        <w:rPr>
          <w:sz w:val="24"/>
          <w:szCs w:val="24"/>
        </w:rPr>
        <w:t>Dubrovačko neretvansk</w:t>
      </w:r>
      <w:r w:rsidR="00842B3E">
        <w:rPr>
          <w:sz w:val="24"/>
          <w:szCs w:val="24"/>
        </w:rPr>
        <w:t>e</w:t>
      </w:r>
      <w:r w:rsidR="002150D7">
        <w:rPr>
          <w:sz w:val="24"/>
          <w:szCs w:val="24"/>
        </w:rPr>
        <w:t xml:space="preserve"> županij</w:t>
      </w:r>
      <w:r w:rsidR="00842B3E">
        <w:rPr>
          <w:sz w:val="24"/>
          <w:szCs w:val="24"/>
        </w:rPr>
        <w:t>e</w:t>
      </w:r>
      <w:r w:rsidR="008C0F46">
        <w:rPr>
          <w:sz w:val="24"/>
          <w:szCs w:val="24"/>
        </w:rPr>
        <w:t xml:space="preserve"> Nikole Veraja</w:t>
      </w:r>
      <w:r w:rsidR="002150D7">
        <w:rPr>
          <w:sz w:val="24"/>
          <w:szCs w:val="24"/>
        </w:rPr>
        <w:t xml:space="preserve"> </w:t>
      </w:r>
      <w:r w:rsidR="00EE1FD2">
        <w:rPr>
          <w:sz w:val="24"/>
          <w:szCs w:val="24"/>
        </w:rPr>
        <w:t xml:space="preserve">i zamjenika Županijskog državnog odvjetnika Tihana Hilje, </w:t>
      </w:r>
      <w:r w:rsidR="002A3332" w:rsidRPr="00EE1FD2">
        <w:rPr>
          <w:sz w:val="24"/>
          <w:szCs w:val="24"/>
        </w:rPr>
        <w:t xml:space="preserve">dana </w:t>
      </w:r>
      <w:r w:rsidR="00EE1FD2">
        <w:rPr>
          <w:sz w:val="24"/>
          <w:szCs w:val="24"/>
        </w:rPr>
        <w:t>10. studenog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011A75" w:rsidP="000C554D" w:rsidR="00011A75">
      <w:pPr>
        <w:ind w:firstLine="720"/>
        <w:jc w:val="both"/>
        <w:rPr>
          <w:sz w:val="24"/>
          <w:szCs w:val="24"/>
        </w:rPr>
      </w:pPr>
    </w:p>
    <w:p w:rsidRDefault="00DA637E" w:rsidP="000C554D" w:rsidR="00DA637E" w:rsidRPr="00EE1FD2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1660F0">
        <w:rPr>
          <w:sz w:val="24"/>
          <w:szCs w:val="24"/>
        </w:rPr>
        <w:t>Dubrovačko-neretvanska županija, Dubrovnik</w:t>
      </w:r>
      <w:r w:rsidR="00B75405" w:rsidRPr="00EE1FD2">
        <w:rPr>
          <w:sz w:val="24"/>
          <w:szCs w:val="24"/>
        </w:rPr>
        <w:t>,</w:t>
      </w:r>
      <w:r w:rsidR="00134DFA" w:rsidRPr="00EE1FD2">
        <w:rPr>
          <w:sz w:val="24"/>
          <w:szCs w:val="24"/>
        </w:rPr>
        <w:t xml:space="preserve"> </w:t>
      </w:r>
      <w:r w:rsidR="001660F0">
        <w:rPr>
          <w:sz w:val="24"/>
          <w:szCs w:val="24"/>
        </w:rPr>
        <w:t>Gundulićeva poljana 1.,</w:t>
      </w:r>
      <w:r w:rsidR="00134DFA" w:rsidRPr="00EE1FD2">
        <w:rPr>
          <w:sz w:val="24"/>
          <w:szCs w:val="24"/>
        </w:rPr>
        <w:t xml:space="preserve"> OIB </w:t>
      </w:r>
      <w:r w:rsidR="001660F0">
        <w:rPr>
          <w:sz w:val="24"/>
          <w:szCs w:val="24"/>
        </w:rPr>
        <w:t>32082115313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0C44BD">
        <w:rPr>
          <w:sz w:val="24"/>
          <w:szCs w:val="24"/>
        </w:rPr>
        <w:t>1542/</w:t>
      </w:r>
      <w:r w:rsidR="001660F0">
        <w:rPr>
          <w:sz w:val="24"/>
          <w:szCs w:val="24"/>
        </w:rPr>
        <w:t>16</w:t>
      </w:r>
      <w:r>
        <w:rPr>
          <w:sz w:val="24"/>
          <w:szCs w:val="24"/>
        </w:rPr>
        <w:t xml:space="preserve"> upisana u k.o. Opuzen 1, površine </w:t>
      </w:r>
      <w:r w:rsidR="00C76013">
        <w:rPr>
          <w:sz w:val="24"/>
          <w:szCs w:val="24"/>
        </w:rPr>
        <w:t>969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1660F0">
        <w:rPr>
          <w:sz w:val="24"/>
          <w:szCs w:val="24"/>
        </w:rPr>
        <w:t>Dubrovačko-neretvanska županija, Dubrovnik</w:t>
      </w:r>
      <w:r w:rsidR="001660F0" w:rsidRPr="00EE1FD2">
        <w:rPr>
          <w:sz w:val="24"/>
          <w:szCs w:val="24"/>
        </w:rPr>
        <w:t xml:space="preserve">, </w:t>
      </w:r>
      <w:r w:rsidR="001660F0">
        <w:rPr>
          <w:sz w:val="24"/>
          <w:szCs w:val="24"/>
        </w:rPr>
        <w:t>Gundulićeva poljana 1.,</w:t>
      </w:r>
      <w:r w:rsidR="001660F0" w:rsidRPr="00EE1FD2">
        <w:rPr>
          <w:sz w:val="24"/>
          <w:szCs w:val="24"/>
        </w:rPr>
        <w:t xml:space="preserve"> OIB </w:t>
      </w:r>
      <w:r w:rsidR="001660F0">
        <w:rPr>
          <w:sz w:val="24"/>
          <w:szCs w:val="24"/>
        </w:rPr>
        <w:t xml:space="preserve">32082115313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1660F0">
        <w:rPr>
          <w:sz w:val="24"/>
          <w:szCs w:val="24"/>
        </w:rPr>
        <w:t>78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2390001-1300000</w:t>
      </w:r>
      <w:r w:rsidR="00445657" w:rsidRPr="00EE1FD2">
        <w:rPr>
          <w:sz w:val="24"/>
          <w:szCs w:val="24"/>
        </w:rPr>
        <w:t xml:space="preserve">664,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lastRenderedPageBreak/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8F6F47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U postupku je </w:t>
      </w:r>
      <w:r w:rsidR="00B75405" w:rsidRPr="00EE1FD2">
        <w:rPr>
          <w:szCs w:val="24"/>
        </w:rPr>
        <w:t>24</w:t>
      </w:r>
      <w:r w:rsidR="00134DFA" w:rsidRPr="00EE1FD2">
        <w:rPr>
          <w:szCs w:val="24"/>
        </w:rPr>
        <w:t xml:space="preserve">. </w:t>
      </w:r>
      <w:r w:rsidR="00B75405" w:rsidRPr="00EE1FD2">
        <w:rPr>
          <w:szCs w:val="24"/>
        </w:rPr>
        <w:t>rujna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Pr="00EE1FD2">
        <w:rPr>
          <w:szCs w:val="24"/>
        </w:rPr>
        <w:t>donesen</w:t>
      </w:r>
      <w:r w:rsidR="00DB0E17" w:rsidRPr="00EE1FD2">
        <w:rPr>
          <w:szCs w:val="24"/>
        </w:rPr>
        <w:t>o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rješenje</w:t>
      </w:r>
      <w:r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B75405" w:rsidRPr="00EE1FD2">
        <w:rPr>
          <w:sz w:val="24"/>
          <w:szCs w:val="24"/>
        </w:rPr>
        <w:t>24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rujna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>a jedna</w:t>
      </w:r>
      <w:r w:rsidR="00517F5D" w:rsidRPr="00EE1FD2">
        <w:rPr>
          <w:sz w:val="24"/>
          <w:szCs w:val="24"/>
        </w:rPr>
        <w:t xml:space="preserve"> 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C76013">
        <w:rPr>
          <w:sz w:val="24"/>
          <w:szCs w:val="24"/>
        </w:rPr>
        <w:t>7.</w:t>
      </w:r>
      <w:r w:rsidR="001660F0">
        <w:rPr>
          <w:sz w:val="24"/>
          <w:szCs w:val="24"/>
        </w:rPr>
        <w:t>8</w:t>
      </w:r>
      <w:r w:rsidR="00B75405" w:rsidRPr="00EE1FD2">
        <w:rPr>
          <w:sz w:val="24"/>
          <w:szCs w:val="24"/>
        </w:rPr>
        <w:t>00</w:t>
      </w:r>
      <w:r w:rsidR="00C76013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B75405" w:rsidRPr="00EE1FD2">
        <w:rPr>
          <w:sz w:val="24"/>
          <w:szCs w:val="24"/>
        </w:rPr>
        <w:t>6</w:t>
      </w:r>
      <w:r w:rsidR="00134DFA" w:rsidRPr="00EE1FD2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941CD3" w:rsidRPr="00EE1FD2">
        <w:rPr>
          <w:sz w:val="24"/>
          <w:szCs w:val="24"/>
        </w:rPr>
        <w:t>s</w:t>
      </w:r>
      <w:r w:rsidR="00B75405" w:rsidRPr="00EE1FD2">
        <w:rPr>
          <w:sz w:val="24"/>
          <w:szCs w:val="24"/>
        </w:rPr>
        <w:t>tudenog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24</w:t>
      </w:r>
      <w:r w:rsidR="0043631C" w:rsidRPr="00EE1FD2">
        <w:rPr>
          <w:sz w:val="24"/>
          <w:szCs w:val="24"/>
        </w:rPr>
        <w:t xml:space="preserve">. </w:t>
      </w:r>
      <w:r w:rsidR="00FB483C" w:rsidRPr="00EE1FD2">
        <w:rPr>
          <w:sz w:val="24"/>
          <w:szCs w:val="24"/>
        </w:rPr>
        <w:t>rujna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1660F0">
        <w:rPr>
          <w:sz w:val="24"/>
          <w:szCs w:val="24"/>
        </w:rPr>
        <w:t xml:space="preserve"> Dubrovačko-neretvanska županija, Dubrovnik</w:t>
      </w:r>
      <w:r w:rsidR="001660F0" w:rsidRPr="00EE1FD2">
        <w:rPr>
          <w:sz w:val="24"/>
          <w:szCs w:val="24"/>
        </w:rPr>
        <w:t xml:space="preserve">, </w:t>
      </w:r>
      <w:r w:rsidR="001660F0">
        <w:rPr>
          <w:sz w:val="24"/>
          <w:szCs w:val="24"/>
        </w:rPr>
        <w:t>Gundulićeva poljana 1.,</w:t>
      </w:r>
      <w:r w:rsidR="001660F0" w:rsidRPr="00EE1FD2">
        <w:rPr>
          <w:sz w:val="24"/>
          <w:szCs w:val="24"/>
        </w:rPr>
        <w:t xml:space="preserve"> OIB </w:t>
      </w:r>
      <w:r w:rsidR="001660F0">
        <w:rPr>
          <w:sz w:val="24"/>
          <w:szCs w:val="24"/>
        </w:rPr>
        <w:t>32082115313.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1660F0">
        <w:rPr>
          <w:sz w:val="24"/>
          <w:szCs w:val="24"/>
        </w:rPr>
        <w:t>Dubrovačko-neretvanska županija, Dubrovnik</w:t>
      </w:r>
      <w:r w:rsidR="001660F0" w:rsidRPr="00EE1FD2">
        <w:rPr>
          <w:sz w:val="24"/>
          <w:szCs w:val="24"/>
        </w:rPr>
        <w:t xml:space="preserve">, </w:t>
      </w:r>
      <w:r w:rsidR="001660F0">
        <w:rPr>
          <w:sz w:val="24"/>
          <w:szCs w:val="24"/>
        </w:rPr>
        <w:t>Gundulićeva poljana 1.,</w:t>
      </w:r>
      <w:r w:rsidR="001660F0" w:rsidRPr="00EE1FD2">
        <w:rPr>
          <w:sz w:val="24"/>
          <w:szCs w:val="24"/>
        </w:rPr>
        <w:t xml:space="preserve"> OIB </w:t>
      </w:r>
      <w:r w:rsidR="001660F0">
        <w:rPr>
          <w:sz w:val="24"/>
          <w:szCs w:val="24"/>
        </w:rPr>
        <w:t>32082115313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C76013">
        <w:rPr>
          <w:sz w:val="24"/>
          <w:szCs w:val="24"/>
        </w:rPr>
        <w:t>7</w:t>
      </w:r>
      <w:r w:rsidR="001660F0">
        <w:rPr>
          <w:sz w:val="24"/>
          <w:szCs w:val="24"/>
        </w:rPr>
        <w:t>8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="001660F0">
        <w:rPr>
          <w:sz w:val="24"/>
          <w:szCs w:val="24"/>
        </w:rPr>
        <w:t>.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E1FD2">
        <w:rPr>
          <w:b/>
          <w:sz w:val="24"/>
          <w:szCs w:val="24"/>
        </w:rPr>
        <w:t>10. studenog 2015.g.</w:t>
      </w: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F8035C">
        <w:rPr>
          <w:b/>
          <w:sz w:val="24"/>
          <w:szCs w:val="24"/>
        </w:rPr>
        <w:t xml:space="preserve">, v.r. 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</w:t>
      </w:r>
      <w:r w:rsidR="00BC5226" w:rsidRPr="00EE1FD2">
        <w:rPr>
          <w:b/>
          <w:sz w:val="24"/>
          <w:szCs w:val="24"/>
        </w:rPr>
        <w:t xml:space="preserve"> </w:t>
      </w:r>
      <w:r w:rsidRPr="00EE1FD2">
        <w:rPr>
          <w:b/>
          <w:sz w:val="24"/>
          <w:szCs w:val="24"/>
        </w:rPr>
        <w:t>:</w:t>
      </w:r>
    </w:p>
    <w:p w:rsidRDefault="004A28C4" w:rsidP="00BC5226" w:rsidR="00BC5226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BB7A0A">
        <w:rPr>
          <w:sz w:val="24"/>
          <w:szCs w:val="24"/>
        </w:rPr>
        <w:t xml:space="preserve"> – e-oglasna ploča </w:t>
      </w:r>
    </w:p>
    <w:p w:rsidRDefault="001660F0" w:rsidR="001660F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BB7A0A">
        <w:rPr>
          <w:sz w:val="24"/>
          <w:szCs w:val="24"/>
        </w:rPr>
        <w:t>, e-oglasna ploča</w:t>
      </w:r>
    </w:p>
    <w:p w:rsidRDefault="001660F0" w:rsidR="001660F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Dubrovačko-neretvanska županija, Dubrovnik</w:t>
      </w:r>
      <w:r w:rsidRPr="00EE1FD2">
        <w:rPr>
          <w:sz w:val="24"/>
          <w:szCs w:val="24"/>
        </w:rPr>
        <w:t xml:space="preserve">, </w:t>
      </w:r>
      <w:r>
        <w:rPr>
          <w:sz w:val="24"/>
          <w:szCs w:val="24"/>
        </w:rPr>
        <w:t>Gundulićeva poljana 1.</w:t>
      </w:r>
    </w:p>
    <w:p w:rsidRDefault="00EF18D3" w:rsidR="00EF18D3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 w:rsidR="001660F0">
        <w:rPr>
          <w:sz w:val="24"/>
          <w:szCs w:val="24"/>
        </w:rPr>
        <w:t>va Ispostava Metković</w:t>
      </w:r>
    </w:p>
    <w:p w:rsidRDefault="00033F5E" w:rsidR="00033F5E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 w:rsidR="001660F0">
        <w:rPr>
          <w:sz w:val="24"/>
          <w:szCs w:val="24"/>
        </w:rPr>
        <w:t>djel Općinskog suda u Metković</w:t>
      </w:r>
    </w:p>
    <w:p w:rsidRDefault="00BB7A0A" w:rsidP="00EF18D3" w:rsidR="004A28C4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="00E01F0D" w:rsidRPr="00EE1FD2">
        <w:rPr>
          <w:sz w:val="24"/>
          <w:szCs w:val="24"/>
        </w:rPr>
        <w:t>o</w:t>
      </w:r>
      <w:r>
        <w:rPr>
          <w:sz w:val="24"/>
          <w:szCs w:val="24"/>
        </w:rPr>
        <w:t>glasna ploča suda</w:t>
      </w: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ED4" w:rsidR="00877ED4">
      <w:r>
        <w:separator/>
      </w:r>
    </w:p>
  </w:endnote>
  <w:endnote w:id="0" w:type="continuationSeparator">
    <w:p w:rsidRDefault="00877ED4" w:rsidR="00877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ED4" w:rsidR="00877ED4">
      <w:r>
        <w:separator/>
      </w:r>
    </w:p>
  </w:footnote>
  <w:footnote w:id="0" w:type="continuationSeparator">
    <w:p w:rsidRDefault="00877ED4" w:rsidR="00877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A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BD"/>
    <w:rsid w:val="000C554D"/>
    <w:rsid w:val="000E75DA"/>
    <w:rsid w:val="00134DFA"/>
    <w:rsid w:val="0014662E"/>
    <w:rsid w:val="001660F0"/>
    <w:rsid w:val="00166A92"/>
    <w:rsid w:val="0017161C"/>
    <w:rsid w:val="001E7DF6"/>
    <w:rsid w:val="002150D7"/>
    <w:rsid w:val="00217C60"/>
    <w:rsid w:val="00223486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40120B"/>
    <w:rsid w:val="004071DD"/>
    <w:rsid w:val="00434A64"/>
    <w:rsid w:val="0043631C"/>
    <w:rsid w:val="0044039E"/>
    <w:rsid w:val="00445657"/>
    <w:rsid w:val="004A28C4"/>
    <w:rsid w:val="004C7010"/>
    <w:rsid w:val="004D1228"/>
    <w:rsid w:val="004E2F9D"/>
    <w:rsid w:val="004E695B"/>
    <w:rsid w:val="005066E0"/>
    <w:rsid w:val="00517F5D"/>
    <w:rsid w:val="005301C6"/>
    <w:rsid w:val="00542844"/>
    <w:rsid w:val="00561BF1"/>
    <w:rsid w:val="00562B1D"/>
    <w:rsid w:val="00590EBF"/>
    <w:rsid w:val="00594FEB"/>
    <w:rsid w:val="005A65B4"/>
    <w:rsid w:val="005E767C"/>
    <w:rsid w:val="00614F3D"/>
    <w:rsid w:val="00614F56"/>
    <w:rsid w:val="006245A9"/>
    <w:rsid w:val="006604E9"/>
    <w:rsid w:val="0069097D"/>
    <w:rsid w:val="0069583E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218B7"/>
    <w:rsid w:val="008342FC"/>
    <w:rsid w:val="00834540"/>
    <w:rsid w:val="00842B3E"/>
    <w:rsid w:val="00877ED4"/>
    <w:rsid w:val="008B6B83"/>
    <w:rsid w:val="008C0F46"/>
    <w:rsid w:val="008F2E2C"/>
    <w:rsid w:val="008F6F47"/>
    <w:rsid w:val="00921F4D"/>
    <w:rsid w:val="00941CD3"/>
    <w:rsid w:val="009608E4"/>
    <w:rsid w:val="00970669"/>
    <w:rsid w:val="009A5EF5"/>
    <w:rsid w:val="009C6833"/>
    <w:rsid w:val="009F6E1D"/>
    <w:rsid w:val="00A02164"/>
    <w:rsid w:val="00A40B90"/>
    <w:rsid w:val="00A52F0F"/>
    <w:rsid w:val="00A57BB2"/>
    <w:rsid w:val="00A64CD2"/>
    <w:rsid w:val="00AD7CEB"/>
    <w:rsid w:val="00B01A05"/>
    <w:rsid w:val="00B053C1"/>
    <w:rsid w:val="00B26C0B"/>
    <w:rsid w:val="00B3729B"/>
    <w:rsid w:val="00B4239A"/>
    <w:rsid w:val="00B67F71"/>
    <w:rsid w:val="00B75405"/>
    <w:rsid w:val="00BA0B87"/>
    <w:rsid w:val="00BA666B"/>
    <w:rsid w:val="00BB0099"/>
    <w:rsid w:val="00BB00F1"/>
    <w:rsid w:val="00BB7A0A"/>
    <w:rsid w:val="00BC5226"/>
    <w:rsid w:val="00BF5B1A"/>
    <w:rsid w:val="00BF62C8"/>
    <w:rsid w:val="00C066F6"/>
    <w:rsid w:val="00C70E80"/>
    <w:rsid w:val="00C76013"/>
    <w:rsid w:val="00C77E05"/>
    <w:rsid w:val="00CB6A90"/>
    <w:rsid w:val="00CD6169"/>
    <w:rsid w:val="00D0677F"/>
    <w:rsid w:val="00D2730D"/>
    <w:rsid w:val="00D336F9"/>
    <w:rsid w:val="00D356CC"/>
    <w:rsid w:val="00D432D8"/>
    <w:rsid w:val="00D63C9E"/>
    <w:rsid w:val="00D746D0"/>
    <w:rsid w:val="00D937FB"/>
    <w:rsid w:val="00DA637E"/>
    <w:rsid w:val="00DB0E17"/>
    <w:rsid w:val="00DC0444"/>
    <w:rsid w:val="00DD1E38"/>
    <w:rsid w:val="00E00109"/>
    <w:rsid w:val="00E01F0D"/>
    <w:rsid w:val="00E028B3"/>
    <w:rsid w:val="00E11586"/>
    <w:rsid w:val="00E43614"/>
    <w:rsid w:val="00E44503"/>
    <w:rsid w:val="00E614EC"/>
    <w:rsid w:val="00E65BA6"/>
    <w:rsid w:val="00EA2FA0"/>
    <w:rsid w:val="00EC4A2A"/>
    <w:rsid w:val="00ED39AB"/>
    <w:rsid w:val="00ED499C"/>
    <w:rsid w:val="00EE1FD2"/>
    <w:rsid w:val="00EF18D3"/>
    <w:rsid w:val="00F079F3"/>
    <w:rsid w:val="00F22B28"/>
    <w:rsid w:val="00F444B5"/>
    <w:rsid w:val="00F8035C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A0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A0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</izvorni_sadrzaj>
    <derivirana_varijabla naziv="DomainObject.Predmet.StrankaWithAdress_1">RH,MINISTARSTVO FINANICJA,POREZNA UPRAVA,PODRUČNI URED DUBROVNIK 20000 Dubrovnik,Hrvatska gospodarska komora ,javnost Poduzetnička zona Opuzen d.o.o. " u stečaju"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</izvorni_sadrzaj>
    <derivirana_varijabla naziv="DomainObject.Predmet.StrankaWithAdressOIB_1">RH,MINISTARSTVO FINANICJA,POREZNA UPRAVA,PODRUČNI URED DUBROVNIK, 20000 Dubrovnik,Hrvatska gospodarska komora,javnost Poduzetnička zona Opuzen d.o.o. " u stečaju"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</izvorni_sadrzaj>
    <derivirana_varijabla naziv="DomainObject.Predmet.StrankaNazivFormated_1">RH,MINISTARSTVO FINANICJA,POREZNA UPRAVA,PODRUČNI URED DUBROVNIK,Hrvatska gospodarska komora,javnost Poduzetnička zona Opuzen d.o.o. " u stečaju"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</izvorni_sadrzaj>
    <derivirana_varijabla naziv="DomainObject.Predmet.StrankaNazivFormatedOIB_1">RH,MINISTARSTVO FINANICJA,POREZNA UPRAVA,PODRUČNI URED DUBROVNIK,Hrvatska gospodarska komora,javnost Poduzetnička zona Opuzen d.o.o. " u stečaju"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B51B2-E8B0-42BF-85DA-4C8BB4044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762</properties:Words>
  <properties:Characters>4246</properties:Characters>
  <properties:Lines>114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5018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2015-11-11T07:07:00Z</dcterms:created>
  <dc:creator>Ante Kačić</dc:creator>
  <cp:lastModifiedBy>Mara Marčinko</cp:lastModifiedBy>
  <cp:lastPrinted>2015-11-11T06:33:00Z</cp:lastPrinted>
  <dcterms:modified xmlns:xsi="http://www.w3.org/2001/XMLSchema-instance" xsi:type="dcterms:W3CDTF">2015-11-11T07:09:00Z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