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16621" w14:paraId="b216621" w:rsidRDefault="00CE1693" w:rsidP="00910611" w:rsidR="00CE169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1693" w:rsidP="00910611" w:rsidR="00CE1693">
      <w:r>
        <w:rPr>
          <w:rFonts w:eastAsia="MS Mincho"/>
          <w:szCs w:val="24"/>
        </w:rPr>
        <w:t>REPUBLIKA HRVATSKA</w:t>
      </w:r>
    </w:p>
    <w:p w:rsidRDefault="00CE1693" w:rsidP="00910611" w:rsidR="00CE1693">
      <w:r>
        <w:rPr>
          <w:rFonts w:eastAsia="MS Mincho"/>
          <w:szCs w:val="24"/>
        </w:rPr>
        <w:t>TRGOVAČKI SUD U RIJECI</w:t>
      </w:r>
    </w:p>
    <w:p w:rsidRDefault="00CE1693" w:rsidR="00CE1693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P="00C31925" w:rsidR="00C31925"/>
    <w:p w:rsidRDefault="00CE1693" w:rsidP="00C31925" w:rsidR="00CE1693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EA695E" w:rsidR="00C31925" w:rsidRPr="00E91A71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 xml:space="preserve">u </w:t>
      </w:r>
      <w:proofErr w:type="spellStart"/>
      <w:r w:rsidRPr="00BF318E">
        <w:rPr>
          <w:sz w:val="24"/>
          <w:szCs w:val="24"/>
          <w:lang w:val="en-GB"/>
        </w:rPr>
        <w:t>stečajnom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predmetu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povodom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zahtjeva</w:t>
      </w:r>
      <w:proofErr w:type="spellEnd"/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Pr="00490DF2">
        <w:rPr>
          <w:sz w:val="24"/>
          <w:szCs w:val="24"/>
        </w:rPr>
        <w:t xml:space="preserve"> </w:t>
      </w:r>
      <w:r w:rsidR="00F0797C" w:rsidRPr="00F0797C">
        <w:rPr>
          <w:sz w:val="24"/>
          <w:szCs w:val="24"/>
        </w:rPr>
        <w:t xml:space="preserve">PROFUNDUM </w:t>
      </w:r>
      <w:proofErr w:type="spellStart"/>
      <w:r w:rsidR="00F0797C" w:rsidRPr="00F0797C">
        <w:rPr>
          <w:sz w:val="24"/>
          <w:szCs w:val="24"/>
        </w:rPr>
        <w:t>J.K</w:t>
      </w:r>
      <w:proofErr w:type="spellEnd"/>
      <w:r w:rsidR="00F0797C" w:rsidRPr="00F0797C">
        <w:rPr>
          <w:sz w:val="24"/>
          <w:szCs w:val="24"/>
        </w:rPr>
        <w:t xml:space="preserve">. društvo s ograničenom odgovornošću turizam i usluge, turistička agencija Rijeka, </w:t>
      </w:r>
      <w:proofErr w:type="spellStart"/>
      <w:r w:rsidR="00F0797C" w:rsidRPr="00F0797C">
        <w:rPr>
          <w:sz w:val="24"/>
          <w:szCs w:val="24"/>
        </w:rPr>
        <w:t>Medovićeva</w:t>
      </w:r>
      <w:proofErr w:type="spellEnd"/>
      <w:r w:rsidR="00F0797C" w:rsidRPr="00F0797C">
        <w:rPr>
          <w:sz w:val="24"/>
          <w:szCs w:val="24"/>
        </w:rPr>
        <w:t xml:space="preserve"> 19</w:t>
      </w:r>
      <w:r w:rsidR="009E57FF" w:rsidRPr="00F0797C">
        <w:rPr>
          <w:sz w:val="24"/>
          <w:szCs w:val="24"/>
        </w:rPr>
        <w:t xml:space="preserve">, </w:t>
      </w:r>
      <w:r w:rsidR="00EA695E" w:rsidRPr="00F0797C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F0797C" w:rsidRPr="00F0797C">
        <w:rPr>
          <w:sz w:val="24"/>
          <w:szCs w:val="24"/>
        </w:rPr>
        <w:t>040283685</w:t>
      </w:r>
      <w:r w:rsidR="009E57FF" w:rsidRPr="00F0797C">
        <w:rPr>
          <w:sz w:val="24"/>
          <w:szCs w:val="24"/>
        </w:rPr>
        <w:t xml:space="preserve">, OIB: </w:t>
      </w:r>
      <w:r w:rsidR="00F0797C" w:rsidRPr="00F0797C">
        <w:rPr>
          <w:sz w:val="24"/>
          <w:szCs w:val="24"/>
        </w:rPr>
        <w:t>51438039415</w:t>
      </w:r>
      <w:r w:rsidR="008C6E81">
        <w:rPr>
          <w:sz w:val="24"/>
          <w:szCs w:val="24"/>
        </w:rPr>
        <w:t xml:space="preserve">, </w:t>
      </w:r>
      <w:r w:rsidR="00D678A9" w:rsidRPr="00E91A71">
        <w:rPr>
          <w:sz w:val="24"/>
          <w:szCs w:val="24"/>
        </w:rPr>
        <w:t xml:space="preserve">dana </w:t>
      </w:r>
      <w:r w:rsidR="00EA695E">
        <w:rPr>
          <w:sz w:val="24"/>
          <w:szCs w:val="24"/>
        </w:rPr>
        <w:t>2. prosinca</w:t>
      </w:r>
      <w:r w:rsidRPr="00E91A71">
        <w:rPr>
          <w:sz w:val="24"/>
          <w:szCs w:val="24"/>
        </w:rPr>
        <w:t xml:space="preserve"> 2015.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</w:t>
      </w:r>
      <w:proofErr w:type="spellStart"/>
      <w:r w:rsidRPr="00BF318E">
        <w:rPr>
          <w:sz w:val="24"/>
          <w:szCs w:val="24"/>
        </w:rPr>
        <w:t>lj</w:t>
      </w:r>
      <w:proofErr w:type="spellEnd"/>
      <w:r w:rsidRPr="00BF318E">
        <w:rPr>
          <w:sz w:val="24"/>
          <w:szCs w:val="24"/>
        </w:rPr>
        <w:t xml:space="preserve">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F0797C" w:rsidRPr="00F0797C">
        <w:rPr>
          <w:sz w:val="24"/>
          <w:szCs w:val="24"/>
        </w:rPr>
        <w:t xml:space="preserve">PROFUNDUM </w:t>
      </w:r>
      <w:proofErr w:type="spellStart"/>
      <w:r w:rsidR="00F0797C" w:rsidRPr="00F0797C">
        <w:rPr>
          <w:sz w:val="24"/>
          <w:szCs w:val="24"/>
        </w:rPr>
        <w:t>J.K</w:t>
      </w:r>
      <w:proofErr w:type="spellEnd"/>
      <w:r w:rsidR="00F0797C" w:rsidRPr="00F0797C">
        <w:rPr>
          <w:sz w:val="24"/>
          <w:szCs w:val="24"/>
        </w:rPr>
        <w:t xml:space="preserve">. društvo s ograničenom odgovornošću turizam i usluge, turistička agencija Rijeka, </w:t>
      </w:r>
      <w:proofErr w:type="spellStart"/>
      <w:r w:rsidR="00F0797C" w:rsidRPr="00F0797C">
        <w:rPr>
          <w:sz w:val="24"/>
          <w:szCs w:val="24"/>
        </w:rPr>
        <w:t>Medovićeva</w:t>
      </w:r>
      <w:proofErr w:type="spellEnd"/>
      <w:r w:rsidR="00F0797C" w:rsidRPr="00F0797C">
        <w:rPr>
          <w:sz w:val="24"/>
          <w:szCs w:val="24"/>
        </w:rPr>
        <w:t xml:space="preserve"> 19, </w:t>
      </w:r>
      <w:r w:rsidR="00F0797C" w:rsidRPr="00F0797C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F0797C" w:rsidRPr="00F0797C">
        <w:rPr>
          <w:sz w:val="24"/>
          <w:szCs w:val="24"/>
        </w:rPr>
        <w:t>040283685, OIB: 51438039415</w:t>
      </w:r>
      <w:r w:rsidR="00F0797C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>
      <w:pPr>
        <w:ind w:firstLine="708"/>
        <w:jc w:val="both"/>
        <w:rPr>
          <w:sz w:val="24"/>
          <w:szCs w:val="24"/>
        </w:rPr>
      </w:pPr>
    </w:p>
    <w:p w:rsidRDefault="00D9221A" w:rsidP="00C31925" w:rsidR="00D9221A" w:rsidRPr="00BF318E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proofErr w:type="spellStart"/>
      <w:r w:rsidRPr="00BF318E">
        <w:rPr>
          <w:sz w:val="24"/>
          <w:szCs w:val="24"/>
          <w:lang w:val="en-GB"/>
        </w:rPr>
        <w:t>Financijska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agencija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podnijela</w:t>
      </w:r>
      <w:proofErr w:type="spellEnd"/>
      <w:r w:rsidRPr="00BF318E">
        <w:rPr>
          <w:sz w:val="24"/>
          <w:szCs w:val="24"/>
          <w:lang w:val="en-GB"/>
        </w:rPr>
        <w:t xml:space="preserve"> je, </w:t>
      </w:r>
      <w:proofErr w:type="spellStart"/>
      <w:proofErr w:type="gramStart"/>
      <w:r w:rsidRPr="00BF318E">
        <w:rPr>
          <w:sz w:val="24"/>
          <w:szCs w:val="24"/>
          <w:lang w:val="en-GB"/>
        </w:rPr>
        <w:t>na</w:t>
      </w:r>
      <w:proofErr w:type="spellEnd"/>
      <w:proofErr w:type="gram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temelju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odredbe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čl</w:t>
      </w:r>
      <w:proofErr w:type="spellEnd"/>
      <w:r w:rsidRPr="00BF318E">
        <w:rPr>
          <w:sz w:val="24"/>
          <w:szCs w:val="24"/>
          <w:lang w:val="en-GB"/>
        </w:rPr>
        <w:t xml:space="preserve">. 429. </w:t>
      </w:r>
      <w:proofErr w:type="spellStart"/>
      <w:r w:rsidRPr="00BF318E">
        <w:rPr>
          <w:sz w:val="24"/>
          <w:szCs w:val="24"/>
          <w:lang w:val="en-GB"/>
        </w:rPr>
        <w:t>st.</w:t>
      </w:r>
      <w:proofErr w:type="spellEnd"/>
      <w:r w:rsidRPr="00BF318E">
        <w:rPr>
          <w:sz w:val="24"/>
          <w:szCs w:val="24"/>
          <w:lang w:val="en-GB"/>
        </w:rPr>
        <w:t xml:space="preserve"> 1. </w:t>
      </w:r>
      <w:proofErr w:type="spellStart"/>
      <w:r w:rsidRPr="00BF318E">
        <w:rPr>
          <w:sz w:val="24"/>
          <w:szCs w:val="24"/>
          <w:lang w:val="en-GB"/>
        </w:rPr>
        <w:t>Stečajnog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zakona</w:t>
      </w:r>
      <w:proofErr w:type="spellEnd"/>
      <w:r w:rsidRPr="00BF318E">
        <w:rPr>
          <w:sz w:val="24"/>
          <w:szCs w:val="24"/>
          <w:lang w:val="en-GB"/>
        </w:rPr>
        <w:t xml:space="preserve"> (NN br. 71/15, </w:t>
      </w:r>
      <w:proofErr w:type="spellStart"/>
      <w:r w:rsidRPr="00BF318E">
        <w:rPr>
          <w:sz w:val="24"/>
          <w:szCs w:val="24"/>
          <w:lang w:val="en-GB"/>
        </w:rPr>
        <w:t>dalje</w:t>
      </w:r>
      <w:proofErr w:type="spellEnd"/>
      <w:r w:rsidRPr="00BF318E">
        <w:rPr>
          <w:sz w:val="24"/>
          <w:szCs w:val="24"/>
          <w:lang w:val="en-GB"/>
        </w:rPr>
        <w:t xml:space="preserve">: SZ), </w:t>
      </w:r>
      <w:proofErr w:type="spellStart"/>
      <w:r w:rsidRPr="00BF318E">
        <w:rPr>
          <w:sz w:val="24"/>
          <w:szCs w:val="24"/>
          <w:lang w:val="en-GB"/>
        </w:rPr>
        <w:t>zahtjev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provedbu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skraćenog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stečajnog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postupka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BF318E">
        <w:rPr>
          <w:sz w:val="24"/>
          <w:szCs w:val="24"/>
          <w:lang w:val="en-GB"/>
        </w:rPr>
        <w:t>nad</w:t>
      </w:r>
      <w:proofErr w:type="spellEnd"/>
      <w:proofErr w:type="gram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dužnikom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r w:rsidR="00F0797C" w:rsidRPr="00F0797C">
        <w:rPr>
          <w:sz w:val="24"/>
          <w:szCs w:val="24"/>
        </w:rPr>
        <w:t xml:space="preserve">PROFUNDUM </w:t>
      </w:r>
      <w:proofErr w:type="spellStart"/>
      <w:r w:rsidR="00F0797C" w:rsidRPr="00F0797C">
        <w:rPr>
          <w:sz w:val="24"/>
          <w:szCs w:val="24"/>
        </w:rPr>
        <w:t>J.K</w:t>
      </w:r>
      <w:proofErr w:type="spellEnd"/>
      <w:r w:rsidR="00F0797C" w:rsidRPr="00F0797C">
        <w:rPr>
          <w:sz w:val="24"/>
          <w:szCs w:val="24"/>
        </w:rPr>
        <w:t xml:space="preserve">. društvo s ograničenom odgovornošću turizam i usluge, turistička agencija Rijeka, </w:t>
      </w:r>
      <w:proofErr w:type="spellStart"/>
      <w:r w:rsidR="00F0797C" w:rsidRPr="00F0797C">
        <w:rPr>
          <w:sz w:val="24"/>
          <w:szCs w:val="24"/>
        </w:rPr>
        <w:t>Medovićeva</w:t>
      </w:r>
      <w:proofErr w:type="spellEnd"/>
      <w:r w:rsidR="00F0797C" w:rsidRPr="00F0797C">
        <w:rPr>
          <w:sz w:val="24"/>
          <w:szCs w:val="24"/>
        </w:rPr>
        <w:t xml:space="preserve"> 19, </w:t>
      </w:r>
      <w:r w:rsidR="00F0797C" w:rsidRPr="00F0797C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F0797C" w:rsidRPr="00F0797C">
        <w:rPr>
          <w:sz w:val="24"/>
          <w:szCs w:val="24"/>
        </w:rPr>
        <w:t>040283685, OIB: 51438039415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Rijeka, </w:t>
      </w:r>
      <w:r w:rsidR="00EA695E">
        <w:rPr>
          <w:sz w:val="24"/>
          <w:szCs w:val="24"/>
        </w:rPr>
        <w:t>2. prosinca</w:t>
      </w:r>
      <w:r w:rsidRPr="00BF318E">
        <w:rPr>
          <w:sz w:val="24"/>
          <w:szCs w:val="24"/>
        </w:rPr>
        <w:t xml:space="preserve"> 2015. godine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6388" w:rsidP="00C31925" w:rsidR="008C6388">
      <w:r>
        <w:separator/>
      </w:r>
    </w:p>
  </w:endnote>
  <w:endnote w:id="0" w:type="continuationSeparator">
    <w:p w:rsidRDefault="008C6388" w:rsidP="00C31925" w:rsidR="008C63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6388" w:rsidP="00C31925" w:rsidR="008C6388">
      <w:r>
        <w:separator/>
      </w:r>
    </w:p>
  </w:footnote>
  <w:footnote w:id="0" w:type="continuationSeparator">
    <w:p w:rsidRDefault="008C6388" w:rsidP="00C31925" w:rsidR="008C63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proofErr w:type="spellStart"/>
    <w:r w:rsidRPr="00C31925">
      <w:rPr>
        <w:sz w:val="24"/>
        <w:szCs w:val="24"/>
      </w:rPr>
      <w:t>Posl</w:t>
    </w:r>
    <w:proofErr w:type="spellEnd"/>
    <w:r w:rsidRPr="00C31925">
      <w:rPr>
        <w:sz w:val="24"/>
        <w:szCs w:val="24"/>
      </w:rPr>
      <w:t>. br. 14. St-</w:t>
    </w:r>
    <w:r w:rsidR="00D9221A">
      <w:rPr>
        <w:sz w:val="24"/>
        <w:szCs w:val="24"/>
      </w:rPr>
      <w:t>6</w:t>
    </w:r>
    <w:r w:rsidR="00EA695E">
      <w:rPr>
        <w:sz w:val="24"/>
        <w:szCs w:val="24"/>
      </w:rPr>
      <w:t>4</w:t>
    </w:r>
    <w:r w:rsidR="00F0797C">
      <w:rPr>
        <w:sz w:val="24"/>
        <w:szCs w:val="24"/>
      </w:rPr>
      <w:t>9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53F64"/>
    <w:rsid w:val="00161769"/>
    <w:rsid w:val="00183D25"/>
    <w:rsid w:val="0019678A"/>
    <w:rsid w:val="001A1820"/>
    <w:rsid w:val="001D1E97"/>
    <w:rsid w:val="0028378D"/>
    <w:rsid w:val="002C445B"/>
    <w:rsid w:val="004416C3"/>
    <w:rsid w:val="00474B10"/>
    <w:rsid w:val="00490DF2"/>
    <w:rsid w:val="004F6C16"/>
    <w:rsid w:val="00521E4C"/>
    <w:rsid w:val="005A0B0E"/>
    <w:rsid w:val="0060566B"/>
    <w:rsid w:val="00644D6C"/>
    <w:rsid w:val="006701D2"/>
    <w:rsid w:val="00693821"/>
    <w:rsid w:val="006C4BD1"/>
    <w:rsid w:val="006E116D"/>
    <w:rsid w:val="00707ADF"/>
    <w:rsid w:val="00762D29"/>
    <w:rsid w:val="007D0517"/>
    <w:rsid w:val="007E0807"/>
    <w:rsid w:val="007E6B06"/>
    <w:rsid w:val="008127EF"/>
    <w:rsid w:val="0083385E"/>
    <w:rsid w:val="00851B35"/>
    <w:rsid w:val="008C6388"/>
    <w:rsid w:val="008C6E81"/>
    <w:rsid w:val="00942A0F"/>
    <w:rsid w:val="009E57FF"/>
    <w:rsid w:val="009E5D04"/>
    <w:rsid w:val="009E7247"/>
    <w:rsid w:val="00A54D91"/>
    <w:rsid w:val="00A84B7C"/>
    <w:rsid w:val="00B7409B"/>
    <w:rsid w:val="00BA1DC4"/>
    <w:rsid w:val="00BA3EB5"/>
    <w:rsid w:val="00BD1955"/>
    <w:rsid w:val="00BE6506"/>
    <w:rsid w:val="00C31925"/>
    <w:rsid w:val="00C41A54"/>
    <w:rsid w:val="00C92A25"/>
    <w:rsid w:val="00CA2225"/>
    <w:rsid w:val="00CE1693"/>
    <w:rsid w:val="00CF5849"/>
    <w:rsid w:val="00D40DA7"/>
    <w:rsid w:val="00D678A9"/>
    <w:rsid w:val="00D9221A"/>
    <w:rsid w:val="00E05FDC"/>
    <w:rsid w:val="00E518D1"/>
    <w:rsid w:val="00E91A71"/>
    <w:rsid w:val="00EA695E"/>
    <w:rsid w:val="00F0797C"/>
    <w:rsid w:val="00F423DF"/>
    <w:rsid w:val="00F45FD4"/>
    <w:rsid w:val="00F86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E16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16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16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16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16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E16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16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16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16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16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2919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04187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06689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66681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365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86089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9303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7703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598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8995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0871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66934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949390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15596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2921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4133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15674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5562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523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1368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1622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17683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53686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15066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526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423859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0989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02126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8350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80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7268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4426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8417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8158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1186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81278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32748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3419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99546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74846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1551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3274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48645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0544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96405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7575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90949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04541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20252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31318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8643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85644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2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568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52569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8745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253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27881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86047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23559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345270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795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42305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7923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8860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0926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1782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20402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70842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96915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26036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34921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688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0847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3631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0182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0302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742490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841774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137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4186767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8048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61555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5293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30788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42974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875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528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4084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632713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16758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11887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03278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2608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1976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09124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01765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0972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869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19853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020263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1554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14515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450418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38575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3191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62522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20541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42181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12711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45991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73237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03825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91364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34961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4212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92891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3991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5351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4888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25253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01827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7371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5083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48373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6315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799172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48014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585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55899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7199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298541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96263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79657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96461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90758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74296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33897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0074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1042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899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47510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92417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340136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261742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0947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12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857371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84877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6937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8221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8860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34518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48370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78888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657532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23986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166067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94579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54867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8910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83831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52729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945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901108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36034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72209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8077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6930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7290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55160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5972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854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48325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8909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1687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96425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266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87687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72070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6932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0225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1053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1089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62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3533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6350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99813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68663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61226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19362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42465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3751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5690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4804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7926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06770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26322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4640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4951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822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88168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61788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732874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8705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856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01019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79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08896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21829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18579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08047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31893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10860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057085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676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4397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8597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712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4689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26973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54524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087184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600232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70063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47674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6397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60873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42486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07647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347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753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58191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7354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52896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758721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45591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4277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269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1832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7116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9281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72486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07068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41971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227345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079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01821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6715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2270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5911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6506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83690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28397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30485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98648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421224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79187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52561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2456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55439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9928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281784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0584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81445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90304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98219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441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4240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6244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764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138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4516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7631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7718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5990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921870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65805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40884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18405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052035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23820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5384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6342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440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61518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6591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54259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087095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687702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09026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492260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8338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34851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444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0067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786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4817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7729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17176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22555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0009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22735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806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36807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9212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4284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6103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4429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1014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5494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029049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9274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304022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2775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500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9521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730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02156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01899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434451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93599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3231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95831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48402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24959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2451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8622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9705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90845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295404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0868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9727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86505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60075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82849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8410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7027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3714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2994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6608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13623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49896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34344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96130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99370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80594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1445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377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79148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2737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2676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06538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22825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5577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350242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80201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7662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45200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3076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95865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53167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6428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81799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6285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809437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6064097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67901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122478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9983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2534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82223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35561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5464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37299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59073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230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92288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4962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945947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7529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92042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30078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9257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673176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69348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3061337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85443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2077945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735656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27359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2917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8156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0032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475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693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48205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05844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95218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5483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05270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74946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7770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56909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47227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8502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133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21694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7405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337863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6831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0948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17908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4598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1035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9676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4176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190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88975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8649079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68041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7852803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55357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28958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1887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9387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4303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9946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66832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76314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62453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06964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78127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97167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6842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3804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3111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0481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18645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4052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649</izvorni_sadrzaj>
    <derivirana_varijabla naziv="DomainObject.Predmet.Broj_1">649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St-649/2015</izvorni_sadrzaj>
    <derivirana_varijabla naziv="DomainObject.Predmet.OznakaBroj_1">St-649/2015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PROFUNDUM J.K. d.o.o.  Rijeka</izvorni_sadrzaj>
    <derivirana_varijabla naziv="DomainObject.Predmet.ProtustrankaFormated_1">  PROFUNDUM J.K. d.o.o.  Rijeka</derivirana_varijabla>
  </DomainObject.Predmet.ProtustrankaFormated>
  <DomainObject.Predmet.ProtustrankaFormatedOIB>
    <izvorni_sadrzaj>  PROFUNDUM J.K. d.o.o.  Rijeka, OIB 51438039415</izvorni_sadrzaj>
    <derivirana_varijabla naziv="DomainObject.Predmet.ProtustrankaFormatedOIB_1">  PROFUNDUM J.K. d.o.o.  Rijeka, OIB 51438039415</derivirana_varijabla>
  </DomainObject.Predmet.ProtustrankaFormatedOIB>
  <DomainObject.Predmet.ProtustrankaFormatedWithAdress>
    <izvorni_sadrzaj> PROFUNDUM J.K. d.o.o.  Rijeka, Medovićeva 19, 51000 Rijeka</izvorni_sadrzaj>
    <derivirana_varijabla naziv="DomainObject.Predmet.ProtustrankaFormatedWithAdress_1"> PROFUNDUM J.K. d.o.o.  Rijeka, Medovićeva 19, 51000 Rijeka</derivirana_varijabla>
  </DomainObject.Predmet.ProtustrankaFormatedWithAdress>
  <DomainObject.Predmet.ProtustrankaFormatedWithAdressOIB>
    <izvorni_sadrzaj> PROFUNDUM J.K. d.o.o.  Rijeka, OIB 51438039415, Medovićeva 19, 51000 Rijeka</izvorni_sadrzaj>
    <derivirana_varijabla naziv="DomainObject.Predmet.ProtustrankaFormatedWithAdressOIB_1"> PROFUNDUM J.K. d.o.o.  Rijeka, OIB 51438039415, Medovićeva 19, 51000 Rijeka</derivirana_varijabla>
  </DomainObject.Predmet.ProtustrankaFormatedWithAdressOIB>
  <DomainObject.Predmet.ProtustrankaWithAdress>
    <izvorni_sadrzaj>PROFUNDUM J.K. d.o.o.  Rijeka Medovićeva 19, 51000 Rijeka</izvorni_sadrzaj>
    <derivirana_varijabla naziv="DomainObject.Predmet.ProtustrankaWithAdress_1">PROFUNDUM J.K. d.o.o.  Rijeka Medovićeva 19, 51000 Rijeka</derivirana_varijabla>
  </DomainObject.Predmet.ProtustrankaWithAdress>
  <DomainObject.Predmet.ProtustrankaWithAdressOIB>
    <izvorni_sadrzaj>PROFUNDUM J.K. d.o.o.  Rijeka, OIB 51438039415, Medovićeva 19, 51000 Rijeka</izvorni_sadrzaj>
    <derivirana_varijabla naziv="DomainObject.Predmet.ProtustrankaWithAdressOIB_1">PROFUNDUM J.K. d.o.o.  Rijeka, OIB 51438039415, Medovićeva 19, 51000 Rijeka</derivirana_varijabla>
  </DomainObject.Predmet.ProtustrankaWithAdressOIB>
  <DomainObject.Predmet.ProtustrankaNazivFormated>
    <izvorni_sadrzaj>PROFUNDUM J.K. d.o.o.  Rijeka</izvorni_sadrzaj>
    <derivirana_varijabla naziv="DomainObject.Predmet.ProtustrankaNazivFormated_1">PROFUNDUM J.K. d.o.o.  Rijeka</derivirana_varijabla>
  </DomainObject.Predmet.ProtustrankaNazivFormated>
  <DomainObject.Predmet.ProtustrankaNazivFormatedOIB>
    <izvorni_sadrzaj>PROFUNDUM J.K. d.o.o.  Rijeka, OIB 51438039415</izvorni_sadrzaj>
    <derivirana_varijabla naziv="DomainObject.Predmet.ProtustrankaNazivFormatedOIB_1">PROFUNDUM J.K. d.o.o.  Rijeka, OIB 51438039415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Kuelca 8, 51000 Rijeka</izvorni_sadrzaj>
    <derivirana_varijabla naziv="DomainObject.Predmet.StrankaFormatedWithAdress_1"> FINA Rijeka, Frana Kuelca 8, 51000 Rijeka</derivirana_varijabla>
  </DomainObject.Predmet.StrankaFormatedWithAdress>
  <DomainObject.Predmet.StrankaFormatedWithAdressOIB>
    <izvorni_sadrzaj> FINA Rijeka, OIB 85821130368, Frana Kuelca 8, 51000 Rijeka</izvorni_sadrzaj>
    <derivirana_varijabla naziv="DomainObject.Predmet.StrankaFormatedWithAdressOIB_1"> FINA Rijeka, OIB 85821130368, Frana Kuelca 8, 51000 Rijeka</derivirana_varijabla>
  </DomainObject.Predmet.StrankaFormatedWithAdressOIB>
  <DomainObject.Predmet.StrankaWithAdress>
    <izvorni_sadrzaj>FINA Rijeka Frana Kuelca 8,51000 Rijeka</izvorni_sadrzaj>
    <derivirana_varijabla naziv="DomainObject.Predmet.StrankaWithAdress_1">FINA Rijeka Frana Kuelca 8,51000 Rijeka</derivirana_varijabla>
  </DomainObject.Predmet.StrankaWithAdress>
  <DomainObject.Predmet.StrankaWithAdressOIB>
    <izvorni_sadrzaj>FINA Rijeka, OIB 85821130368, Frana Kuelca 8,51000 Rijeka</izvorni_sadrzaj>
    <derivirana_varijabla naziv="DomainObject.Predmet.StrankaWithAdressOIB_1">FINA Rijeka, OIB 85821130368, Frana Kuelca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Kuelca 8, 51000 Rijeka</item>
    </izvorni_sadrzaj>
    <derivirana_varijabla naziv="DomainObject.Predmet.StrankaListFormatedWithAdress_1">
      <item>FINA Rijeka, Frana Kuelca 8, 51000 Rijeka</item>
    </derivirana_varijabla>
  </DomainObject.Predmet.StrankaListFormatedWithAdress>
  <DomainObject.Predmet.StrankaListFormatedWithAdressOIB>
    <izvorni_sadrzaj>
      <item>FINA Rijeka, OIB 85821130368, Frana Kuelca 8, 51000 Rijeka</item>
    </izvorni_sadrzaj>
    <derivirana_varijabla naziv="DomainObject.Predmet.StrankaListFormatedWithAdressOIB_1">
      <item>FINA Rijeka, OIB 85821130368, Frana Kuelca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PROFUNDUM J.K. d.o.o.  Rijeka</item>
    </izvorni_sadrzaj>
    <derivirana_varijabla naziv="DomainObject.Predmet.ProtuStrankaListFormated_1">
      <item>PROFUNDUM J.K. d.o.o.  Rijeka</item>
    </derivirana_varijabla>
  </DomainObject.Predmet.ProtuStrankaListFormated>
  <DomainObject.Predmet.ProtuStrankaListFormatedOIB>
    <izvorni_sadrzaj>
      <item>PROFUNDUM J.K. d.o.o.  Rijeka, OIB 51438039415</item>
    </izvorni_sadrzaj>
    <derivirana_varijabla naziv="DomainObject.Predmet.ProtuStrankaListFormatedOIB_1">
      <item>PROFUNDUM J.K. d.o.o.  Rijeka, OIB 51438039415</item>
    </derivirana_varijabla>
  </DomainObject.Predmet.ProtuStrankaListFormatedOIB>
  <DomainObject.Predmet.ProtuStrankaListFormatedWithAdress>
    <izvorni_sadrzaj>
      <item>PROFUNDUM J.K. d.o.o.  Rijeka, Medovićeva 19, 51000 Rijeka</item>
    </izvorni_sadrzaj>
    <derivirana_varijabla naziv="DomainObject.Predmet.ProtuStrankaListFormatedWithAdress_1">
      <item>PROFUNDUM J.K. d.o.o.  Rijeka, Medovićeva 19, 51000 Rijeka</item>
    </derivirana_varijabla>
  </DomainObject.Predmet.ProtuStrankaListFormatedWithAdress>
  <DomainObject.Predmet.ProtuStrankaListFormatedWithAdressOIB>
    <izvorni_sadrzaj>
      <item>PROFUNDUM J.K. d.o.o.  Rijeka, OIB 51438039415, Medovićeva 19, 51000 Rijeka</item>
    </izvorni_sadrzaj>
    <derivirana_varijabla naziv="DomainObject.Predmet.ProtuStrankaListFormatedWithAdressOIB_1">
      <item>PROFUNDUM J.K. d.o.o.  Rijeka, OIB 51438039415, Medovićeva 19, 51000 Rijeka</item>
    </derivirana_varijabla>
  </DomainObject.Predmet.ProtuStrankaListFormatedWithAdressOIB>
  <DomainObject.Predmet.ProtuStrankaListNazivFormated>
    <izvorni_sadrzaj>
      <item>PROFUNDUM J.K. d.o.o.  Rijeka</item>
    </izvorni_sadrzaj>
    <derivirana_varijabla naziv="DomainObject.Predmet.ProtuStrankaListNazivFormated_1">
      <item>PROFUNDUM J.K. d.o.o.  Rijeka</item>
    </derivirana_varijabla>
  </DomainObject.Predmet.ProtuStrankaListNazivFormated>
  <DomainObject.Predmet.ProtuStrankaListNazivFormatedOIB>
    <izvorni_sadrzaj>
      <item>PROFUNDUM J.K. d.o.o.  Rijeka, OIB 51438039415</item>
    </izvorni_sadrzaj>
    <derivirana_varijabla naziv="DomainObject.Predmet.ProtuStrankaListNazivFormatedOIB_1">
      <item>PROFUNDUM J.K. d.o.o.  Rijeka, OIB 51438039415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PROFUNDUM J.K. d.o.o.  Rijeka</izvorni_sadrzaj>
    <derivirana_varijabla naziv="DomainObject.Predmet.ProtustrankaIDrugi_1">PROFUNDUM J.K. d.o.o.  Rijeka</derivirana_varijabla>
  </DomainObject.Predmet.ProtustrankaIDrugi>
  <DomainObject.Predmet.StrankaIDrugiAdressOIB>
    <izvorni_sadrzaj>FINA Rijeka, OIB 85821130368, Frana Kuelca 8, 51000 Rijeka</izvorni_sadrzaj>
    <derivirana_varijabla naziv="DomainObject.Predmet.StrankaIDrugiAdressOIB_1">FINA Rijeka, OIB 85821130368, Frana Kuelca 8, 51000 Rijeka</derivirana_varijabla>
  </DomainObject.Predmet.StrankaIDrugiAdressOIB>
  <DomainObject.Predmet.ProtustrankaIDrugiAdressOIB>
    <izvorni_sadrzaj>PROFUNDUM J.K. d.o.o.  Rijeka, OIB 51438039415, Medovićeva 19, 51000 Rijeka</izvorni_sadrzaj>
    <derivirana_varijabla naziv="DomainObject.Predmet.ProtustrankaIDrugiAdressOIB_1">PROFUNDUM J.K. d.o.o.  Rijeka, OIB 51438039415, Medovićeva 19,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PROFUNDUM J.K. d.o.o.  Rijeka</item>
    </izvorni_sadrzaj>
    <derivirana_varijabla naziv="DomainObject.Predmet.SudioniciListNaziv_1">
      <item>FINA Rijeka</item>
      <item>PROFUNDUM J.K. d.o.o.  Rijeka</item>
    </derivirana_varijabla>
  </DomainObject.Predmet.SudioniciListNaziv>
  <DomainObject.Predmet.SudioniciListAdressOIB>
    <izvorni_sadrzaj>
      <item>FINA Rijeka, OIB 85821130368, Frana Kuelca 8,51000 Rijeka</item>
      <item>PROFUNDUM J.K. d.o.o.  Rijeka, OIB 51438039415, Medovićeva 19,51000 Rijeka</item>
    </izvorni_sadrzaj>
    <derivirana_varijabla naziv="DomainObject.Predmet.SudioniciListAdressOIB_1">
      <item>FINA Rijeka, OIB 85821130368, Frana Kuelca 8,51000 Rijeka</item>
      <item>PROFUNDUM J.K. d.o.o.  Rijeka, OIB 51438039415, Medovićeva 19,51000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51438039415</item>
    </izvorni_sadrzaj>
    <derivirana_varijabla naziv="DomainObject.Predmet.SudioniciListNazivOIB_1">
      <item>, OIB 85821130368</item>
      <item>, OIB 51438039415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378</properties:Words>
  <properties:Characters>2096</properties:Characters>
  <properties:Lines>58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2015-12-02T09:37:00Z</dcterms:created>
  <dc:creator>Vera Jelenović</dc:creator>
  <cp:lastModifiedBy>Danijela Fumić</cp:lastModifiedBy>
  <cp:lastPrinted>2015-12-02T09:37:00Z</cp:lastPrinted>
  <dcterms:modified xmlns:xsi="http://www.w3.org/2001/XMLSchema-instance" xsi:type="dcterms:W3CDTF">2015-12-02T09:37:00Z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