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b4c6" w14:paraId="8d6b4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D416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D4167" w:rsidP="00ED4167" w:rsidR="00ED4167">
      <w:pPr>
        <w:pStyle w:val="Bezproreda"/>
        <w:ind w:firstLine="708" w:left="5664"/>
      </w:pPr>
      <w:r>
        <w:t>1 St-231/2016-5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  <w:jc w:val="center"/>
      </w:pPr>
    </w:p>
    <w:p w:rsidRDefault="00ED4167" w:rsidP="00ED4167" w:rsidR="00ED4167">
      <w:pPr>
        <w:pStyle w:val="Bezproreda"/>
        <w:jc w:val="center"/>
      </w:pPr>
    </w:p>
    <w:p w:rsidRDefault="00ED4167" w:rsidP="00ED4167" w:rsidR="00ED4167">
      <w:pPr>
        <w:pStyle w:val="Bezproreda"/>
        <w:jc w:val="center"/>
      </w:pPr>
      <w:r>
        <w:t>U    I M E    R E P U B L I K E    H R V A T S K E</w:t>
      </w:r>
    </w:p>
    <w:p w:rsidRDefault="00ED4167" w:rsidP="00ED4167" w:rsidR="00ED4167">
      <w:pPr>
        <w:pStyle w:val="Bezproreda"/>
        <w:jc w:val="center"/>
      </w:pPr>
    </w:p>
    <w:p w:rsidRDefault="00ED4167" w:rsidP="00ED4167" w:rsidR="00ED4167">
      <w:pPr>
        <w:pStyle w:val="Bezproreda"/>
        <w:jc w:val="center"/>
      </w:pPr>
      <w:r>
        <w:t>R J E Š E N J E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  <w:r>
        <w:t>TRGOVAČKI SUD U BJELOVARU, po  stečajnom sucu Branki Pleskalt,  u stečajnom predmetu nad trgovačkim društvom KG INTERIJERI d.o.o. za graditeljstvo, trgovinu i usluge BJELOVAR, Kralja Tvrtka 2, OIB: 36845928853,  dana  20.  travnja  2016. godine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  <w:jc w:val="center"/>
      </w:pPr>
      <w:r>
        <w:t>r i j e š i o     j e</w:t>
      </w:r>
    </w:p>
    <w:p w:rsidRDefault="00ED4167" w:rsidP="00ED4167" w:rsidR="00ED4167">
      <w:pPr>
        <w:pStyle w:val="Bezproreda"/>
        <w:jc w:val="center"/>
      </w:pPr>
    </w:p>
    <w:p w:rsidRDefault="00ED4167" w:rsidP="00ED4167" w:rsidR="00ED4167">
      <w:pPr>
        <w:pStyle w:val="Bezproreda"/>
      </w:pPr>
      <w:r>
        <w:t>I  Otvara se  stečajni postupak nad trgovačkim društvom KG INTERIJERI d.o.o. za graditeljstvo, trgovinu i usluge BJELOVAR, Kralja Tvrtka 2, OIB: 36845928853.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  <w:r>
        <w:t>II Za stečajnog upravitelja imenuje se Vinko Ljubičić iz Osijeka, Orljavska 4 A, OIB: 91327367435.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  <w:r>
        <w:t>III Zaključuje se stečajni postupak nad trgovačkim društvom KG INTERIJERI d.o.o. za graditeljstvo, trgovinu i usluge BJELOVAR, Kralja Tvrtka 2, OIB: 36845928853.</w:t>
      </w:r>
    </w:p>
    <w:p w:rsidRDefault="00ED4167" w:rsidP="00ED4167" w:rsidR="00ED4167">
      <w:pPr>
        <w:pStyle w:val="Bezproreda"/>
      </w:pPr>
      <w:r>
        <w:t xml:space="preserve"> </w:t>
      </w:r>
    </w:p>
    <w:p w:rsidRDefault="00ED4167" w:rsidP="00ED4167" w:rsidR="00ED4167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  <w:jc w:val="center"/>
      </w:pPr>
      <w:r>
        <w:t>Obrazloženje</w:t>
      </w:r>
    </w:p>
    <w:p w:rsidRDefault="00ED4167" w:rsidP="00ED4167" w:rsidR="00ED4167">
      <w:pPr>
        <w:pStyle w:val="Bezproreda"/>
        <w:jc w:val="center"/>
      </w:pPr>
    </w:p>
    <w:p w:rsidRDefault="00ED4167" w:rsidP="00ED4167" w:rsidR="00ED4167">
      <w:pPr>
        <w:pStyle w:val="Bezproreda"/>
      </w:pPr>
      <w:r>
        <w:t xml:space="preserve">Predlagateljica FINA RC ZAGREB, Podružnica Bjelovar  podnijela  je ovome sudu dana  22. ožujka 2016. godine prijedlog za otvaranje stečajnog postupka nad dužnikom trgovačkim društvom KG INTERIJERI d.o.o. za graditeljstvo, trgovinu i usluge BJELOVAR, Kralja Tvrtka 2, OIB: 36845928853. U svom prijedlogu navodi da na dan 1. rujna  2015. godine dužnik u očevidniku redoslijeda osnova za plaćanje ima evidentirane neizvršene osnove za plaćanje u neprekidnom razdoblju od  712 dana, u ukupnom iznosu od  131.227,54 kuna. Dužnik ima jednog zaposlenika.  Ne raspolaže drugim podacima o imovini dužnika.  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  <w:r>
        <w:t xml:space="preserve">Sudac je izvršio  uvid u izvod iz sudskog registra (list 2-3 spisa) te u podnesak FINE od 12. travnja 2016. godine (list 5 spisa). 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  <w:r>
        <w:t>Temeljem iznijetog valjalo je riješiti kao u izreci.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  <w:r>
        <w:t>Bjelovar,  20. travnja  2016.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  <w:ind w:firstLine="708" w:left="3540"/>
      </w:pPr>
      <w:r>
        <w:t xml:space="preserve">       S U D A C</w:t>
      </w:r>
    </w:p>
    <w:p w:rsidRDefault="00ED4167" w:rsidP="00ED4167" w:rsidR="00ED4167">
      <w:pPr>
        <w:pStyle w:val="Bezproreda"/>
        <w:ind w:firstLine="708" w:left="3540"/>
      </w:pPr>
    </w:p>
    <w:p w:rsidRDefault="00ED4167" w:rsidP="00ED4167" w:rsidR="00ED4167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 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  <w:r>
        <w:t>POUKA O PRAVNOM LIJEKU: protiv ovog rješenja žalbu može podnijeti zastupnik po zakonu dužnika, a u skladu s odredbom članka 53. stavak 5. Stečajnog zakona u roku od 8 dana od dana dostave pisanog otpravka s tim da žalba ne zadržava ovrhu rješenja. Žalba se podnosi ovome sudu a o žalbi odlučuje Visoki trgovački sud u Zagrebu.</w:t>
      </w: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</w:p>
    <w:p w:rsidRDefault="00ED4167" w:rsidP="00ED4167" w:rsidR="00ED4167">
      <w:pPr>
        <w:pStyle w:val="Bezproreda"/>
      </w:pPr>
      <w:r>
        <w:t>Rj.</w:t>
      </w:r>
    </w:p>
    <w:p w:rsidRDefault="00ED4167" w:rsidP="00ED4167" w:rsidR="00ED4167">
      <w:pPr>
        <w:pStyle w:val="Bezproreda"/>
      </w:pPr>
      <w:r>
        <w:t>Dna: predlagateljici –putem e-oglasne ploče</w:t>
      </w:r>
    </w:p>
    <w:p w:rsidRDefault="00ED4167" w:rsidP="00ED4167" w:rsidR="00ED4167">
      <w:pPr>
        <w:pStyle w:val="Bezproreda"/>
      </w:pPr>
      <w:r>
        <w:t xml:space="preserve">        Stečajnom dužniku-putem e-oglasne ploče </w:t>
      </w:r>
    </w:p>
    <w:p w:rsidRDefault="00ED4167" w:rsidP="00ED4167" w:rsidR="00ED4167">
      <w:pPr>
        <w:pStyle w:val="Bezproreda"/>
      </w:pPr>
      <w:r>
        <w:t xml:space="preserve">        Stečajnom upravitelju-putem pošte</w:t>
      </w:r>
    </w:p>
    <w:p w:rsidRDefault="00ED4167" w:rsidP="00ED4167" w:rsidR="00ED4167">
      <w:pPr>
        <w:pStyle w:val="Bezproreda"/>
      </w:pPr>
      <w:r>
        <w:t xml:space="preserve">        z.z. dužnika-putem pošte</w:t>
      </w:r>
    </w:p>
    <w:p w:rsidRDefault="00ED4167" w:rsidP="00ED4167" w:rsidR="00ED4167">
      <w:pPr>
        <w:pStyle w:val="Bezproreda"/>
      </w:pPr>
      <w:r>
        <w:t xml:space="preserve">        Sudskom registru – ovdje, nakon pravomoćnosti</w:t>
      </w:r>
    </w:p>
    <w:p w:rsidRDefault="00ED4167" w:rsidP="00ED4167" w:rsidR="00ED4167">
      <w:pPr>
        <w:pStyle w:val="Bezproreda"/>
      </w:pPr>
      <w:r>
        <w:t xml:space="preserve">        ŽDO-u putem e-oglasne ploče</w:t>
      </w:r>
    </w:p>
    <w:p w:rsidRDefault="00ED4167" w:rsidP="00ED4167" w:rsidR="00ED4167">
      <w:pPr>
        <w:pStyle w:val="Bezproreda"/>
      </w:pPr>
      <w:r>
        <w:t xml:space="preserve">        Poreznoj upravi – putem e-oglasne ploče</w:t>
      </w:r>
    </w:p>
    <w:p w:rsidRDefault="00ED4167" w:rsidP="00ED4167" w:rsidR="00ED4167">
      <w:pPr>
        <w:pStyle w:val="Bezproreda"/>
      </w:pPr>
      <w:r>
        <w:t xml:space="preserve">        e-Oglasna ploča </w:t>
      </w:r>
    </w:p>
    <w:p w:rsidRDefault="00ED4167" w:rsidP="00ED4167" w:rsidR="00ED4167">
      <w:pPr>
        <w:pStyle w:val="Bezproreda"/>
      </w:pPr>
      <w:r>
        <w:t xml:space="preserve">        Sc. pravomoćnost</w:t>
      </w:r>
    </w:p>
    <w:p w:rsidRDefault="00ED4167" w:rsidP="00ED4167" w:rsidR="00ED4167">
      <w:pPr>
        <w:pStyle w:val="Bezproreda"/>
      </w:pPr>
      <w:r>
        <w:t>Bjelovar, 20. 04. 2016.</w:t>
      </w:r>
    </w:p>
    <w:p w:rsidRDefault="00ED4167" w:rsidP="00ED4167" w:rsidR="00ED4167"/>
    <w:p w:rsidRDefault="00ED4167" w:rsidP="00ED4167" w:rsidR="00ED4167"/>
    <w:p w:rsidRDefault="00DA0242" w:rsidP="00ED4167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167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23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St-231/2016-5</izvorni_sadrzaj>
    <derivirana_varijabla naziv="DomainObject.Oznaka_1">St-231/2016-5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St-231/2016</izvorni_sadrzaj>
    <derivirana_varijabla naziv="DomainObject.Predmet.OznakaBroj_1">St-231/2016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 INTERIJERI društvo s ograničenom odgovornošću za graditeljstvo, trgovinu i usluge, Bjelovar</izvorni_sadrzaj>
    <derivirana_varijabla naziv="DomainObject.Predmet.ProtustrankaFormated_1">  KG INTERIJERI društvo s ograničenom odgovornošću za graditeljstvo, trgovinu i usluge, Bjelovar</derivirana_varijabla>
  </DomainObject.Predmet.ProtustrankaFormated>
  <DomainObject.Predmet.ProtustrankaFormatedOIB>
    <izvorni_sadrzaj>  KG INTERIJERI društvo s ograničenom odgovornošću za graditeljstvo, trgovinu i usluge, Bjelovar, OIB 36845928853</izvorni_sadrzaj>
    <derivirana_varijabla naziv="DomainObject.Predmet.ProtustrankaFormatedOIB_1">  KG INTERIJERI društvo s ograničenom odgovornošću za graditeljstvo, trgovinu i usluge, Bjelovar, OIB 36845928853</derivirana_varijabla>
  </DomainObject.Predmet.ProtustrankaFormatedOIB>
  <DomainObject.Predmet.ProtustrankaFormatedWithAdress>
    <izvorni_sadrzaj> KG INTERIJERI društvo s ograničenom odgovornošću za graditeljstvo, trgovinu i usluge, Bjelovar, Kralja Tvrtka 2, 43000 Bjelovar</izvorni_sadrzaj>
    <derivirana_varijabla naziv="DomainObject.Predmet.ProtustrankaFormatedWithAdress_1"> KG INTERIJERI društvo s ograničenom odgovornošću za graditeljstvo, trgovinu i usluge, Bjelovar, Kralja Tvrtka 2, 43000 Bjelovar</derivirana_varijabla>
  </DomainObject.Predmet.ProtustrankaFormatedWithAdress>
  <DomainObject.Predmet.ProtustrankaFormatedWithAdressOIB>
    <izvorni_sadrzaj> KG INTERIJERI društvo s ograničenom odgovornošću za graditeljstvo, trgovinu i usluge, Bjelovar, OIB 36845928853, Kralja Tvrtka 2, 43000 Bjelovar</izvorni_sadrzaj>
    <derivirana_varijabla naziv="DomainObject.Predmet.ProtustrankaFormatedWithAdressOIB_1"> KG INTERIJERI društvo s ograničenom odgovornošću za graditeljstvo, trgovinu i usluge, Bjelovar, OIB 36845928853, Kralja Tvrtka 2, 43000 Bjelovar</derivirana_varijabla>
  </DomainObject.Predmet.ProtustrankaFormatedWithAdressOIB>
  <DomainObject.Predmet.ProtustrankaWithAdress>
    <izvorni_sadrzaj>KG INTERIJERI društvo s ograničenom odgovornošću za graditeljstvo, trgovinu i usluge, Bjelovar Kralja Tvrtka 2, 43000 Bjelovar</izvorni_sadrzaj>
    <derivirana_varijabla naziv="DomainObject.Predmet.ProtustrankaWithAdress_1">KG INTERIJERI društvo s ograničenom odgovornošću za graditeljstvo, trgovinu i usluge, Bjelovar Kralja Tvrtka 2, 43000 Bjelovar</derivirana_varijabla>
  </DomainObject.Predmet.ProtustrankaWithAdress>
  <DomainObject.Predmet.ProtustrankaWithAdressOIB>
    <izvorni_sadrzaj>KG INTERIJERI društvo s ograničenom odgovornošću za graditeljstvo, trgovinu i usluge, Bjelovar, OIB 36845928853, Kralja Tvrtka 2, 43000 Bjelovar</izvorni_sadrzaj>
    <derivirana_varijabla naziv="DomainObject.Predmet.ProtustrankaWithAdressOIB_1">KG INTERIJERI društvo s ograničenom odgovornošću za graditeljstvo, trgovinu i usluge, Bjelovar, OIB 36845928853, Kralja Tvrtka 2, 43000 Bjelovar</derivirana_varijabla>
  </DomainObject.Predmet.ProtustrankaWithAdressOIB>
  <DomainObject.Predmet.ProtustrankaNazivFormated>
    <izvorni_sadrzaj>KG INTERIJERI društvo s ograničenom odgovornošću za graditeljstvo, trgovinu i usluge, Bjelovar</izvorni_sadrzaj>
    <derivirana_varijabla naziv="DomainObject.Predmet.ProtustrankaNazivFormated_1">KG INTERIJERI društvo s ograničenom odgovornošću za graditeljstvo, trgovinu i usluge, Bjelovar</derivirana_varijabla>
  </DomainObject.Predmet.ProtustrankaNazivFormated>
  <DomainObject.Predmet.ProtustrankaNazivFormatedOIB>
    <izvorni_sadrzaj>KG INTERIJERI društvo s ograničenom odgovornošću za graditeljstvo, trgovinu i usluge, Bjelovar, OIB 36845928853</izvorni_sadrzaj>
    <derivirana_varijabla naziv="DomainObject.Predmet.ProtustrankaNazivFormatedOIB_1">KG INTERIJERI društvo s ograničenom odgovornošću za graditeljstvo, trgovinu i usluge, Bjelovar, OIB 36845928853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KG INTERIJERI društvo s ograničenom odgovornošću za graditeljstvo, trgovinu i usluge, Bjelovar</item>
    </izvorni_sadrzaj>
    <derivirana_varijabla naziv="DomainObject.Predmet.ProtuStrankaListFormated_1">
      <item>KG INTERIJERI društvo s ograničenom odgovornošću za graditeljstvo, trgovinu i usluge, Bjelovar</item>
    </derivirana_varijabla>
  </DomainObject.Predmet.ProtuStrankaListFormated>
  <DomainObject.Predmet.ProtuStrankaListFormatedOIB>
    <izvorni_sadrzaj>
      <item>KG INTERIJERI društvo s ograničenom odgovornošću za graditeljstvo, trgovinu i usluge, Bjelovar, OIB 36845928853</item>
    </izvorni_sadrzaj>
    <derivirana_varijabla naziv="DomainObject.Predmet.ProtuStrankaListFormatedOIB_1">
      <item>KG INTERIJERI društvo s ograničenom odgovornošću za graditeljstvo, trgovinu i usluge, Bjelovar, OIB 36845928853</item>
    </derivirana_varijabla>
  </DomainObject.Predmet.ProtuStrankaListFormatedOIB>
  <DomainObject.Predmet.ProtuStrankaListFormatedWithAdress>
    <izvorni_sadrzaj>
      <item>KG INTERIJERI društvo s ograničenom odgovornošću za graditeljstvo, trgovinu i usluge, Bjelovar, Kralja Tvrtka 2, 43000 Bjelovar</item>
    </izvorni_sadrzaj>
    <derivirana_varijabla naziv="DomainObject.Predmet.ProtuStrankaListFormatedWithAdress_1">
      <item>KG INTERIJERI društvo s ograničenom odgovornošću za graditeljstvo, trgovinu i usluge, Bjelovar, Kralja Tvrtka 2, 43000 Bjelovar</item>
    </derivirana_varijabla>
  </DomainObject.Predmet.ProtuStrankaListFormatedWithAdress>
  <DomainObject.Predmet.ProtuStrankaListFormatedWithAdressOIB>
    <izvorni_sadrzaj>
      <item>KG INTERIJERI društvo s ograničenom odgovornošću za graditeljstvo, trgovinu i usluge, Bjelovar, OIB 36845928853, Kralja Tvrtka 2, 43000 Bjelovar</item>
    </izvorni_sadrzaj>
    <derivirana_varijabla naziv="DomainObject.Predmet.ProtuStrankaListFormatedWithAdressOIB_1">
      <item>KG INTERIJERI društvo s ograničenom odgovornošću za graditeljstvo, trgovinu i usluge, Bjelovar, OIB 36845928853, Kralja Tvrtka 2, 43000 Bjelovar</item>
    </derivirana_varijabla>
  </DomainObject.Predmet.ProtuStrankaListFormatedWithAdressOIB>
  <DomainObject.Predmet.ProtuStrankaListNazivFormated>
    <izvorni_sadrzaj>
      <item>KG INTERIJERI društvo s ograničenom odgovornošću za graditeljstvo, trgovinu i usluge, Bjelovar</item>
    </izvorni_sadrzaj>
    <derivirana_varijabla naziv="DomainObject.Predmet.ProtuStrankaListNazivFormated_1">
      <item>KG INTERIJERI društvo s ograničenom odgovornošću za graditeljstvo, trgovinu i usluge, Bjelovar</item>
    </derivirana_varijabla>
  </DomainObject.Predmet.ProtuStrankaListNazivFormated>
  <DomainObject.Predmet.ProtuStrankaListNazivFormatedOIB>
    <izvorni_sadrzaj>
      <item>KG INTERIJERI društvo s ograničenom odgovornošću za graditeljstvo, trgovinu i usluge, Bjelovar, OIB 36845928853</item>
    </izvorni_sadrzaj>
    <derivirana_varijabla naziv="DomainObject.Predmet.ProtuStrankaListNazivFormatedOIB_1">
      <item>KG INTERIJERI društvo s ograničenom odgovornošću za graditeljstvo, trgovinu i usluge, Bjelovar, OIB 36845928853</item>
    </derivirana_varijabla>
  </DomainObject.Predmet.ProtuStrankaListNazivFormatedOIB>
  <DomainObject.Predmet.OstaliListFormated>
    <izvorni_sadrzaj>
      <item>Kristijan Gibanjek</item>
    </izvorni_sadrzaj>
    <derivirana_varijabla naziv="DomainObject.Predmet.OstaliListFormated_1">
      <item>Kristijan Gibanjek</item>
    </derivirana_varijabla>
  </DomainObject.Predmet.OstaliListFormated>
  <DomainObject.Predmet.OstaliListFormatedOIB>
    <izvorni_sadrzaj>
      <item>Kristijan Gibanjek, OIB 19182442548</item>
    </izvorni_sadrzaj>
    <derivirana_varijabla naziv="DomainObject.Predmet.OstaliListFormatedOIB_1">
      <item>Kristijan Gibanjek, OIB 19182442548</item>
    </derivirana_varijabla>
  </DomainObject.Predmet.OstaliListFormatedOIB>
  <DomainObject.Predmet.OstaliListFormatedWithAdress>
    <izvorni_sadrzaj>
      <item>Kristijan Gibanjek, Kralja Tvrtka 2., 43000 Bjelovar</item>
    </izvorni_sadrzaj>
    <derivirana_varijabla naziv="DomainObject.Predmet.OstaliListFormatedWithAdress_1">
      <item>Kristijan Gibanjek, Kralja Tvrtka 2., 43000 Bjelovar</item>
    </derivirana_varijabla>
  </DomainObject.Predmet.OstaliListFormatedWithAdress>
  <DomainObject.Predmet.OstaliListFormatedWithAdressOIB>
    <izvorni_sadrzaj>
      <item>Kristijan Gibanjek, OIB 19182442548, Kralja Tvrtka 2., 43000 Bjelovar</item>
    </izvorni_sadrzaj>
    <derivirana_varijabla naziv="DomainObject.Predmet.OstaliListFormatedWithAdressOIB_1">
      <item>Kristijan Gibanjek, OIB 19182442548, Kralja Tvrtka 2., 43000 Bjelovar</item>
    </derivirana_varijabla>
  </DomainObject.Predmet.OstaliListFormatedWithAdressOIB>
  <DomainObject.Predmet.OstaliListNazivFormated>
    <izvorni_sadrzaj>
      <item>Kristijan Gibanjek</item>
    </izvorni_sadrzaj>
    <derivirana_varijabla naziv="DomainObject.Predmet.OstaliListNazivFormated_1">
      <item>Kristijan Gibanjek</item>
    </derivirana_varijabla>
  </DomainObject.Predmet.OstaliListNazivFormated>
  <DomainObject.Predmet.OstaliListNazivFormatedOIB>
    <izvorni_sadrzaj>
      <item>Kristijan Gibanjek, OIB 19182442548</item>
    </izvorni_sadrzaj>
    <derivirana_varijabla naziv="DomainObject.Predmet.OstaliListNazivFormatedOIB_1">
      <item>Kristijan Gibanjek, OIB 19182442548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St-231/2016-5</izvorni_sadrzaj>
    <derivirana_varijabla naziv="DomainObject.PoslovniBrojDokumenta_1">St-231/2016-5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KG INTERIJERI društvo s ograničenom odgovornošću za graditeljstvo, trgovinu i usluge, Bjelovar</izvorni_sadrzaj>
    <derivirana_varijabla naziv="DomainObject.Predmet.ProtustrankaIDrugi_1">KG INTERIJERI društvo s ograničenom odgovornošću za graditeljstvo,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KG INTERIJERI društvo s ograničenom odgovornošću za graditeljstvo, trgovinu i usluge, Bjelovar, OIB 36845928853, Kralja Tvrtka 2, 43000 Bjelovar</izvorni_sadrzaj>
    <derivirana_varijabla naziv="DomainObject.Predmet.ProtustrankaIDrugiAdressOIB_1">KG INTERIJERI društvo s ograničenom odgovornošću za graditeljstvo, trgovinu i usluge, Bjelovar, OIB 36845928853, Kralja Tvrtka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KG INTERIJERI društvo s ograničenom odgovornošću za graditeljstvo, trgovinu i usluge, Bjelovar</item>
      <item>Kristijan Gibanjek</item>
    </izvorni_sadrzaj>
    <derivirana_varijabla naziv="DomainObject.Predmet.SudioniciListNaziv_1">
      <item>FINA, RC ZAGREB, Podružnica Bjelovar</item>
      <item>KG INTERIJERI društvo s ograničenom odgovornošću za graditeljstvo, trgovinu i usluge, Bjelovar</item>
      <item>Kristijan Gibanjek</item>
    </derivirana_varijabla>
  </DomainObject.Predmet.SudioniciListNaziv>
  <DomainObject.Predmet.SudioniciListAdressOIB>
    <izvorni_sadrzaj>
      <item>FINA, RC ZAGREB, Podružnica Bjelovar, OIB 85821130368, F. Supila 4,43000 Bjelovar</item>
      <item>KG INTERIJERI društvo s ograničenom odgovornošću za graditeljstvo, trgovinu i usluge, Bjelovar, OIB 36845928853, Kralja Tvrtka 2,43000 Bjelovar</item>
      <item>Kristijan Gibanjek, OIB 19182442548, Kralja Tvrtka 2.,43000 Bjelovar</item>
    </izvorni_sadrzaj>
    <derivirana_varijabla naziv="DomainObject.Predmet.SudioniciListAdressOIB_1">
      <item>FINA, RC ZAGREB, Podružnica Bjelovar, OIB 85821130368, F. Supila 4,43000 Bjelovar</item>
      <item>KG INTERIJERI društvo s ograničenom odgovornošću za graditeljstvo, trgovinu i usluge, Bjelovar, OIB 36845928853, Kralja Tvrtka 2,43000 Bjelovar</item>
      <item>Kristijan Gibanjek, OIB 19182442548, Kralja Tvrtka 2.,43000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9DEAB-4156-4A70-B2AC-2B39221EC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2609</properties:Characters>
  <properties:Lines>86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2016-04-20T12:32:00Z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St-231/2016-5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