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7be66" w14:paraId="a67be66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4828BF">
        <w:rPr>
          <w:lang w:val="hr-HR"/>
        </w:rPr>
        <w:t>St-304</w:t>
      </w:r>
      <w:r w:rsidR="00802B00">
        <w:rPr>
          <w:lang w:val="hr-HR"/>
        </w:rPr>
        <w:t>/16</w:t>
      </w:r>
      <w:r w:rsidR="005B5707">
        <w:rPr>
          <w:lang w:val="hr-HR"/>
        </w:rPr>
        <w:t>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802B00">
        <w:t>nad dužnikom</w:t>
      </w:r>
      <w:r w:rsidR="00067B0B">
        <w:t xml:space="preserve"> </w:t>
      </w:r>
      <w:r w:rsidR="004828BF">
        <w:t>CUGI d.o.o., OIB: 92344006835</w:t>
      </w:r>
      <w:r w:rsidR="000E6C6C">
        <w:t xml:space="preserve"> </w:t>
      </w:r>
      <w:r w:rsidR="00E66FC5">
        <w:t>sa</w:t>
      </w:r>
      <w:r w:rsidR="00B3789E">
        <w:t xml:space="preserve"> </w:t>
      </w:r>
      <w:r w:rsidR="00423C7C">
        <w:t>sje</w:t>
      </w:r>
      <w:r w:rsidR="00587F47">
        <w:t>di</w:t>
      </w:r>
      <w:r w:rsidR="004828BF">
        <w:t>štem u Ljudevita Gaja</w:t>
      </w:r>
      <w:r w:rsidR="001213EC">
        <w:t xml:space="preserve"> 5</w:t>
      </w:r>
      <w:r w:rsidR="004828BF">
        <w:t>2</w:t>
      </w:r>
      <w:r w:rsidR="002F24AF">
        <w:t>,</w:t>
      </w:r>
      <w:r w:rsidR="004828BF">
        <w:t xml:space="preserve"> 48363 Podravske Sesvete</w:t>
      </w:r>
      <w:r w:rsidR="00311FF0">
        <w:t>,</w:t>
      </w:r>
      <w:r w:rsidR="002326B3">
        <w:t xml:space="preserve"> </w:t>
      </w:r>
      <w:r w:rsidR="002C5CA3">
        <w:t xml:space="preserve">dana </w:t>
      </w:r>
      <w:r w:rsidR="00587F47">
        <w:t>17</w:t>
      </w:r>
      <w:r w:rsidR="00025B63">
        <w:t>.</w:t>
      </w:r>
      <w:r w:rsidR="00920620">
        <w:t xml:space="preserve"> </w:t>
      </w:r>
      <w:r w:rsidR="00802B00">
        <w:t>ožujka</w:t>
      </w:r>
      <w:r w:rsidR="00B3789E">
        <w:t xml:space="preserve"> 2016</w:t>
      </w:r>
      <w:r w:rsidR="00920620">
        <w:t xml:space="preserve">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F60023">
        <w:t xml:space="preserve"> SZ) objavljuje sl</w:t>
      </w:r>
      <w:r w:rsidR="00920620">
        <w:t>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>Dužnik</w:t>
      </w:r>
      <w:r w:rsidR="0029395B">
        <w:t xml:space="preserve"> </w:t>
      </w:r>
      <w:r w:rsidR="004828BF">
        <w:t>CUGI d.o.o., OIB: 92344006835 sa sjedištem u Ljudevita Gaja 52, 48363 Podravske Sesvete</w:t>
      </w:r>
      <w:r w:rsidR="004828BF">
        <w:rPr>
          <w:lang w:val="hr-HR"/>
        </w:rPr>
        <w:t xml:space="preserve"> </w:t>
      </w:r>
      <w:r w:rsidR="008C35DC">
        <w:rPr>
          <w:lang w:val="hr-HR"/>
        </w:rPr>
        <w:t xml:space="preserve">na dan </w:t>
      </w:r>
      <w:r w:rsidR="00E66FC5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4828BF">
        <w:t xml:space="preserve">6.100,88 </w:t>
      </w:r>
      <w:r w:rsidR="002F24AF">
        <w:rPr>
          <w:lang w:val="hr-HR"/>
        </w:rPr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</w:t>
      </w:r>
      <w:r w:rsidR="00EB7150" w:rsidRPr="00EB7150">
        <w:t xml:space="preserve"> </w:t>
      </w:r>
      <w:r w:rsidR="008D452D">
        <w:t>dužnika</w:t>
      </w:r>
      <w:r w:rsidR="004828BF" w:rsidRPr="004828BF">
        <w:t xml:space="preserve"> </w:t>
      </w:r>
      <w:r w:rsidR="004828BF">
        <w:t>CUGI d.o.o., OIB: 92344006835 sa sjedištem u Ljudevita Gaja 52, 48363 Podravske Sesvete</w:t>
      </w:r>
      <w:r w:rsidR="00240D54">
        <w:t>,</w:t>
      </w:r>
      <w:r w:rsidR="00B42637">
        <w:t xml:space="preserve">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E66FC5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8633D6">
        <w:rPr>
          <w:lang w:val="hr-HR"/>
        </w:rPr>
        <w:t xml:space="preserve"> ovome sudu d</w:t>
      </w:r>
      <w:r w:rsidR="004828BF">
        <w:rPr>
          <w:lang w:val="hr-HR"/>
        </w:rPr>
        <w:t>ana 24</w:t>
      </w:r>
      <w:r w:rsidR="00802B00">
        <w:rPr>
          <w:lang w:val="hr-HR"/>
        </w:rPr>
        <w:t>.0</w:t>
      </w:r>
      <w:r w:rsidR="004828BF">
        <w:rPr>
          <w:lang w:val="hr-HR"/>
        </w:rPr>
        <w:t>2</w:t>
      </w:r>
      <w:r w:rsidR="00802B00">
        <w:rPr>
          <w:lang w:val="hr-HR"/>
        </w:rPr>
        <w:t>.2016</w:t>
      </w:r>
      <w:r w:rsidR="00E66FC5">
        <w:rPr>
          <w:lang w:val="hr-HR"/>
        </w:rPr>
        <w:t>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4828BF">
        <w:t>CUGI d.o.o., OIB: 92344006835 sa sjedištem u Ljudevita Gaja 52, 48363 Podravske Sesvete.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E66FC5">
        <w:rPr>
          <w:lang w:val="hr-HR"/>
        </w:rPr>
        <w:t>1</w:t>
      </w:r>
      <w:r w:rsidR="005B5707">
        <w:rPr>
          <w:lang w:val="hr-HR"/>
        </w:rPr>
        <w:t>. rujna 2015</w:t>
      </w:r>
      <w:r w:rsidR="00E66FC5">
        <w:rPr>
          <w:lang w:val="hr-HR"/>
        </w:rPr>
        <w:t>.</w:t>
      </w:r>
      <w:r w:rsidR="00B41B30">
        <w:t xml:space="preserve"> u Očevidniku redoslijeda osnova za plaćanje ima evidentirane neizvršene osnove za plaća</w:t>
      </w:r>
      <w:r w:rsidR="00740917">
        <w:t>n</w:t>
      </w:r>
      <w:r w:rsidR="00124D25">
        <w:t xml:space="preserve">je u ukupnom </w:t>
      </w:r>
      <w:r w:rsidR="004828BF">
        <w:t>iznosu od 6.100,88</w:t>
      </w:r>
      <w:r w:rsidR="001213EC"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587F47">
        <w:rPr>
          <w:lang w:val="hr-HR"/>
        </w:rPr>
        <w:t>17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802B00">
        <w:rPr>
          <w:lang w:val="hr-HR"/>
        </w:rPr>
        <w:t>ožujka</w:t>
      </w:r>
      <w:r w:rsidR="00B3789E">
        <w:rPr>
          <w:lang w:val="hr-HR"/>
        </w:rPr>
        <w:t xml:space="preserve"> 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067B0B" w:rsidR="005B010B" w:rsidRPr="00F20BF1">
      <w:headerReference w:type="default" r:id="rId10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4B8" w:rsidP="007F64E0" w:rsidR="008944B8">
      <w:r>
        <w:separator/>
      </w:r>
    </w:p>
  </w:endnote>
  <w:endnote w:id="0" w:type="continuationSeparator">
    <w:p w:rsidRDefault="008944B8" w:rsidP="007F64E0" w:rsidR="00894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4B8" w:rsidP="007F64E0" w:rsidR="008944B8">
      <w:r>
        <w:separator/>
      </w:r>
    </w:p>
  </w:footnote>
  <w:footnote w:id="0" w:type="continuationSeparator">
    <w:p w:rsidRDefault="008944B8" w:rsidP="007F64E0" w:rsidR="008944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4828BF">
      <w:rPr>
        <w:lang w:val="hr-HR"/>
      </w:rPr>
      <w:t>St-304</w:t>
    </w:r>
    <w:r w:rsidR="00802B00">
      <w:rPr>
        <w:lang w:val="hr-HR"/>
      </w:rPr>
      <w:t>/16</w:t>
    </w:r>
    <w:r w:rsidR="005B5707">
      <w:rPr>
        <w:lang w:val="hr-HR"/>
      </w:rPr>
      <w:t>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B002F" w:rsidRPr="00FB002F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34FA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67B0B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6C6C"/>
    <w:rsid w:val="000E7741"/>
    <w:rsid w:val="000F66FC"/>
    <w:rsid w:val="00101379"/>
    <w:rsid w:val="00103E60"/>
    <w:rsid w:val="00106D9C"/>
    <w:rsid w:val="00110523"/>
    <w:rsid w:val="001151B5"/>
    <w:rsid w:val="001156F1"/>
    <w:rsid w:val="00116993"/>
    <w:rsid w:val="001213EC"/>
    <w:rsid w:val="00124D25"/>
    <w:rsid w:val="0013093F"/>
    <w:rsid w:val="0013334B"/>
    <w:rsid w:val="00134293"/>
    <w:rsid w:val="00135007"/>
    <w:rsid w:val="0015630A"/>
    <w:rsid w:val="00161581"/>
    <w:rsid w:val="00162E68"/>
    <w:rsid w:val="00165ECA"/>
    <w:rsid w:val="00166852"/>
    <w:rsid w:val="00174FD7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326B3"/>
    <w:rsid w:val="00240D54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395B"/>
    <w:rsid w:val="00297A60"/>
    <w:rsid w:val="002A055F"/>
    <w:rsid w:val="002A0592"/>
    <w:rsid w:val="002A15D3"/>
    <w:rsid w:val="002A6F80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124B"/>
    <w:rsid w:val="002D2EAB"/>
    <w:rsid w:val="002D4620"/>
    <w:rsid w:val="002D49C4"/>
    <w:rsid w:val="002E00D7"/>
    <w:rsid w:val="002E1FDD"/>
    <w:rsid w:val="002E39BE"/>
    <w:rsid w:val="002F1699"/>
    <w:rsid w:val="002F24AF"/>
    <w:rsid w:val="002F7DA1"/>
    <w:rsid w:val="002F7FAF"/>
    <w:rsid w:val="00305C7E"/>
    <w:rsid w:val="00307E22"/>
    <w:rsid w:val="003110BD"/>
    <w:rsid w:val="00311FF0"/>
    <w:rsid w:val="00313B23"/>
    <w:rsid w:val="00320B75"/>
    <w:rsid w:val="003235EB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C28"/>
    <w:rsid w:val="00414D8E"/>
    <w:rsid w:val="0042003A"/>
    <w:rsid w:val="00423C7C"/>
    <w:rsid w:val="00425C7A"/>
    <w:rsid w:val="0042793A"/>
    <w:rsid w:val="00427D01"/>
    <w:rsid w:val="00435A74"/>
    <w:rsid w:val="0044157E"/>
    <w:rsid w:val="00443CC6"/>
    <w:rsid w:val="00461D89"/>
    <w:rsid w:val="0046308D"/>
    <w:rsid w:val="0046467C"/>
    <w:rsid w:val="004674BB"/>
    <w:rsid w:val="0047156D"/>
    <w:rsid w:val="0047389D"/>
    <w:rsid w:val="00476057"/>
    <w:rsid w:val="0047678D"/>
    <w:rsid w:val="0048098F"/>
    <w:rsid w:val="004826F9"/>
    <w:rsid w:val="004828BF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87F47"/>
    <w:rsid w:val="00590E9F"/>
    <w:rsid w:val="00593E30"/>
    <w:rsid w:val="005945CA"/>
    <w:rsid w:val="005A3AE1"/>
    <w:rsid w:val="005B010B"/>
    <w:rsid w:val="005B14E1"/>
    <w:rsid w:val="005B2F25"/>
    <w:rsid w:val="005B5707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0864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2CF"/>
    <w:rsid w:val="00654BEA"/>
    <w:rsid w:val="0065582A"/>
    <w:rsid w:val="00656D73"/>
    <w:rsid w:val="00660CBA"/>
    <w:rsid w:val="006658C5"/>
    <w:rsid w:val="006666AA"/>
    <w:rsid w:val="006666D4"/>
    <w:rsid w:val="006712AF"/>
    <w:rsid w:val="0067220B"/>
    <w:rsid w:val="00672419"/>
    <w:rsid w:val="0068053D"/>
    <w:rsid w:val="0069084E"/>
    <w:rsid w:val="006925C8"/>
    <w:rsid w:val="00692BF3"/>
    <w:rsid w:val="006A2451"/>
    <w:rsid w:val="006A3284"/>
    <w:rsid w:val="006A6246"/>
    <w:rsid w:val="006A727E"/>
    <w:rsid w:val="006A7FA4"/>
    <w:rsid w:val="006B06D7"/>
    <w:rsid w:val="006B1282"/>
    <w:rsid w:val="006C1FED"/>
    <w:rsid w:val="006C6589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26676"/>
    <w:rsid w:val="007302FC"/>
    <w:rsid w:val="00733111"/>
    <w:rsid w:val="00734005"/>
    <w:rsid w:val="0073563E"/>
    <w:rsid w:val="00736296"/>
    <w:rsid w:val="00740917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0E96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02B00"/>
    <w:rsid w:val="00810A63"/>
    <w:rsid w:val="00813CB8"/>
    <w:rsid w:val="008144A3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33D6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44B8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452D"/>
    <w:rsid w:val="008D579F"/>
    <w:rsid w:val="008E3BD3"/>
    <w:rsid w:val="008E7C9D"/>
    <w:rsid w:val="008F110C"/>
    <w:rsid w:val="008F4840"/>
    <w:rsid w:val="008F6BDB"/>
    <w:rsid w:val="008F6CEC"/>
    <w:rsid w:val="009019D2"/>
    <w:rsid w:val="0090236C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126C"/>
    <w:rsid w:val="009D24FB"/>
    <w:rsid w:val="009D327F"/>
    <w:rsid w:val="009D6A73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0CE8"/>
    <w:rsid w:val="00AA20B3"/>
    <w:rsid w:val="00AA4D52"/>
    <w:rsid w:val="00AB05B5"/>
    <w:rsid w:val="00AB14D1"/>
    <w:rsid w:val="00AB157E"/>
    <w:rsid w:val="00AB7B93"/>
    <w:rsid w:val="00AC01F4"/>
    <w:rsid w:val="00AC223D"/>
    <w:rsid w:val="00AD0870"/>
    <w:rsid w:val="00AD1091"/>
    <w:rsid w:val="00AD7909"/>
    <w:rsid w:val="00AE010D"/>
    <w:rsid w:val="00AE7C22"/>
    <w:rsid w:val="00AF0DF0"/>
    <w:rsid w:val="00AF1C52"/>
    <w:rsid w:val="00AF240D"/>
    <w:rsid w:val="00AF3B2B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3789E"/>
    <w:rsid w:val="00B416DA"/>
    <w:rsid w:val="00B41B30"/>
    <w:rsid w:val="00B41C36"/>
    <w:rsid w:val="00B42637"/>
    <w:rsid w:val="00B42964"/>
    <w:rsid w:val="00B42BA2"/>
    <w:rsid w:val="00B56B55"/>
    <w:rsid w:val="00B57125"/>
    <w:rsid w:val="00B61DDF"/>
    <w:rsid w:val="00B64251"/>
    <w:rsid w:val="00B64E05"/>
    <w:rsid w:val="00B66D68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39D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0BFF"/>
    <w:rsid w:val="00C71100"/>
    <w:rsid w:val="00C7165E"/>
    <w:rsid w:val="00C7259E"/>
    <w:rsid w:val="00C770FF"/>
    <w:rsid w:val="00C81435"/>
    <w:rsid w:val="00C81739"/>
    <w:rsid w:val="00C82D9D"/>
    <w:rsid w:val="00C831AB"/>
    <w:rsid w:val="00C84727"/>
    <w:rsid w:val="00C904EF"/>
    <w:rsid w:val="00C93771"/>
    <w:rsid w:val="00C93B72"/>
    <w:rsid w:val="00C97BF5"/>
    <w:rsid w:val="00CA028C"/>
    <w:rsid w:val="00CA23CB"/>
    <w:rsid w:val="00CA619F"/>
    <w:rsid w:val="00CB77FB"/>
    <w:rsid w:val="00CB7DC2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47AE6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01ED"/>
    <w:rsid w:val="00DB314C"/>
    <w:rsid w:val="00DB35A8"/>
    <w:rsid w:val="00DB5148"/>
    <w:rsid w:val="00DC176B"/>
    <w:rsid w:val="00DC19E3"/>
    <w:rsid w:val="00DC52BF"/>
    <w:rsid w:val="00DC6ABC"/>
    <w:rsid w:val="00DC71FE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66FC5"/>
    <w:rsid w:val="00E7052F"/>
    <w:rsid w:val="00E72DA6"/>
    <w:rsid w:val="00E7740E"/>
    <w:rsid w:val="00E80D50"/>
    <w:rsid w:val="00E81637"/>
    <w:rsid w:val="00E8411A"/>
    <w:rsid w:val="00E857FB"/>
    <w:rsid w:val="00E90ED5"/>
    <w:rsid w:val="00EA0385"/>
    <w:rsid w:val="00EB5607"/>
    <w:rsid w:val="00EB699D"/>
    <w:rsid w:val="00EB7150"/>
    <w:rsid w:val="00EC1EB7"/>
    <w:rsid w:val="00ED375D"/>
    <w:rsid w:val="00ED66D1"/>
    <w:rsid w:val="00EE38A3"/>
    <w:rsid w:val="00EE5B0F"/>
    <w:rsid w:val="00EF3998"/>
    <w:rsid w:val="00EF3B38"/>
    <w:rsid w:val="00F009D6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0023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A77FA"/>
    <w:rsid w:val="00FB002F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00B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B00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00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00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00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00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B00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00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00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00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00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</izvorni_sadrzaj>
    <derivirana_varijabla naziv="DomainObject.Predmet.Broj_1">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St-304/2016</izvorni_sadrzaj>
    <derivirana_varijabla naziv="DomainObject.Predmet.OznakaBroj_1">St-304/2016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CUGI društvo s ograničenom odgovornošću za trgovinu, proizvodnju i usluge</izvorni_sadrzaj>
    <derivirana_varijabla naziv="DomainObject.Predmet.ProtustrankaFormated_1">  CUGI društvo s ograničenom odgovornošću za trgovinu, proizvodnju i usluge</derivirana_varijabla>
  </DomainObject.Predmet.ProtustrankaFormated>
  <DomainObject.Predmet.ProtustrankaFormatedOIB>
    <izvorni_sadrzaj>  CUGI društvo s ograničenom odgovornošću za trgovinu, proizvodnju i usluge, OIB 92344006835</izvorni_sadrzaj>
    <derivirana_varijabla naziv="DomainObject.Predmet.ProtustrankaFormatedOIB_1">  CUGI društvo s ograničenom odgovornošću za trgovinu, proizvodnju i usluge, OIB 92344006835</derivirana_varijabla>
  </DomainObject.Predmet.ProtustrankaFormatedOIB>
  <DomainObject.Predmet.ProtustrankaFormatedWithAdress>
    <izvorni_sadrzaj> CUGI društvo s ograničenom odgovornošću za trgovinu, proizvodnju i usluge, Ljudevita Gaja 52, 48350 Podravske Sesvete</izvorni_sadrzaj>
    <derivirana_varijabla naziv="DomainObject.Predmet.ProtustrankaFormatedWithAdress_1"> CUGI društvo s ograničenom odgovornošću za trgovinu, proizvodnju i usluge, Ljudevita Gaja 52, 48350 Podravske Sesvete</derivirana_varijabla>
  </DomainObject.Predmet.ProtustrankaFormatedWithAdress>
  <DomainObject.Predmet.ProtustrankaFormatedWithAdressOIB>
    <izvorni_sadrzaj> CUGI društvo s ograničenom odgovornošću za trgovinu, proizvodnju i usluge, OIB 92344006835, Ljudevita Gaja 52, 48350 Podravske Sesvete</izvorni_sadrzaj>
    <derivirana_varijabla naziv="DomainObject.Predmet.ProtustrankaFormatedWithAdressOIB_1"> CUGI društvo s ograničenom odgovornošću za trgovinu, proizvodnju i usluge, OIB 92344006835, Ljudevita Gaja 52, 48350 Podravske Sesvete</derivirana_varijabla>
  </DomainObject.Predmet.ProtustrankaFormatedWithAdressOIB>
  <DomainObject.Predmet.ProtustrankaWithAdress>
    <izvorni_sadrzaj>CUGI društvo s ograničenom odgovornošću za trgovinu, proizvodnju i usluge Ljudevita Gaja 52, 48350 Podravske Sesvete</izvorni_sadrzaj>
    <derivirana_varijabla naziv="DomainObject.Predmet.ProtustrankaWithAdress_1">CUGI društvo s ograničenom odgovornošću za trgovinu, proizvodnju i usluge Ljudevita Gaja 52, 48350 Podravske Sesvete</derivirana_varijabla>
  </DomainObject.Predmet.ProtustrankaWithAdress>
  <DomainObject.Predmet.ProtustrankaWithAdressOIB>
    <izvorni_sadrzaj>CUGI društvo s ograničenom odgovornošću za trgovinu, proizvodnju i usluge, OIB 92344006835, Ljudevita Gaja 52, 48350 Podravske Sesvete</izvorni_sadrzaj>
    <derivirana_varijabla naziv="DomainObject.Predmet.ProtustrankaWithAdressOIB_1">CUGI društvo s ograničenom odgovornošću za trgovinu, proizvodnju i usluge, OIB 92344006835, Ljudevita Gaja 52, 48350 Podravske Sesvete</derivirana_varijabla>
  </DomainObject.Predmet.ProtustrankaWithAdressOIB>
  <DomainObject.Predmet.ProtustrankaNazivFormated>
    <izvorni_sadrzaj>CUGI društvo s ograničenom odgovornošću za trgovinu, proizvodnju i usluge</izvorni_sadrzaj>
    <derivirana_varijabla naziv="DomainObject.Predmet.ProtustrankaNazivFormated_1">CUGI društvo s ograničenom odgovornošću za trgovinu, proizvodnju i usluge</derivirana_varijabla>
  </DomainObject.Predmet.ProtustrankaNazivFormated>
  <DomainObject.Predmet.ProtustrankaNazivFormatedOIB>
    <izvorni_sadrzaj>CUGI društvo s ograničenom odgovornošću za trgovinu, proizvodnju i usluge, OIB 92344006835</izvorni_sadrzaj>
    <derivirana_varijabla naziv="DomainObject.Predmet.ProtustrankaNazivFormatedOIB_1">CUGI društvo s ograničenom odgovornošću za trgovinu, proizvodnju i usluge, OIB 92344006835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6100.88</izvorni_sadrzaj>
    <derivirana_varijabla naziv="DomainObject.Predmet.TrenutnaVrijednost_1">6100.88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CUGI društvo s ograničenom odgovornošću za trgovinu, proizvodnju i usluge</item>
    </izvorni_sadrzaj>
    <derivirana_varijabla naziv="DomainObject.Predmet.ProtuStrankaListFormated_1">
      <item>CUGI društvo s ograničenom odgovornošću za trgovinu, proizvodnju i usluge</item>
    </derivirana_varijabla>
  </DomainObject.Predmet.ProtuStrankaListFormated>
  <DomainObject.Predmet.ProtuStrankaListFormatedOIB>
    <izvorni_sadrzaj>
      <item>CUGI društvo s ograničenom odgovornošću za trgovinu, proizvodnju i usluge, OIB 92344006835</item>
    </izvorni_sadrzaj>
    <derivirana_varijabla naziv="DomainObject.Predmet.ProtuStrankaListFormatedOIB_1">
      <item>CUGI društvo s ograničenom odgovornošću za trgovinu, proizvodnju i usluge, OIB 92344006835</item>
    </derivirana_varijabla>
  </DomainObject.Predmet.ProtuStrankaListFormatedOIB>
  <DomainObject.Predmet.ProtuStrankaListFormatedWithAdress>
    <izvorni_sadrzaj>
      <item>CUGI društvo s ograničenom odgovornošću za trgovinu, proizvodnju i usluge, Ljudevita Gaja 52, 48350 Podravske Sesvete</item>
    </izvorni_sadrzaj>
    <derivirana_varijabla naziv="DomainObject.Predmet.ProtuStrankaListFormatedWithAdress_1">
      <item>CUGI društvo s ograničenom odgovornošću za trgovinu, proizvodnju i usluge, Ljudevita Gaja 52, 48350 Podravske Sesvete</item>
    </derivirana_varijabla>
  </DomainObject.Predmet.ProtuStrankaListFormatedWithAdress>
  <DomainObject.Predmet.ProtuStrankaListFormatedWithAdressOIB>
    <izvorni_sadrzaj>
      <item>CUGI društvo s ograničenom odgovornošću za trgovinu, proizvodnju i usluge, OIB 92344006835, Ljudevita Gaja 52, 48350 Podravske Sesvete</item>
    </izvorni_sadrzaj>
    <derivirana_varijabla naziv="DomainObject.Predmet.ProtuStrankaListFormatedWithAdressOIB_1">
      <item>CUGI društvo s ograničenom odgovornošću za trgovinu, proizvodnju i usluge, OIB 92344006835, Ljudevita Gaja 52, 48350 Podravske Sesvete</item>
    </derivirana_varijabla>
  </DomainObject.Predmet.ProtuStrankaListFormatedWithAdressOIB>
  <DomainObject.Predmet.ProtuStrankaListNazivFormated>
    <izvorni_sadrzaj>
      <item>CUGI društvo s ograničenom odgovornošću za trgovinu, proizvodnju i usluge</item>
    </izvorni_sadrzaj>
    <derivirana_varijabla naziv="DomainObject.Predmet.ProtuStrankaListNazivFormated_1">
      <item>CUGI društvo s ograničenom odgovornošću za trgovinu, proizvodnju i usluge</item>
    </derivirana_varijabla>
  </DomainObject.Predmet.ProtuStrankaListNazivFormated>
  <DomainObject.Predmet.ProtuStrankaListNazivFormatedOIB>
    <izvorni_sadrzaj>
      <item>CUGI društvo s ograničenom odgovornošću za trgovinu, proizvodnju i usluge, OIB 92344006835</item>
    </izvorni_sadrzaj>
    <derivirana_varijabla naziv="DomainObject.Predmet.ProtuStrankaListNazivFormatedOIB_1">
      <item>CUGI društvo s ograničenom odgovornošću za trgovinu, proizvodnju i usluge, OIB 92344006835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CUGI društvo s ograničenom odgovornošću za trgovinu, proizvodnju i usluge</izvorni_sadrzaj>
    <derivirana_varijabla naziv="DomainObject.Predmet.ProtustrankaIDrugi_1">CUGI društvo s ograničenom odgovornošću za trgovinu,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CUGI društvo s ograničenom odgovornošću za trgovinu, proizvodnju i usluge, OIB 92344006835, Ljudevita Gaja 52, 48350 Podravske Sesvete</izvorni_sadrzaj>
    <derivirana_varijabla naziv="DomainObject.Predmet.ProtustrankaIDrugiAdressOIB_1">CUGI društvo s ograničenom odgovornošću za trgovinu, proizvodnju i usluge, OIB 92344006835, Ljudevita Gaja 52, 48350 Podravske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CUGI društvo s ograničenom odgovornošću za trgovinu, proizvodnju i usluge</item>
      <item>Sudski registar</item>
    </izvorni_sadrzaj>
    <derivirana_varijabla naziv="DomainObject.Predmet.SudioniciListNaziv_1">
      <item>Financijska agencija</item>
      <item>CUGI društvo s ograničenom odgovornošću za trgovinu, proizvodnju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CUGI društvo s ograničenom odgovornošću za trgovinu, proizvodnju i usluge, OIB 92344006835, Ljudevita Gaja 52,48350 Podravske Sesvete</item>
      <item>Sudski registar</item>
    </izvorni_sadrzaj>
    <derivirana_varijabla naziv="DomainObject.Predmet.SudioniciListAdressOIB_1">
      <item>Financijska agencija, OIB 85821130368, A. Cesarca 2,42000 Varaždin</item>
      <item>CUGI društvo s ograničenom odgovornošću za trgovinu, proizvodnju i usluge, OIB 92344006835, Ljudevita Gaja 52,48350 Podravske Sesvete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92344006835</item>
      <item>, OIB null</item>
    </izvorni_sadrzaj>
    <derivirana_varijabla naziv="DomainObject.Predmet.SudioniciListNazivOIB_1">
      <item>, OIB 85821130368</item>
      <item>, OIB 92344006835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D43FEA-5548-4C96-ADE4-D91D8A39F9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423</properties:Words>
  <properties:Characters>2308</properties:Characters>
  <properties:Lines>66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2016-03-17T11:50:00Z</dcterms:created>
  <dc:creator>user</dc:creator>
  <cp:lastModifiedBy>Maja Marčec</cp:lastModifiedBy>
  <cp:lastPrinted>2016-03-17T12:00:00Z</cp:lastPrinted>
  <dcterms:modified xmlns:xsi="http://www.w3.org/2001/XMLSchema-instance" xsi:type="dcterms:W3CDTF">2016-03-17T12:02:00Z</dcterms:modified>
  <cp:revision>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