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71f67" w14:paraId="5371f67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DB73AE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3557DD">
        <w:rPr>
          <w:sz w:val="24"/>
        </w:rPr>
        <w:t>TRGOVAČKOG SUDA U OSIJEKU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C32A6A">
        <w:rPr>
          <w:sz w:val="24"/>
        </w:rPr>
        <w:t xml:space="preserve">          </w:t>
      </w:r>
      <w:r w:rsidR="00A30070" w:rsidRPr="00585F4E">
        <w:rPr>
          <w:sz w:val="24"/>
        </w:rPr>
        <w:t>Broj: St-</w:t>
      </w:r>
      <w:r w:rsidR="00C32A6A">
        <w:rPr>
          <w:sz w:val="24"/>
        </w:rPr>
        <w:t>1818</w:t>
      </w:r>
      <w:r w:rsidR="00FD2C11">
        <w:rPr>
          <w:sz w:val="24"/>
        </w:rPr>
        <w:t>/201</w:t>
      </w:r>
      <w:r w:rsidR="00C32A6A">
        <w:rPr>
          <w:sz w:val="24"/>
        </w:rPr>
        <w:t>6</w:t>
      </w:r>
      <w:r w:rsidR="00FD2C11">
        <w:rPr>
          <w:sz w:val="24"/>
        </w:rPr>
        <w:t>-4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>OSIJEKU STALNA SLUŽBA</w:t>
      </w:r>
      <w:r w:rsidR="006711C5">
        <w:rPr>
          <w:sz w:val="24"/>
        </w:rPr>
        <w:t xml:space="preserve"> U 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>povodom zahtjeva FINE</w:t>
      </w:r>
      <w:r w:rsidR="00585F4E">
        <w:rPr>
          <w:sz w:val="24"/>
        </w:rPr>
        <w:t xml:space="preserve"> Regionalni centar Osijek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461088" w:rsidRPr="00B90518">
        <w:rPr>
          <w:sz w:val="24"/>
          <w:szCs w:val="24"/>
        </w:rPr>
        <w:t xml:space="preserve"> </w:t>
      </w:r>
      <w:r w:rsidR="00026030" w:rsidRPr="00B90518">
        <w:rPr>
          <w:sz w:val="24"/>
          <w:szCs w:val="24"/>
        </w:rPr>
        <w:t xml:space="preserve"> </w:t>
      </w:r>
      <w:r w:rsidR="001667EB" w:rsidRPr="00B90518">
        <w:rPr>
          <w:sz w:val="24"/>
          <w:szCs w:val="24"/>
        </w:rPr>
        <w:t xml:space="preserve"> </w:t>
      </w:r>
      <w:r w:rsidR="006673FC">
        <w:rPr>
          <w:sz w:val="24"/>
          <w:szCs w:val="24"/>
        </w:rPr>
        <w:t xml:space="preserve"> </w:t>
      </w:r>
      <w:r w:rsidR="00C32A6A">
        <w:rPr>
          <w:sz w:val="24"/>
          <w:szCs w:val="24"/>
        </w:rPr>
        <w:t xml:space="preserve">Nogometni klub "CROATIA" </w:t>
      </w:r>
      <w:proofErr w:type="spellStart"/>
      <w:r w:rsidR="00C32A6A">
        <w:rPr>
          <w:sz w:val="24"/>
          <w:szCs w:val="24"/>
        </w:rPr>
        <w:t>Mihaljevci</w:t>
      </w:r>
      <w:proofErr w:type="spellEnd"/>
      <w:r w:rsidR="00C32A6A">
        <w:rPr>
          <w:sz w:val="24"/>
          <w:szCs w:val="24"/>
        </w:rPr>
        <w:t>,</w:t>
      </w:r>
      <w:r w:rsidR="00EE1EEC" w:rsidRPr="00EE1EEC">
        <w:rPr>
          <w:sz w:val="24"/>
          <w:szCs w:val="24"/>
        </w:rPr>
        <w:t xml:space="preserve"> , </w:t>
      </w:r>
      <w:r w:rsidR="00C32A6A">
        <w:rPr>
          <w:sz w:val="24"/>
          <w:szCs w:val="24"/>
        </w:rPr>
        <w:t>Vinogradska 51</w:t>
      </w:r>
      <w:r w:rsidR="00EE1EEC" w:rsidRPr="00EE1EEC">
        <w:rPr>
          <w:sz w:val="24"/>
          <w:szCs w:val="24"/>
        </w:rPr>
        <w:t xml:space="preserve">, OIB </w:t>
      </w:r>
      <w:r w:rsidR="00C32A6A">
        <w:rPr>
          <w:sz w:val="24"/>
          <w:szCs w:val="24"/>
        </w:rPr>
        <w:t>50422579324</w:t>
      </w:r>
      <w:r w:rsidR="00DD75D9" w:rsidRPr="00A7462A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7C6407">
        <w:rPr>
          <w:sz w:val="24"/>
          <w:szCs w:val="24"/>
        </w:rPr>
        <w:t xml:space="preserve"> </w:t>
      </w:r>
      <w:r w:rsidR="00C32A6A">
        <w:rPr>
          <w:sz w:val="24"/>
          <w:szCs w:val="24"/>
        </w:rPr>
        <w:t>22</w:t>
      </w:r>
      <w:r w:rsidR="007C6407">
        <w:rPr>
          <w:sz w:val="24"/>
          <w:szCs w:val="24"/>
        </w:rPr>
        <w:t>.</w:t>
      </w:r>
      <w:r w:rsidR="00C32A6A">
        <w:rPr>
          <w:sz w:val="24"/>
          <w:szCs w:val="24"/>
        </w:rPr>
        <w:t>rujna</w:t>
      </w:r>
      <w:r w:rsidR="007C6407">
        <w:rPr>
          <w:sz w:val="24"/>
          <w:szCs w:val="24"/>
        </w:rPr>
        <w:t xml:space="preserve"> 2016.</w:t>
      </w:r>
    </w:p>
    <w:p w:rsidRDefault="00A30070" w:rsidR="00A30070">
      <w:pPr>
        <w:rPr>
          <w:sz w:val="24"/>
        </w:rPr>
      </w:pPr>
    </w:p>
    <w:p w:rsidRDefault="00A30070" w:rsidP="003D475B" w:rsidR="00654412" w:rsidRPr="006F696C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377F3A" w:rsidRPr="00EA5B6F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DF7B13">
        <w:rPr>
          <w:sz w:val="24"/>
        </w:rPr>
        <w:t xml:space="preserve"> </w:t>
      </w:r>
      <w:r w:rsidR="00C32A6A">
        <w:rPr>
          <w:sz w:val="24"/>
          <w:szCs w:val="24"/>
        </w:rPr>
        <w:t xml:space="preserve">Nogometni klub "CROATIA" </w:t>
      </w:r>
      <w:proofErr w:type="spellStart"/>
      <w:r w:rsidR="00C32A6A">
        <w:rPr>
          <w:sz w:val="24"/>
          <w:szCs w:val="24"/>
        </w:rPr>
        <w:t>Mihaljevci</w:t>
      </w:r>
      <w:proofErr w:type="spellEnd"/>
      <w:r w:rsidR="00C32A6A">
        <w:rPr>
          <w:sz w:val="24"/>
          <w:szCs w:val="24"/>
        </w:rPr>
        <w:t>,</w:t>
      </w:r>
      <w:r w:rsidR="00C32A6A" w:rsidRPr="00EE1EEC">
        <w:rPr>
          <w:sz w:val="24"/>
          <w:szCs w:val="24"/>
        </w:rPr>
        <w:t xml:space="preserve"> , </w:t>
      </w:r>
      <w:r w:rsidR="00C32A6A">
        <w:rPr>
          <w:sz w:val="24"/>
          <w:szCs w:val="24"/>
        </w:rPr>
        <w:t>Vinogradska 51</w:t>
      </w:r>
      <w:r w:rsidR="00C32A6A" w:rsidRPr="00EE1EEC">
        <w:rPr>
          <w:sz w:val="24"/>
          <w:szCs w:val="24"/>
        </w:rPr>
        <w:t xml:space="preserve">, OIB </w:t>
      </w:r>
      <w:r w:rsidR="00C32A6A">
        <w:rPr>
          <w:sz w:val="24"/>
          <w:szCs w:val="24"/>
        </w:rPr>
        <w:t>50422579324</w:t>
      </w:r>
      <w:r w:rsidR="00FB6A5A" w:rsidRPr="00EA5B6F">
        <w:rPr>
          <w:sz w:val="24"/>
          <w:szCs w:val="24"/>
        </w:rPr>
        <w:t>.</w:t>
      </w:r>
    </w:p>
    <w:p w:rsidRDefault="006F696C" w:rsidP="00377F3A" w:rsidR="006F696C">
      <w:pPr>
        <w:ind w:left="720"/>
        <w:jc w:val="both"/>
        <w:rPr>
          <w:b/>
          <w:sz w:val="24"/>
        </w:rPr>
      </w:pPr>
    </w:p>
    <w:p w:rsidRDefault="00457103" w:rsidP="00C21645" w:rsidR="00C21645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proofErr w:type="spellStart"/>
      <w:r w:rsidR="00C32A6A">
        <w:rPr>
          <w:sz w:val="24"/>
        </w:rPr>
        <w:t>Jelenko</w:t>
      </w:r>
      <w:proofErr w:type="spellEnd"/>
      <w:r w:rsidR="00C32A6A">
        <w:rPr>
          <w:sz w:val="24"/>
        </w:rPr>
        <w:t xml:space="preserve"> </w:t>
      </w:r>
      <w:proofErr w:type="spellStart"/>
      <w:r w:rsidR="00C32A6A">
        <w:rPr>
          <w:sz w:val="24"/>
        </w:rPr>
        <w:t>Lehki</w:t>
      </w:r>
      <w:proofErr w:type="spellEnd"/>
      <w:r w:rsidR="00147634">
        <w:rPr>
          <w:sz w:val="24"/>
        </w:rPr>
        <w:t xml:space="preserve"> iz Zagreba, </w:t>
      </w:r>
      <w:r w:rsidR="00C32A6A">
        <w:rPr>
          <w:sz w:val="24"/>
        </w:rPr>
        <w:t xml:space="preserve">Pavla </w:t>
      </w:r>
      <w:proofErr w:type="spellStart"/>
      <w:r w:rsidR="00C32A6A">
        <w:rPr>
          <w:sz w:val="24"/>
        </w:rPr>
        <w:t>Hatza</w:t>
      </w:r>
      <w:proofErr w:type="spellEnd"/>
      <w:r w:rsidR="00C32A6A">
        <w:rPr>
          <w:sz w:val="24"/>
        </w:rPr>
        <w:t xml:space="preserve"> 10</w:t>
      </w:r>
      <w:r w:rsidR="00147634">
        <w:rPr>
          <w:sz w:val="24"/>
        </w:rPr>
        <w:t xml:space="preserve">, OIB </w:t>
      </w:r>
      <w:r w:rsidR="00C32A6A">
        <w:rPr>
          <w:sz w:val="24"/>
        </w:rPr>
        <w:t>96068307857</w:t>
      </w:r>
      <w:r w:rsidR="00147634">
        <w:rPr>
          <w:sz w:val="24"/>
        </w:rPr>
        <w:t>.</w:t>
      </w:r>
    </w:p>
    <w:p w:rsidRDefault="000837A1" w:rsidP="00C21645" w:rsidR="000837A1" w:rsidRPr="00D652B2">
      <w:pPr>
        <w:ind w:left="720"/>
        <w:jc w:val="both"/>
        <w:rPr>
          <w:sz w:val="24"/>
        </w:rPr>
      </w:pPr>
    </w:p>
    <w:p w:rsidRDefault="00457103" w:rsidP="006C5153" w:rsidR="006C5153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C32A6A">
        <w:rPr>
          <w:sz w:val="24"/>
          <w:szCs w:val="24"/>
        </w:rPr>
        <w:t xml:space="preserve">Nogometni klub "CROATIA" </w:t>
      </w:r>
      <w:proofErr w:type="spellStart"/>
      <w:r w:rsidR="00C32A6A">
        <w:rPr>
          <w:sz w:val="24"/>
          <w:szCs w:val="24"/>
        </w:rPr>
        <w:t>Mihaljevci</w:t>
      </w:r>
      <w:proofErr w:type="spellEnd"/>
      <w:r w:rsidR="00C32A6A">
        <w:rPr>
          <w:sz w:val="24"/>
          <w:szCs w:val="24"/>
        </w:rPr>
        <w:t>,</w:t>
      </w:r>
      <w:r w:rsidR="00C32A6A" w:rsidRPr="00EE1EEC">
        <w:rPr>
          <w:sz w:val="24"/>
          <w:szCs w:val="24"/>
        </w:rPr>
        <w:t xml:space="preserve"> , </w:t>
      </w:r>
      <w:r w:rsidR="00C32A6A">
        <w:rPr>
          <w:sz w:val="24"/>
          <w:szCs w:val="24"/>
        </w:rPr>
        <w:t>Vinogradska 51</w:t>
      </w:r>
      <w:r w:rsidR="00C32A6A" w:rsidRPr="00EE1EEC">
        <w:rPr>
          <w:sz w:val="24"/>
          <w:szCs w:val="24"/>
        </w:rPr>
        <w:t xml:space="preserve">, OIB </w:t>
      </w:r>
      <w:r w:rsidR="00C32A6A">
        <w:rPr>
          <w:sz w:val="24"/>
          <w:szCs w:val="24"/>
        </w:rPr>
        <w:t>50422579324</w:t>
      </w:r>
      <w:r w:rsidR="00DF7B13">
        <w:rPr>
          <w:sz w:val="24"/>
          <w:szCs w:val="24"/>
        </w:rPr>
        <w:t>.</w:t>
      </w:r>
    </w:p>
    <w:p w:rsidRDefault="00C21645" w:rsidP="00C21645" w:rsidR="00C21645" w:rsidRPr="0010363C">
      <w:pPr>
        <w:ind w:firstLine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 xml:space="preserve">ravomoćnosti dostavlja se registru </w:t>
      </w:r>
      <w:r w:rsidR="00FD2C11">
        <w:rPr>
          <w:sz w:val="24"/>
        </w:rPr>
        <w:t xml:space="preserve">udruga </w:t>
      </w:r>
      <w:r w:rsidR="00047129">
        <w:rPr>
          <w:sz w:val="24"/>
        </w:rPr>
        <w:t>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877AA1" w:rsidP="00457103" w:rsidR="00877AA1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B03DF6" w:rsidP="00457103" w:rsidR="00B03DF6">
      <w:pPr>
        <w:ind w:left="720"/>
        <w:jc w:val="both"/>
        <w:rPr>
          <w:sz w:val="24"/>
        </w:rPr>
      </w:pPr>
    </w:p>
    <w:p w:rsidRDefault="00B4224E" w:rsidP="00457103" w:rsidR="00B4224E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8A3347" w:rsidR="008A3347" w:rsidRPr="00585F4E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</w:t>
      </w:r>
      <w:r w:rsidR="00C32A6A">
        <w:rPr>
          <w:sz w:val="24"/>
        </w:rPr>
        <w:t xml:space="preserve">        </w:t>
      </w:r>
      <w:r>
        <w:rPr>
          <w:sz w:val="24"/>
        </w:rPr>
        <w:t xml:space="preserve"> </w:t>
      </w:r>
      <w:r w:rsidR="00C32A6A" w:rsidRPr="00585F4E">
        <w:rPr>
          <w:sz w:val="24"/>
        </w:rPr>
        <w:t>Broj: St-</w:t>
      </w:r>
      <w:r w:rsidR="00C32A6A">
        <w:rPr>
          <w:sz w:val="24"/>
        </w:rPr>
        <w:t>1818/2016-4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2E357C" w:rsidP="003D475B" w:rsidR="002E357C">
      <w:pPr>
        <w:jc w:val="center"/>
        <w:rPr>
          <w:sz w:val="24"/>
        </w:rPr>
      </w:pPr>
      <w:r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FA1D77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 xml:space="preserve">FINA Regionalni centar Osijek </w:t>
      </w:r>
      <w:r w:rsidR="00456CAC">
        <w:rPr>
          <w:sz w:val="24"/>
        </w:rPr>
        <w:t xml:space="preserve"> </w:t>
      </w:r>
      <w:r>
        <w:rPr>
          <w:sz w:val="24"/>
        </w:rPr>
        <w:t>podnijela</w:t>
      </w:r>
      <w:r w:rsidR="008A3347">
        <w:rPr>
          <w:sz w:val="24"/>
        </w:rPr>
        <w:t xml:space="preserve"> je</w:t>
      </w:r>
      <w:r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8A3347">
        <w:rPr>
          <w:sz w:val="24"/>
        </w:rPr>
        <w:t>temeljem odredbe  čl. 444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 xml:space="preserve">Pretpostavke za provođenje skraćenog </w:t>
      </w:r>
      <w:r w:rsidR="00FF1D9D">
        <w:rPr>
          <w:sz w:val="24"/>
        </w:rPr>
        <w:t>stečajnog postupka određene su</w:t>
      </w:r>
      <w:r>
        <w:rPr>
          <w:sz w:val="24"/>
        </w:rPr>
        <w:t xml:space="preserve"> </w:t>
      </w:r>
      <w:r w:rsidR="00BD204E">
        <w:rPr>
          <w:sz w:val="24"/>
        </w:rPr>
        <w:t xml:space="preserve"> čl. 428 SZ-a, </w:t>
      </w:r>
      <w:r w:rsidR="00FF1D9D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 xml:space="preserve">čevidniku redoslijeda osnova za plaćanje ima evidentirane neizvršene osnove za plaćanje u neprekinutom razdoblju od 120 dana te nisu ispunjene pretpostavke za pokretanje drugog postupka radi brisanja iz </w:t>
      </w:r>
      <w:r w:rsidR="00A8162B">
        <w:rPr>
          <w:sz w:val="24"/>
        </w:rPr>
        <w:t>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37247D">
        <w:rPr>
          <w:sz w:val="24"/>
        </w:rPr>
        <w:t>1</w:t>
      </w:r>
      <w:r w:rsidR="00C32A6A">
        <w:rPr>
          <w:sz w:val="24"/>
        </w:rPr>
        <w:t>7</w:t>
      </w:r>
      <w:r w:rsidR="00E07DE0">
        <w:rPr>
          <w:sz w:val="24"/>
        </w:rPr>
        <w:t>.</w:t>
      </w:r>
      <w:r w:rsidR="00C32A6A">
        <w:rPr>
          <w:sz w:val="24"/>
        </w:rPr>
        <w:t>lipnja</w:t>
      </w:r>
      <w:r w:rsidR="00091504">
        <w:rPr>
          <w:sz w:val="24"/>
        </w:rPr>
        <w:t xml:space="preserve"> 201</w:t>
      </w:r>
      <w:r w:rsidR="00C32A6A">
        <w:rPr>
          <w:sz w:val="24"/>
        </w:rPr>
        <w:t>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6D5EB2" w:rsidP="00A6290B" w:rsidR="006D5EB2">
      <w:pPr>
        <w:ind w:firstLine="720"/>
        <w:jc w:val="both"/>
        <w:rPr>
          <w:sz w:val="24"/>
        </w:rPr>
      </w:pPr>
    </w:p>
    <w:p w:rsidRDefault="00FB24E9" w:rsidP="00A6290B" w:rsidR="00FB24E9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 </w:t>
      </w:r>
      <w:r w:rsidR="00C32A6A">
        <w:rPr>
          <w:sz w:val="24"/>
        </w:rPr>
        <w:t xml:space="preserve">                    </w:t>
      </w:r>
      <w:r w:rsidR="00C32A6A" w:rsidRPr="00585F4E">
        <w:rPr>
          <w:sz w:val="24"/>
        </w:rPr>
        <w:t>Broj: St-</w:t>
      </w:r>
      <w:r w:rsidR="00C32A6A">
        <w:rPr>
          <w:sz w:val="24"/>
        </w:rPr>
        <w:t>1818/2016-4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223F10" w:rsidP="00F71433" w:rsidR="00D51183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</w:t>
      </w:r>
      <w:r w:rsidR="00F71433">
        <w:rPr>
          <w:sz w:val="24"/>
        </w:rPr>
        <w:t>u svezi čl. 132 i čl. 133, te čl. 286 do čl. 299 SZ-a odlučiti kao u izreci.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C32A6A">
        <w:rPr>
          <w:sz w:val="24"/>
        </w:rPr>
        <w:t>22</w:t>
      </w:r>
      <w:r w:rsidR="007C6407">
        <w:rPr>
          <w:sz w:val="24"/>
        </w:rPr>
        <w:t>.</w:t>
      </w:r>
      <w:r w:rsidR="00C32A6A">
        <w:rPr>
          <w:sz w:val="24"/>
        </w:rPr>
        <w:t>rujna</w:t>
      </w:r>
      <w:r w:rsidR="007C6407">
        <w:rPr>
          <w:sz w:val="24"/>
        </w:rPr>
        <w:t xml:space="preserve"> 2016.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A8162B">
        <w:rPr>
          <w:sz w:val="24"/>
        </w:rPr>
        <w:t xml:space="preserve">     </w:t>
      </w:r>
      <w:r>
        <w:rPr>
          <w:sz w:val="24"/>
        </w:rPr>
        <w:t xml:space="preserve"> Vesna Vukelić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  <w:proofErr w:type="spellStart"/>
      <w:r>
        <w:rPr>
          <w:sz w:val="24"/>
        </w:rPr>
        <w:t>Slav.Brod</w:t>
      </w:r>
      <w:proofErr w:type="spellEnd"/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7. registru </w:t>
      </w:r>
      <w:r w:rsidR="00FD2C11">
        <w:rPr>
          <w:sz w:val="24"/>
        </w:rPr>
        <w:t>udruga</w:t>
      </w:r>
      <w:r>
        <w:rPr>
          <w:sz w:val="24"/>
        </w:rPr>
        <w:t>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B91"/>
    <w:rsid w:val="00004CDB"/>
    <w:rsid w:val="00007126"/>
    <w:rsid w:val="00015340"/>
    <w:rsid w:val="00023765"/>
    <w:rsid w:val="00026030"/>
    <w:rsid w:val="00031CF6"/>
    <w:rsid w:val="00032DB4"/>
    <w:rsid w:val="00035738"/>
    <w:rsid w:val="0003703F"/>
    <w:rsid w:val="000454F5"/>
    <w:rsid w:val="0004556B"/>
    <w:rsid w:val="00047129"/>
    <w:rsid w:val="000504CB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3947"/>
    <w:rsid w:val="00136FD8"/>
    <w:rsid w:val="00147634"/>
    <w:rsid w:val="00147C6A"/>
    <w:rsid w:val="001541BB"/>
    <w:rsid w:val="001667EB"/>
    <w:rsid w:val="001849E0"/>
    <w:rsid w:val="00185289"/>
    <w:rsid w:val="00186056"/>
    <w:rsid w:val="00193675"/>
    <w:rsid w:val="001B3E79"/>
    <w:rsid w:val="001C3712"/>
    <w:rsid w:val="001C6494"/>
    <w:rsid w:val="001D7A70"/>
    <w:rsid w:val="001E660C"/>
    <w:rsid w:val="001F18DF"/>
    <w:rsid w:val="001F4E46"/>
    <w:rsid w:val="001F5BFE"/>
    <w:rsid w:val="002205CC"/>
    <w:rsid w:val="00223F10"/>
    <w:rsid w:val="0025566F"/>
    <w:rsid w:val="00261696"/>
    <w:rsid w:val="002650A2"/>
    <w:rsid w:val="00270C50"/>
    <w:rsid w:val="00280E57"/>
    <w:rsid w:val="00281053"/>
    <w:rsid w:val="002A2E7B"/>
    <w:rsid w:val="002B0500"/>
    <w:rsid w:val="002B3264"/>
    <w:rsid w:val="002B5C26"/>
    <w:rsid w:val="002C0E3B"/>
    <w:rsid w:val="002C0E6A"/>
    <w:rsid w:val="002C28A7"/>
    <w:rsid w:val="002C43BE"/>
    <w:rsid w:val="002C7638"/>
    <w:rsid w:val="002D61B4"/>
    <w:rsid w:val="002E357C"/>
    <w:rsid w:val="002E5B33"/>
    <w:rsid w:val="002F004B"/>
    <w:rsid w:val="002F2D47"/>
    <w:rsid w:val="002F2F5A"/>
    <w:rsid w:val="002F438A"/>
    <w:rsid w:val="00310535"/>
    <w:rsid w:val="003207AB"/>
    <w:rsid w:val="003208DF"/>
    <w:rsid w:val="00326F86"/>
    <w:rsid w:val="0033611C"/>
    <w:rsid w:val="0033625B"/>
    <w:rsid w:val="003407B7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9411C"/>
    <w:rsid w:val="00397B2D"/>
    <w:rsid w:val="003A086B"/>
    <w:rsid w:val="003A3797"/>
    <w:rsid w:val="003C3E4E"/>
    <w:rsid w:val="003C72BF"/>
    <w:rsid w:val="003C7AD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839B0"/>
    <w:rsid w:val="0048495E"/>
    <w:rsid w:val="00485F10"/>
    <w:rsid w:val="00494796"/>
    <w:rsid w:val="00494F93"/>
    <w:rsid w:val="004A3700"/>
    <w:rsid w:val="004B2312"/>
    <w:rsid w:val="004C4B82"/>
    <w:rsid w:val="004C6E95"/>
    <w:rsid w:val="004D5E93"/>
    <w:rsid w:val="004D7363"/>
    <w:rsid w:val="004F7984"/>
    <w:rsid w:val="0050309A"/>
    <w:rsid w:val="00513677"/>
    <w:rsid w:val="00514D91"/>
    <w:rsid w:val="005154FD"/>
    <w:rsid w:val="00516541"/>
    <w:rsid w:val="00517846"/>
    <w:rsid w:val="005203F9"/>
    <w:rsid w:val="00530BEF"/>
    <w:rsid w:val="00533664"/>
    <w:rsid w:val="005401E8"/>
    <w:rsid w:val="0055481E"/>
    <w:rsid w:val="00581603"/>
    <w:rsid w:val="00584735"/>
    <w:rsid w:val="00585F4E"/>
    <w:rsid w:val="00594F33"/>
    <w:rsid w:val="005A026E"/>
    <w:rsid w:val="005B2693"/>
    <w:rsid w:val="005B5F78"/>
    <w:rsid w:val="005C0E51"/>
    <w:rsid w:val="005C2C79"/>
    <w:rsid w:val="005D2305"/>
    <w:rsid w:val="005E32A4"/>
    <w:rsid w:val="006011FE"/>
    <w:rsid w:val="006018DB"/>
    <w:rsid w:val="00620CDC"/>
    <w:rsid w:val="00621131"/>
    <w:rsid w:val="00621837"/>
    <w:rsid w:val="00622E6C"/>
    <w:rsid w:val="00636586"/>
    <w:rsid w:val="00646C0E"/>
    <w:rsid w:val="00654412"/>
    <w:rsid w:val="00662973"/>
    <w:rsid w:val="006673FC"/>
    <w:rsid w:val="006711C5"/>
    <w:rsid w:val="00673B9E"/>
    <w:rsid w:val="00681FAB"/>
    <w:rsid w:val="00685489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F696C"/>
    <w:rsid w:val="007130F6"/>
    <w:rsid w:val="007206D2"/>
    <w:rsid w:val="0072365F"/>
    <w:rsid w:val="007247F9"/>
    <w:rsid w:val="00726E69"/>
    <w:rsid w:val="0073121C"/>
    <w:rsid w:val="0073239A"/>
    <w:rsid w:val="00732D00"/>
    <w:rsid w:val="00743250"/>
    <w:rsid w:val="007439C9"/>
    <w:rsid w:val="007446FF"/>
    <w:rsid w:val="00751D8A"/>
    <w:rsid w:val="00752835"/>
    <w:rsid w:val="00755A8A"/>
    <w:rsid w:val="00761055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407"/>
    <w:rsid w:val="007C6C3F"/>
    <w:rsid w:val="007C6F20"/>
    <w:rsid w:val="007D1875"/>
    <w:rsid w:val="007D2CE4"/>
    <w:rsid w:val="007D4D20"/>
    <w:rsid w:val="007F19F7"/>
    <w:rsid w:val="008040C8"/>
    <w:rsid w:val="00805338"/>
    <w:rsid w:val="00806277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D5B"/>
    <w:rsid w:val="008577C6"/>
    <w:rsid w:val="008622DB"/>
    <w:rsid w:val="008645DC"/>
    <w:rsid w:val="00877AA1"/>
    <w:rsid w:val="00877F4F"/>
    <w:rsid w:val="008857F9"/>
    <w:rsid w:val="00890D08"/>
    <w:rsid w:val="008A3347"/>
    <w:rsid w:val="008B09E8"/>
    <w:rsid w:val="008D07BC"/>
    <w:rsid w:val="008D34C7"/>
    <w:rsid w:val="008D4896"/>
    <w:rsid w:val="008F25AE"/>
    <w:rsid w:val="008F63AA"/>
    <w:rsid w:val="009174B8"/>
    <w:rsid w:val="009249A9"/>
    <w:rsid w:val="009353E4"/>
    <w:rsid w:val="00937B2D"/>
    <w:rsid w:val="00937EC1"/>
    <w:rsid w:val="00940001"/>
    <w:rsid w:val="00946CE0"/>
    <w:rsid w:val="00953F43"/>
    <w:rsid w:val="00957498"/>
    <w:rsid w:val="009632C9"/>
    <w:rsid w:val="00964A3B"/>
    <w:rsid w:val="0096679C"/>
    <w:rsid w:val="00971724"/>
    <w:rsid w:val="00976777"/>
    <w:rsid w:val="00981487"/>
    <w:rsid w:val="009835CA"/>
    <w:rsid w:val="00990295"/>
    <w:rsid w:val="00990B69"/>
    <w:rsid w:val="00993648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A04612"/>
    <w:rsid w:val="00A05FEF"/>
    <w:rsid w:val="00A121DF"/>
    <w:rsid w:val="00A144D4"/>
    <w:rsid w:val="00A163C6"/>
    <w:rsid w:val="00A25894"/>
    <w:rsid w:val="00A30070"/>
    <w:rsid w:val="00A3056C"/>
    <w:rsid w:val="00A33F85"/>
    <w:rsid w:val="00A34788"/>
    <w:rsid w:val="00A40CB8"/>
    <w:rsid w:val="00A50A0D"/>
    <w:rsid w:val="00A52715"/>
    <w:rsid w:val="00A61A43"/>
    <w:rsid w:val="00A6290B"/>
    <w:rsid w:val="00A66F2E"/>
    <w:rsid w:val="00A728D2"/>
    <w:rsid w:val="00A734EB"/>
    <w:rsid w:val="00A7462A"/>
    <w:rsid w:val="00A8162B"/>
    <w:rsid w:val="00A819E6"/>
    <w:rsid w:val="00A84D79"/>
    <w:rsid w:val="00A8590A"/>
    <w:rsid w:val="00A862DF"/>
    <w:rsid w:val="00A9270D"/>
    <w:rsid w:val="00AB159B"/>
    <w:rsid w:val="00AC1BAD"/>
    <w:rsid w:val="00AC3821"/>
    <w:rsid w:val="00AC7A8C"/>
    <w:rsid w:val="00AF0B9A"/>
    <w:rsid w:val="00AF4F0E"/>
    <w:rsid w:val="00B03DF6"/>
    <w:rsid w:val="00B07B1C"/>
    <w:rsid w:val="00B159ED"/>
    <w:rsid w:val="00B346E9"/>
    <w:rsid w:val="00B34FE5"/>
    <w:rsid w:val="00B35696"/>
    <w:rsid w:val="00B37D96"/>
    <w:rsid w:val="00B404D0"/>
    <w:rsid w:val="00B420C0"/>
    <w:rsid w:val="00B4224E"/>
    <w:rsid w:val="00B4258B"/>
    <w:rsid w:val="00B5436F"/>
    <w:rsid w:val="00B544CE"/>
    <w:rsid w:val="00B54E25"/>
    <w:rsid w:val="00B56641"/>
    <w:rsid w:val="00B62665"/>
    <w:rsid w:val="00B65141"/>
    <w:rsid w:val="00B65506"/>
    <w:rsid w:val="00B70B39"/>
    <w:rsid w:val="00B76861"/>
    <w:rsid w:val="00B77EDD"/>
    <w:rsid w:val="00B90485"/>
    <w:rsid w:val="00B90518"/>
    <w:rsid w:val="00B931E9"/>
    <w:rsid w:val="00BA0638"/>
    <w:rsid w:val="00BA1038"/>
    <w:rsid w:val="00BA12CC"/>
    <w:rsid w:val="00BA47FC"/>
    <w:rsid w:val="00BA5334"/>
    <w:rsid w:val="00BC567A"/>
    <w:rsid w:val="00BD204E"/>
    <w:rsid w:val="00C13E81"/>
    <w:rsid w:val="00C15211"/>
    <w:rsid w:val="00C201B5"/>
    <w:rsid w:val="00C21645"/>
    <w:rsid w:val="00C32A6A"/>
    <w:rsid w:val="00C43FFD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3EE9"/>
    <w:rsid w:val="00CE05BE"/>
    <w:rsid w:val="00CE6639"/>
    <w:rsid w:val="00CF057C"/>
    <w:rsid w:val="00CF0EB9"/>
    <w:rsid w:val="00CF122F"/>
    <w:rsid w:val="00CF5CD5"/>
    <w:rsid w:val="00D17709"/>
    <w:rsid w:val="00D308B7"/>
    <w:rsid w:val="00D34476"/>
    <w:rsid w:val="00D3537F"/>
    <w:rsid w:val="00D51183"/>
    <w:rsid w:val="00D5195A"/>
    <w:rsid w:val="00D51B24"/>
    <w:rsid w:val="00D63534"/>
    <w:rsid w:val="00D652B2"/>
    <w:rsid w:val="00D74445"/>
    <w:rsid w:val="00D75D73"/>
    <w:rsid w:val="00D7673E"/>
    <w:rsid w:val="00D80954"/>
    <w:rsid w:val="00D816AB"/>
    <w:rsid w:val="00D81754"/>
    <w:rsid w:val="00D8574B"/>
    <w:rsid w:val="00DA0443"/>
    <w:rsid w:val="00DA65F2"/>
    <w:rsid w:val="00DB3406"/>
    <w:rsid w:val="00DB4478"/>
    <w:rsid w:val="00DB5A17"/>
    <w:rsid w:val="00DB73AE"/>
    <w:rsid w:val="00DC044C"/>
    <w:rsid w:val="00DC05B5"/>
    <w:rsid w:val="00DC0D69"/>
    <w:rsid w:val="00DC3852"/>
    <w:rsid w:val="00DC7B05"/>
    <w:rsid w:val="00DD75D9"/>
    <w:rsid w:val="00DE1096"/>
    <w:rsid w:val="00DE2B54"/>
    <w:rsid w:val="00DE65D6"/>
    <w:rsid w:val="00DF27C9"/>
    <w:rsid w:val="00DF44A2"/>
    <w:rsid w:val="00DF6420"/>
    <w:rsid w:val="00DF7B13"/>
    <w:rsid w:val="00E050E3"/>
    <w:rsid w:val="00E0555C"/>
    <w:rsid w:val="00E07DE0"/>
    <w:rsid w:val="00E10538"/>
    <w:rsid w:val="00E12478"/>
    <w:rsid w:val="00E24C72"/>
    <w:rsid w:val="00E42172"/>
    <w:rsid w:val="00E4221B"/>
    <w:rsid w:val="00E60EE6"/>
    <w:rsid w:val="00E611ED"/>
    <w:rsid w:val="00E63A36"/>
    <w:rsid w:val="00E64E7D"/>
    <w:rsid w:val="00E67C4D"/>
    <w:rsid w:val="00E970B2"/>
    <w:rsid w:val="00EA5B6F"/>
    <w:rsid w:val="00EB12C1"/>
    <w:rsid w:val="00EC6494"/>
    <w:rsid w:val="00EE1EEC"/>
    <w:rsid w:val="00EE37C7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31AF4"/>
    <w:rsid w:val="00F52937"/>
    <w:rsid w:val="00F6189C"/>
    <w:rsid w:val="00F66462"/>
    <w:rsid w:val="00F71433"/>
    <w:rsid w:val="00F8349D"/>
    <w:rsid w:val="00F872AE"/>
    <w:rsid w:val="00F92909"/>
    <w:rsid w:val="00FA1D77"/>
    <w:rsid w:val="00FA4EA5"/>
    <w:rsid w:val="00FB10F7"/>
    <w:rsid w:val="00FB24E9"/>
    <w:rsid w:val="00FB394A"/>
    <w:rsid w:val="00FB6A5A"/>
    <w:rsid w:val="00FC2183"/>
    <w:rsid w:val="00FC36E3"/>
    <w:rsid w:val="00FC627A"/>
    <w:rsid w:val="00FC6BF9"/>
    <w:rsid w:val="00FD2B84"/>
    <w:rsid w:val="00FD2C11"/>
    <w:rsid w:val="00FD73BD"/>
    <w:rsid w:val="00FE3175"/>
    <w:rsid w:val="00FF0EE4"/>
    <w:rsid w:val="00FF1D9D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63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3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3AA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3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3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63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3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3AA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3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3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1818</izvorni_sadrzaj>
    <derivirana_varijabla naziv="DomainObject.Predmet.Broj_1">1818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</izvorni_sadrzaj>
    <derivirana_varijabla naziv="DomainObject.Predmet.Opis_1">čl.429.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St-1818/2016</izvorni_sadrzaj>
    <derivirana_varijabla naziv="DomainObject.Predmet.OznakaBroj_1">St-1818/2016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"CROATIA" Mihaljevci</izvorni_sadrzaj>
    <derivirana_varijabla naziv="DomainObject.Predmet.ProtustrankaFormated_1">  Nogometni klub "CROATIA" Mihaljevci</derivirana_varijabla>
  </DomainObject.Predmet.ProtustrankaFormated>
  <DomainObject.Predmet.ProtustrankaFormatedOIB>
    <izvorni_sadrzaj>  Nogometni klub "CROATIA" Mihaljevci, OIB 50422579324</izvorni_sadrzaj>
    <derivirana_varijabla naziv="DomainObject.Predmet.ProtustrankaFormatedOIB_1">  Nogometni klub "CROATIA" Mihaljevci, OIB 50422579324</derivirana_varijabla>
  </DomainObject.Predmet.ProtustrankaFormatedOIB>
  <DomainObject.Predmet.ProtustrankaFormatedWithAdress>
    <izvorni_sadrzaj> Nogometni klub "CROATIA" Mihaljevci, Vinogradska 51, 34000 Mihaljevci</izvorni_sadrzaj>
    <derivirana_varijabla naziv="DomainObject.Predmet.ProtustrankaFormatedWithAdress_1"> Nogometni klub "CROATIA" Mihaljevci, Vinogradska 51, 34000 Mihaljevci</derivirana_varijabla>
  </DomainObject.Predmet.ProtustrankaFormatedWithAdress>
  <DomainObject.Predmet.ProtustrankaFormatedWithAdressOIB>
    <izvorni_sadrzaj> Nogometni klub "CROATIA" Mihaljevci, OIB 50422579324, Vinogradska 51, 34000 Mihaljevci</izvorni_sadrzaj>
    <derivirana_varijabla naziv="DomainObject.Predmet.ProtustrankaFormatedWithAdressOIB_1"> Nogometni klub "CROATIA" Mihaljevci, OIB 50422579324, Vinogradska 51, 34000 Mihaljevci</derivirana_varijabla>
  </DomainObject.Predmet.ProtustrankaFormatedWithAdressOIB>
  <DomainObject.Predmet.ProtustrankaWithAdress>
    <izvorni_sadrzaj>Nogometni klub "CROATIA" Mihaljevci Vinogradska 51, 34000 Mihaljevci</izvorni_sadrzaj>
    <derivirana_varijabla naziv="DomainObject.Predmet.ProtustrankaWithAdress_1">Nogometni klub "CROATIA" Mihaljevci Vinogradska 51, 34000 Mihaljevci</derivirana_varijabla>
  </DomainObject.Predmet.ProtustrankaWithAdress>
  <DomainObject.Predmet.ProtustrankaWithAdressOIB>
    <izvorni_sadrzaj>Nogometni klub "CROATIA" Mihaljevci, OIB 50422579324, Vinogradska 51, 34000 Mihaljevci</izvorni_sadrzaj>
    <derivirana_varijabla naziv="DomainObject.Predmet.ProtustrankaWithAdressOIB_1">Nogometni klub "CROATIA" Mihaljevci, OIB 50422579324, Vinogradska 51, 34000 Mihaljevci</derivirana_varijabla>
  </DomainObject.Predmet.ProtustrankaWithAdressOIB>
  <DomainObject.Predmet.ProtustrankaNazivFormated>
    <izvorni_sadrzaj>Nogometni klub "CROATIA" Mihaljevci</izvorni_sadrzaj>
    <derivirana_varijabla naziv="DomainObject.Predmet.ProtustrankaNazivFormated_1">Nogometni klub "CROATIA" Mihaljevci</derivirana_varijabla>
  </DomainObject.Predmet.ProtustrankaNazivFormated>
  <DomainObject.Predmet.ProtustrankaNazivFormatedOIB>
    <izvorni_sadrzaj>Nogometni klub "CROATIA" Mihaljevci, OIB 50422579324</izvorni_sadrzaj>
    <derivirana_varijabla naziv="DomainObject.Predmet.ProtustrankaNazivFormatedOIB_1">Nogometni klub "CROATIA" Mihaljevci, OIB 50422579324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7486.69</izvorni_sadrzaj>
    <derivirana_varijabla naziv="DomainObject.Predmet.TrenutnaVrijednost_1">7486.69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Nogometni klub "CROATIA" Mihaljevci</item>
    </izvorni_sadrzaj>
    <derivirana_varijabla naziv="DomainObject.Predmet.ProtuStrankaListFormated_1">
      <item>Nogometni klub "CROATIA" Mihaljevci</item>
    </derivirana_varijabla>
  </DomainObject.Predmet.ProtuStrankaListFormated>
  <DomainObject.Predmet.ProtuStrankaListFormatedOIB>
    <izvorni_sadrzaj>
      <item>Nogometni klub "CROATIA" Mihaljevci, OIB 50422579324</item>
    </izvorni_sadrzaj>
    <derivirana_varijabla naziv="DomainObject.Predmet.ProtuStrankaListFormatedOIB_1">
      <item>Nogometni klub "CROATIA" Mihaljevci, OIB 50422579324</item>
    </derivirana_varijabla>
  </DomainObject.Predmet.ProtuStrankaListFormatedOIB>
  <DomainObject.Predmet.ProtuStrankaListFormatedWithAdress>
    <izvorni_sadrzaj>
      <item>Nogometni klub "CROATIA" Mihaljevci, Vinogradska 51, 34000 Mihaljevci</item>
    </izvorni_sadrzaj>
    <derivirana_varijabla naziv="DomainObject.Predmet.ProtuStrankaListFormatedWithAdress_1">
      <item>Nogometni klub "CROATIA" Mihaljevci, Vinogradska 51, 34000 Mihaljevci</item>
    </derivirana_varijabla>
  </DomainObject.Predmet.ProtuStrankaListFormatedWithAdress>
  <DomainObject.Predmet.ProtuStrankaListFormatedWithAdressOIB>
    <izvorni_sadrzaj>
      <item>Nogometni klub "CROATIA" Mihaljevci, OIB 50422579324, Vinogradska 51, 34000 Mihaljevci</item>
    </izvorni_sadrzaj>
    <derivirana_varijabla naziv="DomainObject.Predmet.ProtuStrankaListFormatedWithAdressOIB_1">
      <item>Nogometni klub "CROATIA" Mihaljevci, OIB 50422579324, Vinogradska 51, 34000 Mihaljevci</item>
    </derivirana_varijabla>
  </DomainObject.Predmet.ProtuStrankaListFormatedWithAdressOIB>
  <DomainObject.Predmet.ProtuStrankaListNazivFormated>
    <izvorni_sadrzaj>
      <item>Nogometni klub "CROATIA" Mihaljevci</item>
    </izvorni_sadrzaj>
    <derivirana_varijabla naziv="DomainObject.Predmet.ProtuStrankaListNazivFormated_1">
      <item>Nogometni klub "CROATIA" Mihaljevci</item>
    </derivirana_varijabla>
  </DomainObject.Predmet.ProtuStrankaListNazivFormated>
  <DomainObject.Predmet.ProtuStrankaListNazivFormatedOIB>
    <izvorni_sadrzaj>
      <item>Nogometni klub "CROATIA" Mihaljevci, OIB 50422579324</item>
    </izvorni_sadrzaj>
    <derivirana_varijabla naziv="DomainObject.Predmet.ProtuStrankaListNazivFormatedOIB_1">
      <item>Nogometni klub "CROATIA" Mihaljevci, OIB 50422579324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Nogometni klub "CROATIA" Mihaljevci</izvorni_sadrzaj>
    <derivirana_varijabla naziv="DomainObject.Predmet.ProtustrankaIDrugi_1">Nogometni klub "CROATIA" Mihaljevci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Nogometni klub "CROATIA" Mihaljevci, OIB 50422579324, Vinogradska 51, 34000 Mihaljevci</izvorni_sadrzaj>
    <derivirana_varijabla naziv="DomainObject.Predmet.ProtustrankaIDrugiAdressOIB_1">Nogometni klub "CROATIA" Mihaljevci, OIB 50422579324, Vinogradska 51, 34000 Mihaljevci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Nogometni klub "CROATIA" Mihaljevci</item>
    </izvorni_sadrzaj>
    <derivirana_varijabla naziv="DomainObject.Predmet.SudioniciListNaziv_1">
      <item>Financijska agencija</item>
      <item>Nogometni klub "CROATIA" Mihaljevci</item>
    </derivirana_varijabla>
  </DomainObject.Predmet.SudioniciListNaziv>
  <DomainObject.Predmet.SudioniciListAdressOIB>
    <izvorni_sadrzaj>
      <item>Financijska agencija, OIB 85821130368, Ulica grada Vukovara 70,10000 Zagreb</item>
      <item>Nogometni klub "CROATIA" Mihaljevci, OIB 50422579324, Vinogradska 51,34000 Mihaljevci</item>
    </izvorni_sadrzaj>
    <derivirana_varijabla naziv="DomainObject.Predmet.SudioniciListAdressOIB_1">
      <item>Financijska agencija, OIB 85821130368, Ulica grada Vukovara 70,10000 Zagreb</item>
      <item>Nogometni klub "CROATIA" Mihaljevci, OIB 50422579324, Vinogradska 51,34000 Mihaljevci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50422579324</item>
    </izvorni_sadrzaj>
    <derivirana_varijabla naziv="DomainObject.Predmet.SudioniciListNazivOIB_1">
      <item>, OIB 85821130368</item>
      <item>, OIB 50422579324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832</properties:Words>
  <properties:Characters>4611</properties:Characters>
  <properties:Lines>132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2016-09-22T08:39:00Z</dcterms:created>
  <dc:creator>Trgovacki sud</dc:creator>
  <cp:lastModifiedBy>wsadmin</cp:lastModifiedBy>
  <cp:lastPrinted>2016-09-22T08:36:00Z</cp:lastPrinted>
  <dcterms:modified xmlns:xsi="http://www.w3.org/2001/XMLSchema-instance" xsi:type="dcterms:W3CDTF">2016-09-22T08:41:00Z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