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d1b3" w14:paraId="65dd1b3" w:rsidRDefault="006714F2" w:rsidP="006714F2" w:rsidR="006714F2">
      <w:pPr>
        <w:jc w:val="both"/>
        <w15:collapsed w:val="false"/>
      </w:pPr>
      <w:bookmarkStart w:name="_GoBack" w:id="0"/>
      <w:bookmarkEnd w:id="0"/>
      <w:r>
        <w:rPr>
          <w:rStyle w:val="Naglaeno"/>
        </w:rPr>
        <w:t xml:space="preserve">        </w:t>
      </w:r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11505" cx="488950"/>
            <wp:effectExtent b="0" r="635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1505" cx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4F2" w:rsidP="006714F2" w:rsidR="006714F2">
      <w:r>
        <w:t xml:space="preserve">   Republika Hrvatska</w:t>
      </w:r>
    </w:p>
    <w:p w:rsidRDefault="006714F2" w:rsidP="006714F2" w:rsidR="006714F2">
      <w:r>
        <w:t>Trgovački sud u Osijeku</w:t>
      </w:r>
    </w:p>
    <w:p w:rsidRDefault="006714F2" w:rsidP="006714F2" w:rsidR="006714F2">
      <w:pPr>
        <w:rPr>
          <w:rStyle w:val="Naglaeno"/>
        </w:rPr>
      </w:pPr>
      <w:r>
        <w:t xml:space="preserve">  Osijek, Zagrebačka 2                                                                 </w:t>
      </w:r>
      <w:r>
        <w:rPr>
          <w:rStyle w:val="Naglaeno"/>
        </w:rPr>
        <w:t xml:space="preserve">   </w:t>
      </w:r>
      <w:r>
        <w:rPr>
          <w:rStyle w:val="Naglaeno"/>
          <w:b w:val="false"/>
        </w:rPr>
        <w:t xml:space="preserve">   </w:t>
      </w:r>
      <w:r>
        <w:rPr>
          <w:rStyle w:val="Naglaeno"/>
        </w:rPr>
        <w:t xml:space="preserve">   </w:t>
      </w:r>
    </w:p>
    <w:p w:rsidRDefault="009D51C9" w:rsidP="006714F2" w:rsidR="009E1381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  <w:r w:rsidR="00982220">
        <w:rPr>
          <w:sz w:val="22"/>
          <w:szCs w:val="22"/>
        </w:rPr>
        <w:t xml:space="preserve">                     </w:t>
      </w:r>
      <w:r>
        <w:rPr>
          <w:sz w:val="22"/>
          <w:szCs w:val="22"/>
        </w:rPr>
        <w:t xml:space="preserve">              </w:t>
      </w:r>
      <w:r w:rsidR="00D1041B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</w:t>
      </w:r>
      <w:r w:rsidR="00982220">
        <w:rPr>
          <w:sz w:val="22"/>
          <w:szCs w:val="22"/>
        </w:rPr>
        <w:t>Poslovni broj: 3 St-</w:t>
      </w:r>
      <w:r w:rsidR="00201D63">
        <w:rPr>
          <w:sz w:val="22"/>
          <w:szCs w:val="22"/>
        </w:rPr>
        <w:t>589/18-</w:t>
      </w:r>
      <w:r w:rsidR="008103D4">
        <w:rPr>
          <w:sz w:val="22"/>
          <w:szCs w:val="22"/>
        </w:rPr>
        <w:t>15</w:t>
      </w:r>
      <w:r w:rsidR="00ED3908">
        <w:rPr>
          <w:sz w:val="22"/>
          <w:szCs w:val="22"/>
        </w:rPr>
        <w:t xml:space="preserve">   </w:t>
      </w:r>
      <w:r w:rsidR="00B64218">
        <w:rPr>
          <w:sz w:val="22"/>
          <w:szCs w:val="22"/>
        </w:rPr>
        <w:t xml:space="preserve">    </w:t>
      </w:r>
    </w:p>
    <w:p w:rsidRDefault="009E1381" w:rsidP="009E1381" w:rsidR="009E1381"/>
    <w:p w:rsidRDefault="009E1381" w:rsidP="009E1381" w:rsidR="009E1381"/>
    <w:p w:rsidRDefault="009E1381" w:rsidP="009E1381" w:rsidR="009E1381">
      <w:pPr>
        <w:jc w:val="center"/>
      </w:pPr>
      <w:r>
        <w:t>R E P U B L I K A   H R V A T S K A</w:t>
      </w:r>
    </w:p>
    <w:p w:rsidRDefault="009E1381" w:rsidP="009E1381" w:rsidR="009E1381">
      <w:pPr>
        <w:jc w:val="center"/>
      </w:pPr>
      <w:r>
        <w:t>R J E Š E N J E</w:t>
      </w:r>
    </w:p>
    <w:p w:rsidRDefault="009E1381" w:rsidP="009E1381" w:rsidR="009E1381">
      <w:pPr>
        <w:rPr>
          <w:b/>
        </w:rPr>
      </w:pPr>
    </w:p>
    <w:p w:rsidRDefault="009E1381" w:rsidP="009E1381" w:rsidR="009E1381">
      <w:pPr>
        <w:rPr>
          <w:b/>
        </w:rPr>
      </w:pPr>
    </w:p>
    <w:p w:rsidRDefault="00C25AE6" w:rsidP="009E1381" w:rsidR="009E1381">
      <w:pPr>
        <w:pStyle w:val="Tijeloteksta"/>
        <w:ind w:firstLine="708"/>
      </w:pPr>
      <w:r>
        <w:t>TRGOVAČKI SUD U OSIJEKU</w:t>
      </w:r>
      <w:r w:rsidR="009E1381">
        <w:t xml:space="preserve">, po sucu </w:t>
      </w:r>
      <w:r w:rsidR="009D51C9">
        <w:t>Gordani Njari,</w:t>
      </w:r>
      <w:r w:rsidR="009E1381">
        <w:t xml:space="preserve"> u </w:t>
      </w:r>
      <w:r w:rsidR="00637922">
        <w:t>stečajnom postupku nad dužnikom</w:t>
      </w:r>
      <w:r w:rsidR="009E1381">
        <w:t xml:space="preserve"> </w:t>
      </w:r>
      <w:r w:rsidR="00201D63" w:rsidRPr="00201D63">
        <w:t>Liza B j.d.o.o. za usluge, Velika Gorica, Zagrebačka ulica 37/1, OIB 56986050254, MBS 080999945</w:t>
      </w:r>
      <w:r w:rsidR="00ED3908">
        <w:t xml:space="preserve">,  </w:t>
      </w:r>
      <w:r w:rsidR="009E1381">
        <w:t xml:space="preserve">dana </w:t>
      </w:r>
      <w:r w:rsidR="00ED3908">
        <w:t>10.</w:t>
      </w:r>
      <w:r w:rsidR="006714F2">
        <w:t xml:space="preserve"> prosinca </w:t>
      </w:r>
      <w:r w:rsidR="000B13AC">
        <w:t xml:space="preserve">2018.                   </w:t>
      </w:r>
    </w:p>
    <w:p w:rsidRDefault="009E1381" w:rsidP="009E1381" w:rsidR="009E1381">
      <w:pPr>
        <w:jc w:val="center"/>
      </w:pPr>
    </w:p>
    <w:p w:rsidRDefault="009E1381" w:rsidP="00B00E16" w:rsidR="009E1381">
      <w:pPr>
        <w:jc w:val="center"/>
      </w:pPr>
      <w:r>
        <w:t>r i j e š i o   j e</w:t>
      </w:r>
    </w:p>
    <w:p w:rsidRDefault="009E1381" w:rsidP="009E1381" w:rsidR="009E1381">
      <w:pPr>
        <w:pStyle w:val="Tijeloteksta"/>
      </w:pPr>
    </w:p>
    <w:p w:rsidRDefault="009E1381" w:rsidP="00517319" w:rsidR="00517319">
      <w:pPr>
        <w:pStyle w:val="Tijeloteksta"/>
        <w:numPr>
          <w:ilvl w:val="0"/>
          <w:numId w:val="5"/>
        </w:numPr>
        <w:ind w:left="1065"/>
      </w:pPr>
      <w:r w:rsidRPr="00201D63">
        <w:rPr>
          <w:bCs/>
        </w:rPr>
        <w:t xml:space="preserve">Stečajnom upravitelju </w:t>
      </w:r>
      <w:r w:rsidR="00201D63" w:rsidRPr="00201D63">
        <w:rPr>
          <w:color w:val="000000"/>
        </w:rPr>
        <w:t xml:space="preserve">BOJAN SUDAREVIĆ, OIB 97806800829, iz Osijeka, Kardinala A. Stepinca 35 </w:t>
      </w:r>
      <w:r w:rsidR="00C03C9C" w:rsidRPr="00201D63">
        <w:rPr>
          <w:color w:val="000000"/>
        </w:rPr>
        <w:t>o</w:t>
      </w:r>
      <w:r>
        <w:t xml:space="preserve">dobrava se na ime nagrade iznos od </w:t>
      </w:r>
      <w:r w:rsidR="00C03C9C">
        <w:t>4.000,00</w:t>
      </w:r>
      <w:r w:rsidR="00015AF6">
        <w:t xml:space="preserve"> k</w:t>
      </w:r>
      <w:r>
        <w:t xml:space="preserve">n bruto, za obnašanje dužnosti privremenog stečajnog upravitelja nad stečajnim dužnikom </w:t>
      </w:r>
      <w:r w:rsidR="00201D63">
        <w:t xml:space="preserve">Liza B j.d.o.o. za usluge, Velika Gorica, Zagrebačka ulica 37/1, OIB 56986050254, MBS 080999945.   </w:t>
      </w:r>
    </w:p>
    <w:p w:rsidRDefault="00201D63" w:rsidP="00201D63" w:rsidR="00201D63">
      <w:pPr>
        <w:pStyle w:val="Tijeloteksta"/>
        <w:ind w:left="1065"/>
      </w:pPr>
    </w:p>
    <w:p w:rsidRDefault="009E1381" w:rsidP="006F21DD" w:rsidR="009E1381" w:rsidRPr="006F21DD">
      <w:pPr>
        <w:pStyle w:val="Tijeloteksta"/>
        <w:numPr>
          <w:ilvl w:val="0"/>
          <w:numId w:val="5"/>
        </w:numPr>
        <w:ind w:left="1065"/>
        <w:rPr>
          <w:bCs/>
        </w:rPr>
      </w:pPr>
      <w:r>
        <w:t>Nalaže se računovodstvu ovog suda, da po pravomoćnosti ovog rješenja, neto iznos iz točke 1. ovog rješenja isplati na žiro račun stečajnog upravitelj</w:t>
      </w:r>
      <w:r w:rsidR="00333DFF">
        <w:t xml:space="preserve">a </w:t>
      </w:r>
      <w:r w:rsidR="00201D63">
        <w:rPr>
          <w:color w:val="000000"/>
        </w:rPr>
        <w:t>BOJAN SUDAREVIĆ, OIB 97806800829, iz Osi</w:t>
      </w:r>
      <w:r w:rsidR="006F21DD">
        <w:rPr>
          <w:color w:val="000000"/>
        </w:rPr>
        <w:t xml:space="preserve">jeka, Kardinala A. Stepinca 35, </w:t>
      </w:r>
      <w:r w:rsidR="00D30CA4">
        <w:t xml:space="preserve">žiro račun broj HR74 2500 0093 1054 4325 2 otvoren kod Hypo Alpe Adria Bank d.d. Zagreb, </w:t>
      </w:r>
      <w:r>
        <w:t>a poreze i doprinose na odgovarajuće žiro račune.</w:t>
      </w:r>
    </w:p>
    <w:p w:rsidRDefault="009E1381" w:rsidP="00E22DD7" w:rsidR="009E1381">
      <w:pPr>
        <w:pStyle w:val="Tijeloteksta"/>
        <w:rPr>
          <w:bCs/>
        </w:rPr>
      </w:pPr>
    </w:p>
    <w:p w:rsidRDefault="0043378B" w:rsidP="0043378B" w:rsidR="009E1381">
      <w:pPr>
        <w:pStyle w:val="Tijeloteksta"/>
        <w:numPr>
          <w:ilvl w:val="0"/>
          <w:numId w:val="3"/>
        </w:numPr>
        <w:rPr>
          <w:bCs/>
        </w:rPr>
      </w:pPr>
      <w:r>
        <w:rPr>
          <w:bCs/>
        </w:rPr>
        <w:t>Ov</w:t>
      </w:r>
      <w:r w:rsidR="009E1381">
        <w:rPr>
          <w:bCs/>
        </w:rPr>
        <w:t>im rješenjem je izvršen konačni obračun nagrade i naknade troškova privremenog stečajnog upravitelja.</w:t>
      </w:r>
    </w:p>
    <w:p w:rsidRDefault="009E1381" w:rsidP="009E1381" w:rsidR="009E1381">
      <w:pPr>
        <w:pStyle w:val="Odlomakpopisa"/>
        <w:rPr>
          <w:bCs/>
        </w:rPr>
      </w:pPr>
    </w:p>
    <w:p w:rsidRDefault="009E1381" w:rsidP="0043378B" w:rsidR="009E1381">
      <w:pPr>
        <w:pStyle w:val="Tijeloteksta"/>
        <w:numPr>
          <w:ilvl w:val="0"/>
          <w:numId w:val="3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9E1381" w:rsidP="009E1381" w:rsidR="009E1381">
      <w:pPr>
        <w:pStyle w:val="Tijeloteksta"/>
        <w:rPr>
          <w:bCs/>
        </w:rPr>
      </w:pPr>
    </w:p>
    <w:p w:rsidRDefault="00F9509C" w:rsidP="009E1381" w:rsidR="00F9509C">
      <w:pPr>
        <w:pStyle w:val="Tijeloteksta"/>
        <w:rPr>
          <w:bCs/>
        </w:rPr>
      </w:pPr>
    </w:p>
    <w:p w:rsidRDefault="009E1381" w:rsidP="009E1381" w:rsidR="009E138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9E1381" w:rsidP="009E1381" w:rsidR="009E1381">
      <w:pPr>
        <w:pStyle w:val="Tijeloteksta"/>
        <w:rPr>
          <w:bCs/>
        </w:rPr>
      </w:pPr>
    </w:p>
    <w:p w:rsidRDefault="00F9509C" w:rsidP="009E1381" w:rsidR="00F9509C">
      <w:pPr>
        <w:pStyle w:val="Tijeloteksta"/>
        <w:rPr>
          <w:bCs/>
        </w:rPr>
      </w:pPr>
    </w:p>
    <w:p w:rsidRDefault="009E1381" w:rsidP="009670C9" w:rsidR="009E138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E562CF">
        <w:rPr>
          <w:bCs/>
        </w:rPr>
        <w:t>589</w:t>
      </w:r>
      <w:r w:rsidR="00D16265">
        <w:rPr>
          <w:bCs/>
        </w:rPr>
        <w:t>/18-</w:t>
      </w:r>
      <w:r w:rsidR="00E562CF">
        <w:rPr>
          <w:bCs/>
        </w:rPr>
        <w:t>4</w:t>
      </w:r>
      <w:r w:rsidR="00D16265">
        <w:rPr>
          <w:bCs/>
        </w:rPr>
        <w:t xml:space="preserve"> O</w:t>
      </w:r>
      <w:r w:rsidR="00B00E16">
        <w:rPr>
          <w:bCs/>
        </w:rPr>
        <w:t xml:space="preserve">d 17. rujna </w:t>
      </w:r>
      <w:r w:rsidR="009670C9">
        <w:rPr>
          <w:bCs/>
        </w:rPr>
        <w:t xml:space="preserve">2018. </w:t>
      </w:r>
      <w:r>
        <w:rPr>
          <w:bCs/>
        </w:rPr>
        <w:t xml:space="preserve">godine pokrenut je prethodni postupak nad dužnikom </w:t>
      </w:r>
      <w:r w:rsidR="00E562CF">
        <w:t xml:space="preserve">Liza B j.d.o.o. za usluge, Velika Gorica, Zagrebačka ulica 37/1, OIB 56986050254, MBS 080999945. </w:t>
      </w:r>
    </w:p>
    <w:p w:rsidRDefault="009E1381" w:rsidP="009E1381" w:rsidR="009E1381">
      <w:pPr>
        <w:pStyle w:val="Tijeloteksta"/>
        <w:rPr>
          <w:bCs/>
        </w:rPr>
      </w:pPr>
    </w:p>
    <w:p w:rsidRDefault="009E1381" w:rsidP="00064DA3" w:rsidR="009E1381">
      <w:pPr>
        <w:pStyle w:val="Tijeloteksta"/>
        <w:ind w:firstLine="708"/>
        <w:rPr>
          <w:bCs/>
        </w:rPr>
      </w:pPr>
      <w:r>
        <w:rPr>
          <w:bCs/>
        </w:rPr>
        <w:t xml:space="preserve">Istim rješenjem imenovan je privremen stečajni upravitelj </w:t>
      </w:r>
      <w:r w:rsidR="00064DA3">
        <w:rPr>
          <w:color w:val="000000"/>
        </w:rPr>
        <w:t xml:space="preserve">BOJAN SUDAREVIĆ, iz Osijeka, Kardinala A. Stepinca 35 </w:t>
      </w:r>
      <w:r>
        <w:rPr>
          <w:bCs/>
        </w:rPr>
        <w:t>sa zadatkom da u roku od 15 dana stečajnom sucu dostavi izvješće o financijsko– gospodarskom stanju stečajnog dužnika mogućnostima provođenja stečajnog postupka nad njegovom imovin</w:t>
      </w:r>
      <w:r w:rsidR="00ED3B84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F9509C" w:rsidP="009E1381" w:rsidR="00F9509C">
      <w:pPr>
        <w:pStyle w:val="Tijeloteksta"/>
        <w:ind w:firstLine="708"/>
        <w:rPr>
          <w:bCs/>
        </w:rPr>
      </w:pPr>
    </w:p>
    <w:p w:rsidRDefault="009E1381" w:rsidP="009E1381" w:rsidR="009E1381">
      <w:pPr>
        <w:pStyle w:val="Tijeloteksta"/>
        <w:ind w:firstLine="708"/>
        <w:rPr>
          <w:bCs/>
        </w:rPr>
      </w:pPr>
      <w:r>
        <w:rPr>
          <w:bCs/>
        </w:rPr>
        <w:lastRenderedPageBreak/>
        <w:t xml:space="preserve">Privremeni stečajni upravitelj obavio je sve potrebne radnje, te je sastavio i dostavio svoje pisano izvješće i nazočio ročištu radi izjašnjenja o prijedlogu i raspravi o </w:t>
      </w:r>
      <w:r w:rsidR="00D1041B">
        <w:rPr>
          <w:bCs/>
        </w:rPr>
        <w:t>pretpostavkama</w:t>
      </w:r>
      <w:r>
        <w:rPr>
          <w:bCs/>
        </w:rPr>
        <w:t xml:space="preserve"> za otvaranje stečajnog postupka održanog dana </w:t>
      </w:r>
      <w:r w:rsidR="00B64218">
        <w:rPr>
          <w:bCs/>
        </w:rPr>
        <w:t xml:space="preserve">23. listopada 2018.      </w:t>
      </w:r>
    </w:p>
    <w:p w:rsidRDefault="009E1381" w:rsidP="009E1381" w:rsidR="009E1381">
      <w:pPr>
        <w:pStyle w:val="Tijeloteksta"/>
        <w:ind w:firstLine="708"/>
        <w:rPr>
          <w:bCs/>
        </w:rPr>
      </w:pPr>
    </w:p>
    <w:p w:rsidRDefault="009E1381" w:rsidP="00A61E6F" w:rsidR="009E1381" w:rsidRPr="00A61E6F">
      <w:pPr>
        <w:ind w:firstLine="708"/>
        <w:jc w:val="both"/>
      </w:pPr>
      <w:r>
        <w:t xml:space="preserve">Uzimajući u obzir obujam poslova i rad privremenog stečajnog upravitelja, sud je </w:t>
      </w:r>
      <w:r w:rsidR="002B3787">
        <w:t>riješio kao u izreci rješenja,</w:t>
      </w:r>
      <w:r>
        <w:t xml:space="preserve"> temeljem članka 119. stav 6. u vezi s člankom 94. </w:t>
      </w:r>
      <w:r w:rsidR="00517319">
        <w:t>Stečajnog zakona</w:t>
      </w:r>
      <w:r w:rsidR="00A61E6F" w:rsidRPr="00305A05">
        <w:t xml:space="preserve"> („Narodne novine“ br. 71/15. </w:t>
      </w:r>
      <w:r w:rsidR="00A61E6F">
        <w:t>i 104/17.</w:t>
      </w:r>
      <w:r w:rsidR="00A61E6F" w:rsidRPr="00305A05">
        <w:t>)</w:t>
      </w:r>
      <w:r w:rsidR="00A61E6F">
        <w:t xml:space="preserve"> i</w:t>
      </w:r>
      <w:r>
        <w:t xml:space="preserve"> članka 2., 4. i 15. Uredbe o kriterijima i načinu obračuna i plaćanja nagrade stečajnim upraviteljima (</w:t>
      </w:r>
      <w:r w:rsidR="002B3787">
        <w:t>"N</w:t>
      </w:r>
      <w:r>
        <w:t>arodne novine</w:t>
      </w:r>
      <w:r w:rsidR="002B3787">
        <w:t xml:space="preserve">" br. </w:t>
      </w:r>
      <w:r>
        <w:t>105/15).</w:t>
      </w:r>
    </w:p>
    <w:p w:rsidRDefault="009E1381" w:rsidP="009E1381" w:rsidR="009E1381">
      <w:pPr>
        <w:pStyle w:val="Tijeloteksta"/>
        <w:ind w:firstLine="708"/>
        <w:rPr>
          <w:bCs/>
        </w:rPr>
      </w:pPr>
    </w:p>
    <w:p w:rsidRDefault="009E1381" w:rsidP="009E1381" w:rsidR="009E1381">
      <w:pPr>
        <w:pStyle w:val="Tijeloteksta"/>
        <w:rPr>
          <w:sz w:val="20"/>
          <w:szCs w:val="20"/>
        </w:rPr>
      </w:pPr>
    </w:p>
    <w:p w:rsidRDefault="009E1381" w:rsidP="00F515D5" w:rsidR="00E579B5">
      <w:pPr>
        <w:pStyle w:val="Tijeloteksta"/>
        <w:jc w:val="center"/>
      </w:pPr>
      <w:r>
        <w:t>U Osijeku</w:t>
      </w:r>
      <w:r w:rsidR="00D16265">
        <w:t xml:space="preserve"> 10. </w:t>
      </w:r>
      <w:r w:rsidR="009E0658">
        <w:t xml:space="preserve"> prosinca 2018.      </w:t>
      </w:r>
    </w:p>
    <w:p w:rsidRDefault="00E579B5" w:rsidP="00E579B5" w:rsidR="00E579B5">
      <w:pPr>
        <w:pStyle w:val="Tijeloteksta"/>
        <w:jc w:val="center"/>
      </w:pPr>
    </w:p>
    <w:p w:rsidRDefault="00B6062C" w:rsidP="00B6062C" w:rsidR="00B6062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6062C" w:rsidP="00B6062C" w:rsidR="00B6062C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B6062C" w:rsidP="00B6062C" w:rsidR="00B6062C">
      <w:pPr>
        <w:jc w:val="both"/>
      </w:pPr>
    </w:p>
    <w:p w:rsidRDefault="00B6062C" w:rsidP="00B6062C" w:rsidR="00B6062C">
      <w:pPr>
        <w:pStyle w:val="Tijeloteksta"/>
        <w:jc w:val="left"/>
      </w:pPr>
    </w:p>
    <w:p w:rsidRDefault="00B6062C" w:rsidP="00B6062C" w:rsidR="00B6062C">
      <w:pPr>
        <w:pStyle w:val="Tijeloteksta"/>
        <w:jc w:val="left"/>
      </w:pPr>
      <w:r>
        <w:t>UPUTA O PRAVNOM LIJEKU:</w:t>
      </w:r>
    </w:p>
    <w:p w:rsidRDefault="00B6062C" w:rsidP="00B6062C" w:rsidR="00B6062C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6062C" w:rsidP="00B6062C" w:rsidR="00B6062C">
      <w:pPr>
        <w:pStyle w:val="Tijeloteksta"/>
        <w:jc w:val="left"/>
      </w:pPr>
    </w:p>
    <w:p w:rsidRDefault="00B6062C" w:rsidP="00B6062C" w:rsidR="00B6062C">
      <w:pPr>
        <w:pStyle w:val="Tijeloteksta"/>
        <w:jc w:val="left"/>
      </w:pPr>
    </w:p>
    <w:p w:rsidRDefault="00B6062C" w:rsidP="00B6062C" w:rsidR="00B6062C">
      <w:pPr>
        <w:pStyle w:val="Tijeloteksta"/>
        <w:jc w:val="left"/>
      </w:pPr>
      <w:r>
        <w:t>DNA</w:t>
      </w:r>
    </w:p>
    <w:p w:rsidRDefault="00B6062C" w:rsidP="00B6062C" w:rsidR="00B6062C">
      <w:pPr>
        <w:pStyle w:val="Tijeloteksta"/>
        <w:numPr>
          <w:ilvl w:val="0"/>
          <w:numId w:val="2"/>
        </w:numPr>
        <w:jc w:val="left"/>
      </w:pPr>
      <w:r>
        <w:t xml:space="preserve">Stečajni upravitelj </w:t>
      </w:r>
      <w:r w:rsidR="00A917CC">
        <w:t xml:space="preserve"> Bojan Sudarević iz Osijeka                  </w:t>
      </w:r>
    </w:p>
    <w:p w:rsidRDefault="00B6062C" w:rsidP="00B6062C" w:rsidR="00B6062C">
      <w:pPr>
        <w:pStyle w:val="Tijeloteksta"/>
        <w:numPr>
          <w:ilvl w:val="0"/>
          <w:numId w:val="2"/>
        </w:numPr>
        <w:jc w:val="left"/>
      </w:pPr>
      <w:r>
        <w:t>e-oglasna ploča suda</w:t>
      </w:r>
    </w:p>
    <w:p w:rsidRDefault="00B6062C" w:rsidP="00B6062C" w:rsidR="00B6062C">
      <w:pPr>
        <w:pStyle w:val="Tijeloteksta"/>
        <w:numPr>
          <w:ilvl w:val="0"/>
          <w:numId w:val="2"/>
        </w:numPr>
        <w:jc w:val="left"/>
      </w:pPr>
      <w:r>
        <w:t xml:space="preserve">Računovodstvo suda-nakon pravomoćnosti </w:t>
      </w:r>
    </w:p>
    <w:p w:rsidRDefault="00B6062C" w:rsidP="00B6062C" w:rsidR="00B6062C">
      <w:pPr>
        <w:pStyle w:val="Tijeloteksta"/>
        <w:numPr>
          <w:ilvl w:val="0"/>
          <w:numId w:val="2"/>
        </w:numPr>
        <w:jc w:val="left"/>
      </w:pPr>
      <w:r>
        <w:t>kal. 10.1.</w:t>
      </w:r>
    </w:p>
    <w:p w:rsidRDefault="00B6062C" w:rsidP="009E1381" w:rsidR="00B6062C">
      <w:pPr>
        <w:pStyle w:val="Tijeloteksta"/>
      </w:pPr>
    </w:p>
    <w:p w:rsidRDefault="00B6062C" w:rsidP="009E1381" w:rsidR="00B6062C">
      <w:pPr>
        <w:pStyle w:val="Tijeloteksta"/>
      </w:pPr>
    </w:p>
    <w:sectPr w:rsidSect="00F9509C" w:rsidR="00B6062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27B" w:rsidP="00F9509C" w:rsidR="0076227B">
      <w:r>
        <w:separator/>
      </w:r>
    </w:p>
  </w:endnote>
  <w:endnote w:id="0" w:type="continuationSeparator">
    <w:p w:rsidRDefault="0076227B" w:rsidP="00F9509C" w:rsidR="007622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27B" w:rsidP="00F9509C" w:rsidR="0076227B">
      <w:r>
        <w:separator/>
      </w:r>
    </w:p>
  </w:footnote>
  <w:footnote w:id="0" w:type="continuationSeparator">
    <w:p w:rsidRDefault="0076227B" w:rsidP="00F9509C" w:rsidR="007622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15D5" w:rsidP="00F9509C" w:rsidR="00F9509C">
    <w:pPr>
      <w:pStyle w:val="Zaglavlje"/>
      <w:ind w:firstLine="4248"/>
      <w:jc w:val="center"/>
    </w:pPr>
    <w:sdt>
      <w:sdtPr>
        <w:id w:val="-2060785065"/>
        <w:docPartObj>
          <w:docPartGallery w:val="Page Numbers (Top of Page)"/>
          <w:docPartUnique/>
        </w:docPartObj>
      </w:sdtPr>
      <w:sdtEndPr/>
      <w:sdtContent>
        <w:r w:rsidR="00F9509C">
          <w:fldChar w:fldCharType="begin"/>
        </w:r>
        <w:r w:rsidR="00F9509C">
          <w:instrText>PAGE   \* MERGEFORMAT</w:instrText>
        </w:r>
        <w:r w:rsidR="00F9509C">
          <w:fldChar w:fldCharType="separate"/>
        </w:r>
        <w:r>
          <w:rPr>
            <w:noProof/>
          </w:rPr>
          <w:t>2</w:t>
        </w:r>
        <w:r w:rsidR="00F9509C">
          <w:fldChar w:fldCharType="end"/>
        </w:r>
        <w:r w:rsidR="00F9509C">
          <w:t xml:space="preserve">                   </w:t>
        </w:r>
        <w:r w:rsidR="00074CE6">
          <w:t xml:space="preserve">       </w:t>
        </w:r>
        <w:r w:rsidR="00F9509C">
          <w:t xml:space="preserve">  </w:t>
        </w:r>
        <w:r w:rsidR="00074CE6">
          <w:t xml:space="preserve">      </w:t>
        </w:r>
        <w:r w:rsidR="00074CE6">
          <w:rPr>
            <w:sz w:val="22"/>
            <w:szCs w:val="22"/>
          </w:rPr>
          <w:t>Poslovni broj: 3 St-</w:t>
        </w:r>
        <w:r w:rsidR="007526FE">
          <w:rPr>
            <w:sz w:val="22"/>
            <w:szCs w:val="22"/>
          </w:rPr>
          <w:t>5</w:t>
        </w:r>
        <w:r w:rsidR="008103D4">
          <w:rPr>
            <w:sz w:val="22"/>
            <w:szCs w:val="22"/>
          </w:rPr>
          <w:t>89/18-15</w:t>
        </w:r>
        <w:r w:rsidR="00074CE6">
          <w:rPr>
            <w:sz w:val="22"/>
            <w:szCs w:val="22"/>
          </w:rPr>
          <w:t xml:space="preserve">      </w:t>
        </w:r>
        <w:r w:rsidR="00074CE6">
          <w:t xml:space="preserve">  </w:t>
        </w:r>
        <w:r w:rsidR="00B64218">
          <w:rPr>
            <w:sz w:val="22"/>
            <w:szCs w:val="22"/>
          </w:rPr>
          <w:t xml:space="preserve">  </w:t>
        </w:r>
      </w:sdtContent>
    </w:sdt>
    <w:r w:rsidR="00B64218">
      <w:t xml:space="preserve">  </w:t>
    </w:r>
  </w:p>
  <w:p w:rsidRDefault="00F9509C" w:rsidR="00F950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787579F1"/>
    <w:multiLevelType w:val="hybridMultilevel"/>
    <w:tmpl w:val="53904694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3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705"/>
    <w:rsid w:val="000111B1"/>
    <w:rsid w:val="00011E75"/>
    <w:rsid w:val="00015AF6"/>
    <w:rsid w:val="00022450"/>
    <w:rsid w:val="00064DA3"/>
    <w:rsid w:val="00074CE6"/>
    <w:rsid w:val="000821A1"/>
    <w:rsid w:val="000B13AC"/>
    <w:rsid w:val="00111C6D"/>
    <w:rsid w:val="00201D63"/>
    <w:rsid w:val="00265B60"/>
    <w:rsid w:val="002B3787"/>
    <w:rsid w:val="00333DFF"/>
    <w:rsid w:val="003831DE"/>
    <w:rsid w:val="003E4705"/>
    <w:rsid w:val="00421F52"/>
    <w:rsid w:val="004256A0"/>
    <w:rsid w:val="0043378B"/>
    <w:rsid w:val="00517319"/>
    <w:rsid w:val="00637922"/>
    <w:rsid w:val="00637C05"/>
    <w:rsid w:val="00662D00"/>
    <w:rsid w:val="006714F2"/>
    <w:rsid w:val="006D5DDA"/>
    <w:rsid w:val="006E79E4"/>
    <w:rsid w:val="006F21DD"/>
    <w:rsid w:val="007526FE"/>
    <w:rsid w:val="0076227B"/>
    <w:rsid w:val="008103D4"/>
    <w:rsid w:val="00811937"/>
    <w:rsid w:val="00857A9E"/>
    <w:rsid w:val="009058D6"/>
    <w:rsid w:val="009670C9"/>
    <w:rsid w:val="00982220"/>
    <w:rsid w:val="009B61B7"/>
    <w:rsid w:val="009D51C9"/>
    <w:rsid w:val="009E0658"/>
    <w:rsid w:val="009E1381"/>
    <w:rsid w:val="009F18F6"/>
    <w:rsid w:val="009F4B63"/>
    <w:rsid w:val="00A61E6F"/>
    <w:rsid w:val="00A85C8B"/>
    <w:rsid w:val="00A917CC"/>
    <w:rsid w:val="00B00E16"/>
    <w:rsid w:val="00B23B4C"/>
    <w:rsid w:val="00B6062C"/>
    <w:rsid w:val="00B62F42"/>
    <w:rsid w:val="00B64218"/>
    <w:rsid w:val="00B903D6"/>
    <w:rsid w:val="00C03C9C"/>
    <w:rsid w:val="00C25AE6"/>
    <w:rsid w:val="00C32512"/>
    <w:rsid w:val="00CE41CF"/>
    <w:rsid w:val="00D1041B"/>
    <w:rsid w:val="00D16265"/>
    <w:rsid w:val="00D17BB5"/>
    <w:rsid w:val="00D30CA4"/>
    <w:rsid w:val="00D4099F"/>
    <w:rsid w:val="00D62D4A"/>
    <w:rsid w:val="00DF0470"/>
    <w:rsid w:val="00E004E8"/>
    <w:rsid w:val="00E22DD7"/>
    <w:rsid w:val="00E562CF"/>
    <w:rsid w:val="00E579B5"/>
    <w:rsid w:val="00E706F9"/>
    <w:rsid w:val="00E832E9"/>
    <w:rsid w:val="00EC4436"/>
    <w:rsid w:val="00ED3908"/>
    <w:rsid w:val="00ED3B84"/>
    <w:rsid w:val="00F515D5"/>
    <w:rsid w:val="00F602FB"/>
    <w:rsid w:val="00F745FE"/>
    <w:rsid w:val="00F81854"/>
    <w:rsid w:val="00F9509C"/>
    <w:rsid w:val="00FA58D5"/>
    <w:rsid w:val="00FB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38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E138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E138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E1381"/>
    <w:pPr>
      <w:ind w:left="720"/>
      <w:contextualSpacing/>
    </w:pPr>
  </w:style>
  <w:style w:styleId="Naglaeno" w:type="character">
    <w:name w:val="Strong"/>
    <w:basedOn w:val="Zadanifontodlomka"/>
    <w:qFormat/>
    <w:rsid w:val="009E138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13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138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509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509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1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515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515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5D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5D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38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E138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E138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E1381"/>
    <w:pPr>
      <w:ind w:left="720"/>
      <w:contextualSpacing/>
    </w:pPr>
  </w:style>
  <w:style w:styleId="Naglaeno" w:type="character">
    <w:name w:val="Strong"/>
    <w:basedOn w:val="Zadanifontodlomka"/>
    <w:qFormat/>
    <w:rsid w:val="009E138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13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138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509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509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1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515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515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5D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5D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2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60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614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420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90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26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059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340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0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9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56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073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58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39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prosinca 2018.</izvorni_sadrzaj>
    <derivirana_varijabla naziv="DomainObject.Predmet.DatumRjesavanja_1">10.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St-589/2018</izvorni_sadrzaj>
    <derivirana_varijabla naziv="DomainObject.Predmet.OznakaBroj_1">St-589/2018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Gordana</izvorni_sadrzaj>
    <derivirana_varijabla naziv="DomainObject.Predmet.PredmetRijesio.Ime_1">Gordana</derivirana_varijabla>
  </DomainObject.Predmet.PredmetRijesio.Ime>
  <DomainObject.Predmet.PredmetRijesio.Oib>
    <izvorni_sadrzaj>37483361587</izvorni_sadrzaj>
    <derivirana_varijabla naziv="DomainObject.Predmet.PredmetRijesio.Oib_1">37483361587</derivirana_varijabla>
  </DomainObject.Predmet.PredmetRijesio.Oib>
  <DomainObject.Predmet.PredmetRijesio.Prezime>
    <izvorni_sadrzaj>Njari</izvorni_sadrzaj>
    <derivirana_varijabla naziv="DomainObject.Predmet.PredmetRijesio.Prezime_1">Njari</derivirana_varijabla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Liza B j.d.o.o.</izvorni_sadrzaj>
    <derivirana_varijabla naziv="DomainObject.Predmet.ProtustrankaFormated_1">  Liza B j.d.o.o.</derivirana_varijabla>
  </DomainObject.Predmet.ProtustrankaFormated>
  <DomainObject.Predmet.ProtustrankaFormatedOIB>
    <izvorni_sadrzaj>  Liza B j.d.o.o., OIB 56986050254</izvorni_sadrzaj>
    <derivirana_varijabla naziv="DomainObject.Predmet.ProtustrankaFormatedOIB_1">  Liza B j.d.o.o., OIB 56986050254</derivirana_varijabla>
  </DomainObject.Predmet.ProtustrankaFormatedOIB>
  <DomainObject.Predmet.ProtustrankaFormatedWithAdress>
    <izvorni_sadrzaj> Liza B j.d.o.o., Zagrebačka ulica 37/1, 10410 Velika Gorica</izvorni_sadrzaj>
    <derivirana_varijabla naziv="DomainObject.Predmet.ProtustrankaFormatedWithAdress_1"> Liza B j.d.o.o., Zagrebačka ulica 37/1, 10410 Velika Gorica</derivirana_varijabla>
  </DomainObject.Predmet.ProtustrankaFormatedWithAdress>
  <DomainObject.Predmet.ProtustrankaFormatedWithAdressOIB>
    <izvorni_sadrzaj> Liza B j.d.o.o., OIB 56986050254, Zagrebačka ulica 37/1, 10410 Velika Gorica</izvorni_sadrzaj>
    <derivirana_varijabla naziv="DomainObject.Predmet.ProtustrankaFormatedWithAdressOIB_1"> Liza B j.d.o.o., OIB 56986050254, Zagrebačka ulica 37/1, 10410 Velika Gorica</derivirana_varijabla>
  </DomainObject.Predmet.ProtustrankaFormatedWithAdressOIB>
  <DomainObject.Predmet.ProtustrankaWithAdress>
    <izvorni_sadrzaj>Liza B j.d.o.o. Zagrebačka ulica 37/1, 10410 Velika Gorica</izvorni_sadrzaj>
    <derivirana_varijabla naziv="DomainObject.Predmet.ProtustrankaWithAdress_1">Liza B j.d.o.o. Zagrebačka ulica 37/1, 10410 Velika Gorica</derivirana_varijabla>
  </DomainObject.Predmet.ProtustrankaWithAdress>
  <DomainObject.Predmet.ProtustrankaWithAdressOIB>
    <izvorni_sadrzaj>Liza B j.d.o.o., OIB 56986050254, Zagrebačka ulica 37/1, 10410 Velika Gorica</izvorni_sadrzaj>
    <derivirana_varijabla naziv="DomainObject.Predmet.ProtustrankaWithAdressOIB_1">Liza B j.d.o.o., OIB 56986050254, Zagrebačka ulica 37/1, 10410 Velika Gorica</derivirana_varijabla>
  </DomainObject.Predmet.ProtustrankaWithAdressOIB>
  <DomainObject.Predmet.ProtustrankaNazivFormated>
    <izvorni_sadrzaj>Liza B j.d.o.o.</izvorni_sadrzaj>
    <derivirana_varijabla naziv="DomainObject.Predmet.ProtustrankaNazivFormated_1">Liza B j.d.o.o.</derivirana_varijabla>
  </DomainObject.Predmet.ProtustrankaNazivFormated>
  <DomainObject.Predmet.ProtustrankaNazivFormatedOIB>
    <izvorni_sadrzaj>Liza B j.d.o.o., OIB 56986050254</izvorni_sadrzaj>
    <derivirana_varijabla naziv="DomainObject.Predmet.ProtustrankaNazivFormatedOIB_1">Liza B j.d.o.o., OIB 56986050254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Liza B j.d.o.o.</item>
    </izvorni_sadrzaj>
    <derivirana_varijabla naziv="DomainObject.Predmet.ProtuStrankaListFormated_1">
      <item>Liza B j.d.o.o.</item>
    </derivirana_varijabla>
  </DomainObject.Predmet.ProtuStrankaListFormated>
  <DomainObject.Predmet.ProtuStrankaListFormatedOIB>
    <izvorni_sadrzaj>
      <item>Liza B j.d.o.o., OIB 56986050254</item>
    </izvorni_sadrzaj>
    <derivirana_varijabla naziv="DomainObject.Predmet.ProtuStrankaListFormatedOIB_1">
      <item>Liza B j.d.o.o., OIB 56986050254</item>
    </derivirana_varijabla>
  </DomainObject.Predmet.ProtuStrankaListFormatedOIB>
  <DomainObject.Predmet.ProtuStrankaListFormatedWithAdress>
    <izvorni_sadrzaj>
      <item>Liza B j.d.o.o., Zagrebačka ulica 37/1, 10410 Velika Gorica</item>
    </izvorni_sadrzaj>
    <derivirana_varijabla naziv="DomainObject.Predmet.ProtuStrankaListFormatedWithAdress_1">
      <item>Liza B j.d.o.o., Zagrebačka ulica 37/1, 10410 Velika Gorica</item>
    </derivirana_varijabla>
  </DomainObject.Predmet.ProtuStrankaListFormatedWithAdress>
  <DomainObject.Predmet.ProtuStrankaListFormatedWithAdressOIB>
    <izvorni_sadrzaj>
      <item>Liza B j.d.o.o., OIB 56986050254, Zagrebačka ulica 37/1, 10410 Velika Gorica</item>
    </izvorni_sadrzaj>
    <derivirana_varijabla naziv="DomainObject.Predmet.ProtuStrankaListFormatedWithAdressOIB_1">
      <item>Liza B j.d.o.o., OIB 56986050254, Zagrebačka ulica 37/1, 10410 Velika Gorica</item>
    </derivirana_varijabla>
  </DomainObject.Predmet.ProtuStrankaListFormatedWithAdressOIB>
  <DomainObject.Predmet.ProtuStrankaListNazivFormated>
    <izvorni_sadrzaj>
      <item>Liza B j.d.o.o.</item>
    </izvorni_sadrzaj>
    <derivirana_varijabla naziv="DomainObject.Predmet.ProtuStrankaListNazivFormated_1">
      <item>Liza B j.d.o.o.</item>
    </derivirana_varijabla>
  </DomainObject.Predmet.ProtuStrankaListNazivFormated>
  <DomainObject.Predmet.ProtuStrankaListNazivFormatedOIB>
    <izvorni_sadrzaj>
      <item>Liza B j.d.o.o., OIB 56986050254</item>
    </izvorni_sadrzaj>
    <derivirana_varijabla naziv="DomainObject.Predmet.ProtuStrankaListNazivFormatedOIB_1">
      <item>Liza B j.d.o.o., OIB 56986050254</item>
    </derivirana_varijabla>
  </DomainObject.Predmet.ProtuStrankaListNazivFormatedOIB>
  <DomainObject.Predmet.OstaliListFormated>
    <izvorni_sadrzaj>
      <item>Liza Bukovčan</item>
    </izvorni_sadrzaj>
    <derivirana_varijabla naziv="DomainObject.Predmet.OstaliListFormated_1">
      <item>Liza Bukovčan</item>
    </derivirana_varijabla>
  </DomainObject.Predmet.OstaliListFormated>
  <DomainObject.Predmet.OstaliListFormatedOIB>
    <izvorni_sadrzaj>
      <item>Liza Bukovčan, OIB 01004065587</item>
    </izvorni_sadrzaj>
    <derivirana_varijabla naziv="DomainObject.Predmet.OstaliListFormatedOIB_1">
      <item>Liza Bukovčan, OIB 01004065587</item>
    </derivirana_varijabla>
  </DomainObject.Predmet.OstaliListFormatedOIB>
  <DomainObject.Predmet.OstaliListFormatedWithAdress>
    <izvorni_sadrzaj>
      <item>Liza Bukovčan, Svetog Ivana 13, 10360 Ivanja Reka</item>
    </izvorni_sadrzaj>
    <derivirana_varijabla naziv="DomainObject.Predmet.OstaliListFormatedWithAdress_1">
      <item>Liza Bukovčan, Svetog Ivana 13, 10360 Ivanja Reka</item>
    </derivirana_varijabla>
  </DomainObject.Predmet.OstaliListFormatedWithAdress>
  <DomainObject.Predmet.OstaliListFormatedWithAdressOIB>
    <izvorni_sadrzaj>
      <item>Liza Bukovčan, OIB 01004065587, Svetog Ivana 13, 10360 Ivanja Reka</item>
    </izvorni_sadrzaj>
    <derivirana_varijabla naziv="DomainObject.Predmet.OstaliListFormatedWithAdressOIB_1">
      <item>Liza Bukovčan, OIB 01004065587, Svetog Ivana 13, 10360 Ivanja Reka</item>
    </derivirana_varijabla>
  </DomainObject.Predmet.OstaliListFormatedWithAdressOIB>
  <DomainObject.Predmet.OstaliListNazivFormated>
    <izvorni_sadrzaj>
      <item>Liza Bukovčan</item>
    </izvorni_sadrzaj>
    <derivirana_varijabla naziv="DomainObject.Predmet.OstaliListNazivFormated_1">
      <item>Liza Bukovčan</item>
    </derivirana_varijabla>
  </DomainObject.Predmet.OstaliListNazivFormated>
  <DomainObject.Predmet.OstaliListNazivFormatedOIB>
    <izvorni_sadrzaj>
      <item>Liza Bukovčan, OIB 01004065587</item>
    </izvorni_sadrzaj>
    <derivirana_varijabla naziv="DomainObject.Predmet.OstaliListNazivFormatedOIB_1">
      <item>Liza Bukovčan, OIB 01004065587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Liza B j.d.o.o.</izvorni_sadrzaj>
    <derivirana_varijabla naziv="DomainObject.Predmet.ProtustrankaIDrugi_1">Liza 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Liza B j.d.o.o., OIB 56986050254, Zagrebačka ulica 37/1, 10410 Velika Gorica</izvorni_sadrzaj>
    <derivirana_varijabla naziv="DomainObject.Predmet.ProtustrankaIDrugiAdressOIB_1">Liza B j.d.o.o., OIB 56986050254, Zagrebačka ulica 37/1,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prosinca 2018.</izvorni_sadrzaj>
    <derivirana_varijabla naziv="DomainObject.Predmet.OdlukaRjesenje.DatumDonosenjaOdluke_1">10.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St-589/2018-14</izvorni_sadrzaj>
    <derivirana_varijabla naziv="DomainObject.Predmet.OdlukaRjesenje.Oznaka_1">St-589/2018-14</derivirana_varijabla>
  </DomainObject.Predmet.OdlukaRjesenje.Oznaka>
  <DomainObject.Predmet.SudioniciListNaziv>
    <izvorni_sadrzaj>
      <item>Liza B j.d.o.o.</item>
      <item>FINA Regionalni centar Zagreb</item>
      <item>Liza Bukovčan</item>
    </izvorni_sadrzaj>
    <derivirana_varijabla naziv="DomainObject.Predmet.SudioniciListNaziv_1">
      <item>Liza B j.d.o.o.</item>
      <item>FINA Regionalni centar Zagreb</item>
      <item>Liza Bukovčan</item>
    </derivirana_varijabla>
  </DomainObject.Predmet.SudioniciListNaziv>
  <DomainObject.Predmet.SudioniciListAdressOIB>
    <izvorni_sadrzaj>
      <item>Liza B j.d.o.o., OIB 56986050254, Zagrebačka ulica 37/1,10410 Velika Gorica</item>
      <item>FINA Regionalni centar Zagreb, OIB 85821130368, Trg svibanjskih žrtava 1995. 1,10000 Zagreb</item>
      <item>Liza Bukovčan, OIB 01004065587, Svetog Ivana 13,10360 Ivanja Reka</item>
    </izvorni_sadrzaj>
    <derivirana_varijabla naziv="DomainObject.Predmet.SudioniciListAdressOIB_1">
      <item>Liza B j.d.o.o., OIB 56986050254, Zagrebačka ulica 37/1,10410 Velika Gorica</item>
      <item>FINA Regionalni centar Zagreb, OIB 85821130368, Trg svibanjskih žrtava 1995. 1,10000 Zagreb</item>
      <item>Liza Bukovčan, OIB 01004065587, Svetog Ivana 13,10360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56986050254</item>
      <item>, OIB 85821130368</item>
      <item>, OIB 01004065587</item>
    </izvorni_sadrzaj>
    <derivirana_varijabla naziv="DomainObject.Predmet.SudioniciListNazivOIB_1">
      <item>, OIB 56986050254</item>
      <item>, OIB 85821130368</item>
      <item>, OIB 01004065587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St-589/2018-13</izvorni_sadrzaj>
    <derivirana_varijabla naziv="DomainObject.PredzadnjaOdlukaIzPredmeta.Oznaka_1">St-589/2018-13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7270BB-BF6B-494F-BD2D-C5D06DB666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2385</properties:Characters>
  <properties:Lines>75</properties:Lines>
  <properties:Paragraphs>27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2018-09-20T06:11:00Z</dcterms:created>
  <dc:creator>Sanja Ban</dc:creator>
  <dc:description/>
  <cp:keywords/>
  <cp:lastModifiedBy>Sanja Ban</cp:lastModifiedBy>
  <cp:lastPrinted>2018-12-10T11:25:00Z</cp:lastPrinted>
  <dcterms:modified xmlns:xsi="http://www.w3.org/2001/XMLSchema-instance" xsi:type="dcterms:W3CDTF">2018-12-10T11:27:00Z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određivanje nagrade 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