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eefb" w14:paraId="70beefb" w:rsidRDefault="00E33355" w:rsidP="00196875" w:rsidR="00FA512C" w:rsidRPr="008E069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8E069B"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  <w:t xml:space="preserve"> </w:t>
      </w:r>
    </w:p>
    <w:p w:rsidRDefault="008B5892" w:rsidP="008B5892" w:rsidR="008B5892" w:rsidRPr="008E069B">
      <w:pPr>
        <w:rPr>
          <w:b/>
        </w:rPr>
      </w:pPr>
      <w:r w:rsidRPr="008E069B">
        <w:rPr>
          <w:b/>
        </w:rPr>
        <w:t>REPUBLIKA HRVATSKA</w:t>
      </w:r>
    </w:p>
    <w:p w:rsidRDefault="007C3340" w:rsidP="008B5892" w:rsidR="00D01B64">
      <w:pPr>
        <w:rPr>
          <w:b/>
        </w:rPr>
      </w:pPr>
      <w:r w:rsidRPr="008E069B">
        <w:rPr>
          <w:b/>
        </w:rPr>
        <w:t>STALNA SLUŽBA U DUBROVNIKU</w:t>
      </w:r>
    </w:p>
    <w:p w:rsidRDefault="00D01B64" w:rsidP="008B5892" w:rsidR="00FA512C" w:rsidRPr="008E069B">
      <w:pPr>
        <w:rPr>
          <w:b/>
        </w:rPr>
      </w:pPr>
      <w:r>
        <w:rPr>
          <w:b/>
        </w:rPr>
        <w:t>Dubrovnik, Dr. Ante Starčevića 23</w:t>
      </w:r>
      <w:r w:rsidR="007C3340" w:rsidRPr="008E069B">
        <w:rPr>
          <w:b/>
        </w:rPr>
        <w:tab/>
      </w:r>
      <w:r w:rsidR="007C3340" w:rsidRPr="008E069B">
        <w:rPr>
          <w:b/>
        </w:rPr>
        <w:tab/>
      </w:r>
      <w:r w:rsidR="00B274C9" w:rsidRPr="008E069B">
        <w:rPr>
          <w:b/>
        </w:rPr>
        <w:tab/>
      </w:r>
      <w:proofErr w:type="spellStart"/>
      <w:r w:rsidR="00FA512C" w:rsidRPr="008E069B">
        <w:rPr>
          <w:b/>
        </w:rPr>
        <w:t>Posl</w:t>
      </w:r>
      <w:proofErr w:type="spellEnd"/>
      <w:r w:rsidR="00FA512C" w:rsidRPr="008E069B">
        <w:rPr>
          <w:b/>
        </w:rPr>
        <w:t>. br. 18 St-</w:t>
      </w:r>
      <w:r>
        <w:rPr>
          <w:b/>
        </w:rPr>
        <w:t>94</w:t>
      </w:r>
      <w:r w:rsidR="00FA512C" w:rsidRPr="008E069B">
        <w:rPr>
          <w:b/>
        </w:rPr>
        <w:t>/201</w:t>
      </w:r>
      <w:r>
        <w:rPr>
          <w:b/>
        </w:rPr>
        <w:t>9</w:t>
      </w:r>
    </w:p>
    <w:p w:rsidRDefault="00FA512C" w:rsidP="008E069B" w:rsidR="00FA512C" w:rsidRPr="008E069B">
      <w:pPr>
        <w:rPr>
          <w:b/>
        </w:rPr>
      </w:pPr>
    </w:p>
    <w:p w:rsidRDefault="00FA512C" w:rsidP="00857647" w:rsidR="00FA512C">
      <w:pPr>
        <w:jc w:val="center"/>
        <w:rPr>
          <w:b/>
        </w:rPr>
      </w:pPr>
      <w:r w:rsidRPr="008E069B">
        <w:rPr>
          <w:b/>
        </w:rPr>
        <w:t>R E P U B L I K A    H R V A T S K A</w:t>
      </w:r>
    </w:p>
    <w:p w:rsidRDefault="00D01B64" w:rsidP="00857647" w:rsidR="00D01B64" w:rsidRPr="008E069B">
      <w:pPr>
        <w:jc w:val="center"/>
        <w:rPr>
          <w:b/>
        </w:rPr>
      </w:pPr>
    </w:p>
    <w:p w:rsidRDefault="00B274C9" w:rsidP="00B70172" w:rsidR="00FA512C" w:rsidRPr="008E069B">
      <w:pPr>
        <w:jc w:val="center"/>
        <w:rPr>
          <w:b/>
        </w:rPr>
      </w:pPr>
      <w:r w:rsidRPr="008E069B">
        <w:rPr>
          <w:b/>
        </w:rPr>
        <w:t>ZAKLJUČAK</w:t>
      </w:r>
    </w:p>
    <w:p w:rsidRDefault="00FA512C" w:rsidP="003D2EC1" w:rsidR="00FA512C" w:rsidRPr="008E069B">
      <w:pPr>
        <w:rPr>
          <w:b/>
        </w:rPr>
      </w:pPr>
    </w:p>
    <w:p w:rsidRDefault="00FA512C" w:rsidP="00B70172" w:rsidR="00FA512C" w:rsidRPr="008E069B">
      <w:pPr>
        <w:jc w:val="both"/>
      </w:pPr>
      <w:r w:rsidRPr="008E069B">
        <w:tab/>
        <w:t xml:space="preserve">Trgovački sud u </w:t>
      </w:r>
      <w:r w:rsidR="007C3340" w:rsidRPr="008E069B">
        <w:t>Dubrovniku,</w:t>
      </w:r>
      <w:r w:rsidRPr="008E069B">
        <w:t xml:space="preserve"> po sucu tog suda Katarini Franković, kao sucu pojedincu, u stečajnom postupku nad dužnikom </w:t>
      </w:r>
      <w:r w:rsidR="00D01B64" w:rsidRPr="00D01B64">
        <w:t xml:space="preserve">ŠIŠKO, d.o.o., Klanci 22, Stobreč, OIB: 14620596798, zastupanog po stečajnom upravitelju Zdravko </w:t>
      </w:r>
      <w:proofErr w:type="spellStart"/>
      <w:r w:rsidR="00D01B64" w:rsidRPr="00D01B64">
        <w:t>Tešić</w:t>
      </w:r>
      <w:proofErr w:type="spellEnd"/>
      <w:r w:rsidR="00D01B64" w:rsidRPr="00D01B64">
        <w:t xml:space="preserve">, Ogulin, </w:t>
      </w:r>
      <w:proofErr w:type="spellStart"/>
      <w:r w:rsidR="00D01B64" w:rsidRPr="00D01B64">
        <w:t>Bujovnik</w:t>
      </w:r>
      <w:proofErr w:type="spellEnd"/>
      <w:r w:rsidR="00D01B64" w:rsidRPr="00D01B64">
        <w:t xml:space="preserve"> 36, OIB: 70123627818</w:t>
      </w:r>
      <w:r w:rsidR="003A5B5F" w:rsidRPr="008E069B">
        <w:t>,</w:t>
      </w:r>
      <w:r w:rsidR="008B5892" w:rsidRPr="008E069B">
        <w:t xml:space="preserve"> dan</w:t>
      </w:r>
      <w:r w:rsidR="00D01B64">
        <w:t>a 14. ožujka</w:t>
      </w:r>
      <w:r w:rsidR="008B5892" w:rsidRPr="008E069B">
        <w:t xml:space="preserve"> 201</w:t>
      </w:r>
      <w:r w:rsidR="00D01B64">
        <w:t>9</w:t>
      </w:r>
      <w:r w:rsidR="008B5892" w:rsidRPr="008E069B">
        <w:t>.g.</w:t>
      </w:r>
    </w:p>
    <w:p w:rsidRDefault="00FA512C" w:rsidP="00B70172" w:rsidR="00FA512C" w:rsidRPr="008E069B">
      <w:pPr>
        <w:jc w:val="both"/>
      </w:pPr>
    </w:p>
    <w:p w:rsidRDefault="003D2EC1" w:rsidP="00B70172" w:rsidR="00FA512C" w:rsidRPr="008E069B">
      <w:pPr>
        <w:jc w:val="center"/>
        <w:rPr>
          <w:b/>
        </w:rPr>
      </w:pPr>
      <w:r w:rsidRPr="008E069B">
        <w:rPr>
          <w:b/>
        </w:rPr>
        <w:t xml:space="preserve">z a k </w:t>
      </w:r>
      <w:proofErr w:type="spellStart"/>
      <w:r w:rsidRPr="008E069B">
        <w:rPr>
          <w:b/>
        </w:rPr>
        <w:t>lj</w:t>
      </w:r>
      <w:proofErr w:type="spellEnd"/>
      <w:r w:rsidRPr="008E069B">
        <w:rPr>
          <w:b/>
        </w:rPr>
        <w:t xml:space="preserve"> u č i</w:t>
      </w:r>
      <w:r w:rsidR="00FA512C" w:rsidRPr="008E069B">
        <w:rPr>
          <w:b/>
        </w:rPr>
        <w:t xml:space="preserve"> o    j e</w:t>
      </w:r>
    </w:p>
    <w:p w:rsidRDefault="00FA512C" w:rsidP="00B70172" w:rsidR="00FA512C" w:rsidRPr="008E069B">
      <w:pPr>
        <w:jc w:val="center"/>
        <w:rPr>
          <w:b/>
        </w:rPr>
      </w:pPr>
    </w:p>
    <w:p w:rsidRDefault="00FA512C" w:rsidP="00B274C9" w:rsidR="00FA512C" w:rsidRPr="008E069B">
      <w:pPr>
        <w:tabs>
          <w:tab w:pos="360" w:val="left"/>
        </w:tabs>
        <w:jc w:val="both"/>
      </w:pP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t>Poziva se s</w:t>
      </w:r>
      <w:r w:rsidRPr="008E069B">
        <w:t>tečajni upravitelj</w:t>
      </w:r>
      <w:r w:rsidR="00B274C9" w:rsidRPr="008E069B">
        <w:t xml:space="preserve"> </w:t>
      </w:r>
      <w:r w:rsidR="00D01B64" w:rsidRPr="00D01B64">
        <w:t xml:space="preserve">Zdravko </w:t>
      </w:r>
      <w:proofErr w:type="spellStart"/>
      <w:r w:rsidR="00D01B64" w:rsidRPr="00D01B64">
        <w:t>Tešić</w:t>
      </w:r>
      <w:proofErr w:type="spellEnd"/>
      <w:r w:rsidR="00D01B64" w:rsidRPr="00D01B64">
        <w:t xml:space="preserve">, Ogulin, </w:t>
      </w:r>
      <w:proofErr w:type="spellStart"/>
      <w:r w:rsidR="00D01B64" w:rsidRPr="00D01B64">
        <w:t>Bujovnik</w:t>
      </w:r>
      <w:proofErr w:type="spellEnd"/>
      <w:r w:rsidR="00D01B64" w:rsidRPr="00D01B64">
        <w:t xml:space="preserve"> 36, OIB: 70123627818</w:t>
      </w:r>
      <w:r w:rsidR="00B274C9" w:rsidRPr="008E069B">
        <w:t xml:space="preserve"> sukladno </w:t>
      </w:r>
      <w:proofErr w:type="spellStart"/>
      <w:r w:rsidR="00B274C9" w:rsidRPr="008E069B">
        <w:t>čl</w:t>
      </w:r>
      <w:proofErr w:type="spellEnd"/>
      <w:r w:rsidR="00B274C9" w:rsidRPr="008E069B">
        <w:t xml:space="preserve"> 297. Stečajnog zakona</w:t>
      </w:r>
      <w:r w:rsidR="008E069B" w:rsidRPr="008E069B">
        <w:t xml:space="preserve"> (Narodne novine br. 71/2015 i 104/2017, dalje u tekstu SZ)</w:t>
      </w:r>
      <w:r w:rsidR="00B274C9" w:rsidRPr="008E069B">
        <w:t xml:space="preserve"> obavijestiti sud je li podijelio stečajnu masu u skladu s odredbom članka 295. SZ-a, te položiti račune za svoju djelatnost nakon prijave o nedostatnosti mase.</w:t>
      </w:r>
    </w:p>
    <w:p w:rsidRDefault="00FA512C" w:rsidP="001936C6" w:rsidR="00FA512C" w:rsidRPr="008E069B">
      <w:pPr>
        <w:jc w:val="center"/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Obrazloženje</w:t>
      </w:r>
    </w:p>
    <w:p w:rsidRDefault="009B4B2C" w:rsidP="0066099F" w:rsidR="009B4B2C" w:rsidRPr="008E069B">
      <w:pPr>
        <w:ind w:firstLine="708"/>
        <w:jc w:val="both"/>
      </w:pPr>
    </w:p>
    <w:p w:rsidRDefault="00B274C9" w:rsidP="005F3729" w:rsidR="005F3729" w:rsidRPr="008E069B">
      <w:pPr>
        <w:pStyle w:val="Tijeloteksta"/>
        <w:ind w:firstLine="708"/>
        <w:rPr>
          <w:szCs w:val="24"/>
        </w:rPr>
      </w:pPr>
      <w:r w:rsidRPr="008E069B">
        <w:rPr>
          <w:szCs w:val="24"/>
        </w:rPr>
        <w:t xml:space="preserve">Obzirom da je </w:t>
      </w:r>
      <w:r w:rsidR="003D2EC1" w:rsidRPr="008E069B">
        <w:rPr>
          <w:szCs w:val="24"/>
        </w:rPr>
        <w:t>sukladno č</w:t>
      </w:r>
      <w:r w:rsidR="00FA512C" w:rsidRPr="008E069B">
        <w:rPr>
          <w:szCs w:val="24"/>
        </w:rPr>
        <w:t>l. 29</w:t>
      </w:r>
      <w:r w:rsidR="00377881" w:rsidRPr="008E069B">
        <w:rPr>
          <w:szCs w:val="24"/>
        </w:rPr>
        <w:t>4. SZ-a</w:t>
      </w:r>
      <w:r w:rsidR="005F3729" w:rsidRPr="008E069B">
        <w:rPr>
          <w:szCs w:val="24"/>
        </w:rPr>
        <w:t xml:space="preserve"> </w:t>
      </w:r>
      <w:r w:rsidR="003D2EC1" w:rsidRPr="008E069B">
        <w:rPr>
          <w:szCs w:val="24"/>
        </w:rPr>
        <w:t>p</w:t>
      </w:r>
      <w:r w:rsidR="00377881" w:rsidRPr="008E069B">
        <w:rPr>
          <w:szCs w:val="24"/>
        </w:rPr>
        <w:t>rijava o ned</w:t>
      </w:r>
      <w:r w:rsidR="003D2EC1" w:rsidRPr="008E069B">
        <w:rPr>
          <w:szCs w:val="24"/>
        </w:rPr>
        <w:t>ostatnosti stečajne mase objavljena</w:t>
      </w:r>
      <w:r w:rsidR="00377881" w:rsidRPr="008E069B">
        <w:rPr>
          <w:szCs w:val="24"/>
        </w:rPr>
        <w:t xml:space="preserve"> na mrežnoj </w:t>
      </w:r>
      <w:r w:rsidR="003D2EC1" w:rsidRPr="008E069B">
        <w:rPr>
          <w:szCs w:val="24"/>
        </w:rPr>
        <w:t>stranici e-Oglasna ploča sudova, te se s</w:t>
      </w:r>
      <w:r w:rsidR="00377881" w:rsidRPr="008E069B">
        <w:rPr>
          <w:szCs w:val="24"/>
        </w:rPr>
        <w:t>tečajni vjerovnici i vjerovnici ostalih obv</w:t>
      </w:r>
      <w:r w:rsidR="003D2EC1" w:rsidRPr="008E069B">
        <w:rPr>
          <w:szCs w:val="24"/>
        </w:rPr>
        <w:t xml:space="preserve">eza stečajne mase nisu očitovati o prijavi a bili su pozvani rješenjem suda od </w:t>
      </w:r>
      <w:r w:rsidR="00D01B64">
        <w:rPr>
          <w:szCs w:val="24"/>
        </w:rPr>
        <w:t>13. veljače 2019</w:t>
      </w:r>
      <w:r w:rsidR="003D2EC1" w:rsidRPr="008E069B">
        <w:rPr>
          <w:szCs w:val="24"/>
        </w:rPr>
        <w:t xml:space="preserve">.g., poziva se stečajni upravitelj postupiti sukladno </w:t>
      </w:r>
      <w:proofErr w:type="spellStart"/>
      <w:r w:rsidR="003D2EC1" w:rsidRPr="008E069B">
        <w:rPr>
          <w:szCs w:val="24"/>
        </w:rPr>
        <w:t>čl</w:t>
      </w:r>
      <w:proofErr w:type="spellEnd"/>
      <w:r w:rsidR="003D2EC1" w:rsidRPr="008E069B">
        <w:rPr>
          <w:szCs w:val="24"/>
        </w:rPr>
        <w:t xml:space="preserve"> 297. SZ-a i obavijestiti sud je li podijelio stečajnu masu u skladu s odredbom članka 295. SZ-a, te položiti račune za svoju djelatnost nakon prijave o nedostatnosti mase.</w:t>
      </w:r>
    </w:p>
    <w:p w:rsidRDefault="005F3729" w:rsidP="005F3729" w:rsidR="005F3729" w:rsidRPr="008E069B">
      <w:pPr>
        <w:pStyle w:val="Tijeloteksta"/>
        <w:rPr>
          <w:szCs w:val="24"/>
        </w:rPr>
      </w:pPr>
    </w:p>
    <w:p w:rsidRDefault="00FA512C" w:rsidP="008F2C95" w:rsidR="00FA512C" w:rsidRPr="008E069B">
      <w:pPr>
        <w:pStyle w:val="Tijeloteksta"/>
        <w:rPr>
          <w:szCs w:val="24"/>
        </w:rPr>
      </w:pPr>
      <w:r w:rsidRPr="008E069B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8E069B">
      <w:pPr>
        <w:pStyle w:val="Tijeloteksta"/>
        <w:rPr>
          <w:szCs w:val="24"/>
        </w:rPr>
      </w:pPr>
    </w:p>
    <w:p w:rsidRDefault="00FA512C" w:rsidP="001936C6" w:rsidR="00FA512C" w:rsidRPr="008E069B">
      <w:pPr>
        <w:jc w:val="center"/>
        <w:rPr>
          <w:b/>
        </w:rPr>
      </w:pPr>
      <w:r w:rsidRPr="008E069B">
        <w:rPr>
          <w:b/>
        </w:rPr>
        <w:t xml:space="preserve">U </w:t>
      </w:r>
      <w:r w:rsidR="007C3340" w:rsidRPr="008E069B">
        <w:rPr>
          <w:b/>
        </w:rPr>
        <w:t>Dubrovnik</w:t>
      </w:r>
      <w:r w:rsidRPr="008E069B">
        <w:rPr>
          <w:b/>
        </w:rPr>
        <w:t xml:space="preserve">u, dana </w:t>
      </w:r>
      <w:r w:rsidR="00D01B64">
        <w:rPr>
          <w:b/>
        </w:rPr>
        <w:t>14</w:t>
      </w:r>
      <w:r w:rsidRPr="008E069B">
        <w:rPr>
          <w:b/>
        </w:rPr>
        <w:t xml:space="preserve">. </w:t>
      </w:r>
      <w:r w:rsidR="00D01B64">
        <w:rPr>
          <w:b/>
        </w:rPr>
        <w:t>ožujka 2019</w:t>
      </w:r>
      <w:r w:rsidRPr="008E069B">
        <w:rPr>
          <w:b/>
        </w:rPr>
        <w:t>. godine</w:t>
      </w:r>
    </w:p>
    <w:p w:rsidRDefault="00553F8D" w:rsidP="001936C6" w:rsidR="00553F8D" w:rsidRPr="008E069B">
      <w:pPr>
        <w:jc w:val="both"/>
      </w:pPr>
    </w:p>
    <w:p w:rsidRDefault="00FA512C" w:rsidP="001936C6" w:rsidR="00FA512C" w:rsidRPr="008E069B">
      <w:pPr>
        <w:jc w:val="both"/>
        <w:rPr>
          <w:b/>
        </w:rPr>
      </w:pP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rPr>
          <w:b/>
        </w:rPr>
        <w:t>Sudac:</w:t>
      </w:r>
    </w:p>
    <w:p w:rsidRDefault="00FA512C" w:rsidP="001936C6" w:rsidR="00FA512C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  <w:rPr>
          <w:b/>
        </w:rPr>
      </w:pP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  <w:t xml:space="preserve">Katarina Franković </w:t>
      </w:r>
    </w:p>
    <w:p w:rsidRDefault="003D2EC1" w:rsidP="002A07D5" w:rsidR="00FA512C" w:rsidRPr="008E069B">
      <w:pPr>
        <w:jc w:val="both"/>
        <w:rPr>
          <w:b/>
        </w:rPr>
      </w:pPr>
      <w:r w:rsidRPr="008E069B">
        <w:rPr>
          <w:b/>
        </w:rPr>
        <w:t>P</w:t>
      </w:r>
      <w:r w:rsidR="00FA512C" w:rsidRPr="008E069B">
        <w:rPr>
          <w:b/>
        </w:rPr>
        <w:t>OUKA O PRAVNOM LIJEKU</w:t>
      </w:r>
    </w:p>
    <w:p w:rsidRDefault="008E069B" w:rsidP="001936C6" w:rsidR="00FA512C" w:rsidRPr="008E069B">
      <w:pPr>
        <w:jc w:val="both"/>
        <w:rPr>
          <w:b/>
        </w:rPr>
      </w:pPr>
      <w:r w:rsidRPr="008E069B">
        <w:t>Protiv zaključka nije dopušten pravni lijek u skladu sa čl. 19. St. 7. SZ-a. Primitak ovog zaključka računa se sukladno čl. 12. SZ-a istekom osmog dana od dana objave na e-Oglasnoj ploči suda.</w:t>
      </w:r>
    </w:p>
    <w:p w:rsidRDefault="00553F8D" w:rsidP="001936C6" w:rsidR="00553F8D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</w:pPr>
      <w:r w:rsidRPr="008E069B">
        <w:rPr>
          <w:b/>
        </w:rPr>
        <w:t>DN-a:</w:t>
      </w:r>
    </w:p>
    <w:p w:rsidRDefault="00FA512C" w:rsidP="00560A4C" w:rsidR="00FA512C" w:rsidRPr="008E069B">
      <w:r w:rsidRPr="008E069B">
        <w:t xml:space="preserve">- mrežna </w:t>
      </w:r>
      <w:r w:rsidR="003D2EC1" w:rsidRPr="008E069B">
        <w:t>stranica e-Oglasna ploča sudova,</w:t>
      </w:r>
    </w:p>
    <w:p w:rsidRDefault="003D2EC1" w:rsidP="008E069B" w:rsidR="00FA512C" w:rsidRPr="008E069B">
      <w:r w:rsidRPr="008E069B">
        <w:t>- stečajni upravitelj, putem e oglasna ploča suda</w:t>
      </w:r>
    </w:p>
    <w:sectPr w:rsidSect="00DB4AC8" w:rsidR="00FA512C" w:rsidRPr="008E069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01B64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proofErr w:type="spellStart"/>
    <w:r w:rsidRPr="002E1D98">
      <w:rPr>
        <w:b/>
        <w:sz w:val="22"/>
        <w:szCs w:val="22"/>
      </w:rPr>
      <w:t>Posl</w:t>
    </w:r>
    <w:proofErr w:type="spellEnd"/>
    <w:r w:rsidRPr="002E1D98">
      <w:rPr>
        <w:b/>
        <w:sz w:val="22"/>
        <w:szCs w:val="22"/>
      </w:rPr>
      <w:t>. br. 18 St-</w:t>
    </w:r>
    <w:r w:rsidR="005F3729">
      <w:rPr>
        <w:b/>
        <w:sz w:val="22"/>
        <w:szCs w:val="22"/>
      </w:rPr>
      <w:t>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2EC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069B"/>
    <w:rsid w:val="008E6FB2"/>
    <w:rsid w:val="008F06C0"/>
    <w:rsid w:val="008F0A74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27B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274C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1B64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</izvorni_sadrzaj>
    <derivirana_varijabla naziv="DomainObject.Predmet.Opis_1">4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St-94/2019</izvorni_sadrzaj>
    <derivirana_varijabla naziv="DomainObject.Predmet.OznakaBroj_1">St-94/2019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ŠIŠKO, d.o.o. za građevinarstvo</izvorni_sadrzaj>
    <derivirana_varijabla naziv="DomainObject.Predmet.ProtustrankaFormated_1">  ŠIŠKO, d.o.o. za građevinarstvo</derivirana_varijabla>
  </DomainObject.Predmet.ProtustrankaFormated>
  <DomainObject.Predmet.ProtustrankaFormatedOIB>
    <izvorni_sadrzaj>  ŠIŠKO, d.o.o. za građevinarstvo, OIB 14620596798</izvorni_sadrzaj>
    <derivirana_varijabla naziv="DomainObject.Predmet.ProtustrankaFormatedOIB_1">  ŠIŠKO, d.o.o. za građevinarstvo, OIB 14620596798</derivirana_varijabla>
  </DomainObject.Predmet.ProtustrankaFormatedOIB>
  <DomainObject.Predmet.ProtustrankaFormatedWithAdress>
    <izvorni_sadrzaj> ŠIŠKO, d.o.o. za građevinarstvo, Klanci 22, 21311 Stobreč</izvorni_sadrzaj>
    <derivirana_varijabla naziv="DomainObject.Predmet.ProtustrankaFormatedWithAdress_1"> ŠIŠKO, d.o.o. za građevinarstvo, Klanci 22, 21311 Stobreč</derivirana_varijabla>
  </DomainObject.Predmet.ProtustrankaFormatedWithAdress>
  <DomainObject.Predmet.ProtustrankaFormatedWithAdressOIB>
    <izvorni_sadrzaj> ŠIŠKO, d.o.o. za građevinarstvo, OIB 14620596798, Klanci 22, 21311 Stobreč</izvorni_sadrzaj>
    <derivirana_varijabla naziv="DomainObject.Predmet.ProtustrankaFormatedWithAdressOIB_1"> ŠIŠKO, d.o.o. za građevinarstvo, OIB 14620596798, Klanci 22, 21311 Stobreč</derivirana_varijabla>
  </DomainObject.Predmet.ProtustrankaFormatedWithAdressOIB>
  <DomainObject.Predmet.ProtustrankaWithAdress>
    <izvorni_sadrzaj>ŠIŠKO, d.o.o. za građevinarstvo Klanci 22, 21311 Stobreč</izvorni_sadrzaj>
    <derivirana_varijabla naziv="DomainObject.Predmet.ProtustrankaWithAdress_1">ŠIŠKO, d.o.o. za građevinarstvo Klanci 22, 21311 Stobreč</derivirana_varijabla>
  </DomainObject.Predmet.ProtustrankaWithAdress>
  <DomainObject.Predmet.ProtustrankaWithAdressOIB>
    <izvorni_sadrzaj>ŠIŠKO, d.o.o. za građevinarstvo, OIB 14620596798, Klanci 22, 21311 Stobreč</izvorni_sadrzaj>
    <derivirana_varijabla naziv="DomainObject.Predmet.ProtustrankaWithAdressOIB_1">ŠIŠKO, d.o.o. za građevinarstvo, OIB 14620596798, Klanci 22, 21311 Stobreč</derivirana_varijabla>
  </DomainObject.Predmet.ProtustrankaWithAdressOIB>
  <DomainObject.Predmet.ProtustrankaNazivFormated>
    <izvorni_sadrzaj>ŠIŠKO, d.o.o. za građevinarstvo</izvorni_sadrzaj>
    <derivirana_varijabla naziv="DomainObject.Predmet.ProtustrankaNazivFormated_1">ŠIŠKO, d.o.o. za građevinarstvo</derivirana_varijabla>
  </DomainObject.Predmet.ProtustrankaNazivFormated>
  <DomainObject.Predmet.ProtustrankaNazivFormatedOIB>
    <izvorni_sadrzaj>ŠIŠKO, d.o.o. za građevinarstvo, OIB 14620596798</izvorni_sadrzaj>
    <derivirana_varijabla naziv="DomainObject.Predmet.ProtustrankaNazivFormatedOIB_1">ŠIŠKO, d.o.o. za građevinarstvo, OIB 14620596798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237848.30</izvorni_sadrzaj>
    <derivirana_varijabla naziv="DomainObject.Predmet.TrenutnaVrijednost_1">237848.30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ŠIŠKO, d.o.o. za građevinarstvo</item>
    </izvorni_sadrzaj>
    <derivirana_varijabla naziv="DomainObject.Predmet.ProtuStrankaListFormated_1">
      <item>ŠIŠKO, d.o.o. za građevinarstvo</item>
    </derivirana_varijabla>
  </DomainObject.Predmet.ProtuStrankaListFormated>
  <DomainObject.Predmet.ProtuStrankaListFormatedOIB>
    <izvorni_sadrzaj>
      <item>ŠIŠKO, d.o.o. za građevinarstvo, OIB 14620596798</item>
    </izvorni_sadrzaj>
    <derivirana_varijabla naziv="DomainObject.Predmet.ProtuStrankaListFormatedOIB_1">
      <item>ŠIŠKO, d.o.o. za građevinarstvo, OIB 14620596798</item>
    </derivirana_varijabla>
  </DomainObject.Predmet.ProtuStrankaListFormatedOIB>
  <DomainObject.Predmet.ProtuStrankaListFormatedWithAdress>
    <izvorni_sadrzaj>
      <item>ŠIŠKO, d.o.o. za građevinarstvo, Klanci 22, 21311 Stobreč</item>
    </izvorni_sadrzaj>
    <derivirana_varijabla naziv="DomainObject.Predmet.ProtuStrankaListFormatedWithAdress_1">
      <item>ŠIŠKO, d.o.o. za građevinarstvo, Klanci 22, 21311 Stobreč</item>
    </derivirana_varijabla>
  </DomainObject.Predmet.ProtuStrankaListFormatedWithAdress>
  <DomainObject.Predmet.ProtuStrankaListFormatedWithAdressOIB>
    <izvorni_sadrzaj>
      <item>ŠIŠKO, d.o.o. za građevinarstvo, OIB 14620596798, Klanci 22, 21311 Stobreč</item>
    </izvorni_sadrzaj>
    <derivirana_varijabla naziv="DomainObject.Predmet.ProtuStrankaListFormatedWithAdressOIB_1">
      <item>ŠIŠKO, d.o.o. za građevinarstvo, OIB 14620596798, Klanci 22, 21311 Stobreč</item>
    </derivirana_varijabla>
  </DomainObject.Predmet.ProtuStrankaListFormatedWithAdressOIB>
  <DomainObject.Predmet.ProtuStrankaListNazivFormated>
    <izvorni_sadrzaj>
      <item>ŠIŠKO, d.o.o. za građevinarstvo</item>
    </izvorni_sadrzaj>
    <derivirana_varijabla naziv="DomainObject.Predmet.ProtuStrankaListNazivFormated_1">
      <item>ŠIŠKO, d.o.o. za građevinarstvo</item>
    </derivirana_varijabla>
  </DomainObject.Predmet.ProtuStrankaListNazivFormated>
  <DomainObject.Predmet.ProtuStrankaListNazivFormatedOIB>
    <izvorni_sadrzaj>
      <item>ŠIŠKO, d.o.o. za građevinarstvo, OIB 14620596798</item>
    </izvorni_sadrzaj>
    <derivirana_varijabla naziv="DomainObject.Predmet.ProtuStrankaListNazivFormatedOIB_1">
      <item>ŠIŠKO, d.o.o. za građevinarstvo, OIB 14620596798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ŠIŠKO, d.o.o. za građevinarstvo</izvorni_sadrzaj>
    <derivirana_varijabla naziv="DomainObject.Predmet.ProtustrankaIDrugi_1">ŠIŠKO,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ŠIŠKO, d.o.o. za građevinarstvo, OIB 14620596798, Klanci 22, 21311 Stobreč</izvorni_sadrzaj>
    <derivirana_varijabla naziv="DomainObject.Predmet.ProtustrankaIDrugiAdressOIB_1">ŠIŠKO, d.o.o. za građevinarstvo, OIB 14620596798, Klanci 22,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ŠIŠKO, d.o.o. za građevinarstvo</item>
      <item>FINANCIJSKA AGENCIJA, RC SPLIT</item>
    </izvorni_sadrzaj>
    <derivirana_varijabla naziv="DomainObject.Predmet.SudioniciListNaziv_1">
      <item>ŠIŠKO, d.o.o. za građevinarstvo</item>
      <item>FINANCIJSKA AGENCIJA, RC SPLIT</item>
    </derivirana_varijabla>
  </DomainObject.Predmet.SudioniciListNaziv>
  <DomainObject.Predmet.SudioniciListAdressOIB>
    <izvorni_sadrzaj>
      <item>ŠIŠKO, d.o.o. za građevinarstvo, OIB 14620596798, Klanci 22,21311 Stobreč</item>
      <item>FINANCIJSKA AGENCIJA, RC SPLIT, OIB 85821130368, Mažuranićevo šetalište 24 b,21000 Split</item>
    </izvorni_sadrzaj>
    <derivirana_varijabla naziv="DomainObject.Predmet.SudioniciListAdressOIB_1">
      <item>ŠIŠKO, d.o.o. za građevinarstvo, OIB 14620596798, Klanci 22,21311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14620596798</item>
      <item>, OIB 85821130368</item>
    </izvorni_sadrzaj>
    <derivirana_varijabla naziv="DomainObject.Predmet.SudioniciListNazivOIB_1">
      <item>, OIB 14620596798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St-94/2019-31</izvorni_sadrzaj>
    <derivirana_varijabla naziv="DomainObject.PredzadnjaOdlukaIzPredmeta.Oznaka_1">St-94/2019-31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1478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2019-03-14T10:01:00Z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2019-03-14T10:02:00Z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nakon prijave nedostatnosti 94 - 19 šiško čl 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