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286a" w14:paraId="acd286a" w:rsidRDefault="004A346D" w:rsidP="004A346D" w:rsidR="004A346D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4A346D" w:rsidP="004A346D" w:rsidR="004A346D" w:rsidRPr="0084586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St-853</w:t>
      </w:r>
      <w:r w:rsidRPr="00423E59">
        <w:t>/</w:t>
      </w:r>
      <w:r>
        <w:t>201</w:t>
      </w:r>
      <w:r w:rsidRPr="00845869">
        <w:t>6-64</w:t>
      </w:r>
    </w:p>
    <w:p w:rsidRDefault="004A346D" w:rsidP="004A346D" w:rsidR="004A346D" w:rsidRPr="00423E59">
      <w:r w:rsidRPr="00423E59">
        <w:t xml:space="preserve"> TRGOVAČKI SUD U PAZINU</w:t>
      </w:r>
    </w:p>
    <w:p w:rsidRDefault="004A346D" w:rsidP="004A346D" w:rsidR="004A346D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4A346D" w:rsidP="004A346D" w:rsidR="004A346D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4A346D" w:rsidP="004A346D" w:rsidR="004A346D" w:rsidRPr="00423E59"/>
    <w:p w:rsidRDefault="004A346D" w:rsidP="004A346D" w:rsidR="004A346D" w:rsidRPr="00423E59">
      <w:pPr>
        <w:jc w:val="center"/>
      </w:pPr>
    </w:p>
    <w:p w:rsidRDefault="004A346D" w:rsidP="004A346D" w:rsidR="004A346D" w:rsidRPr="00845869">
      <w:pPr>
        <w:ind w:firstLine="708"/>
        <w:jc w:val="both"/>
      </w:pPr>
      <w:r w:rsidRPr="00423E59">
        <w:t xml:space="preserve">Trgovački sud u Pazinu, po stečajnom sucu Adrijani Labinjan Skok, u stečajnom postupku nad </w:t>
      </w:r>
      <w:r>
        <w:t xml:space="preserve">stečajnim dužnikom </w:t>
      </w:r>
      <w:r w:rsidRPr="006C4856">
        <w:t xml:space="preserve">SOL MARIS d.o.o. u stečaju, Poreč, Vukovarska 19, OIB: </w:t>
      </w:r>
      <w:r w:rsidRPr="00845869">
        <w:t>44996906507, MBS: 040167592, 2</w:t>
      </w:r>
      <w:r w:rsidR="00B37535" w:rsidRPr="00845869">
        <w:t>9</w:t>
      </w:r>
      <w:r w:rsidRPr="00845869">
        <w:t>. ožujka 2018. donio je sljedeći</w:t>
      </w:r>
    </w:p>
    <w:p w:rsidRDefault="004A346D" w:rsidP="004A346D" w:rsidR="004A346D" w:rsidRPr="00423E59">
      <w:pPr>
        <w:jc w:val="both"/>
      </w:pPr>
    </w:p>
    <w:p w:rsidRDefault="004A346D" w:rsidP="004A346D" w:rsidR="004A346D" w:rsidRPr="00874F1F">
      <w:pPr>
        <w:jc w:val="both"/>
      </w:pPr>
    </w:p>
    <w:p w:rsidRDefault="004A346D" w:rsidP="004A346D" w:rsidR="004A346D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4A346D" w:rsidP="004A346D" w:rsidR="004A346D">
      <w:pPr>
        <w:jc w:val="center"/>
      </w:pPr>
    </w:p>
    <w:p w:rsidRDefault="004A346D" w:rsidP="004A346D" w:rsidR="004A346D" w:rsidRPr="00874F1F">
      <w:pPr>
        <w:jc w:val="center"/>
      </w:pPr>
    </w:p>
    <w:p w:rsidRDefault="00845869" w:rsidP="004A346D" w:rsidR="004A346D" w:rsidRPr="00874F1F">
      <w:pPr>
        <w:ind w:firstLine="708"/>
        <w:jc w:val="both"/>
      </w:pPr>
      <w:r>
        <w:t>Z</w:t>
      </w:r>
      <w:r w:rsidR="004A346D">
        <w:t>avršno ročište vjerovnika</w:t>
      </w:r>
      <w:r w:rsidR="004A346D" w:rsidRPr="00874F1F">
        <w:t xml:space="preserve"> u stečajnom postupku nad </w:t>
      </w:r>
      <w:r w:rsidR="004A346D">
        <w:t xml:space="preserve">stečajnim dužnikom </w:t>
      </w:r>
      <w:r w:rsidR="004A346D" w:rsidRPr="006C4856">
        <w:t>SOL MARIS d.o.o. u stečaju, Poreč, Vukovarska 19, OIB: 44996906507, MBS: 040167592</w:t>
      </w:r>
      <w:r w:rsidR="004A346D" w:rsidRPr="00874F1F">
        <w:t xml:space="preserve">, </w:t>
      </w:r>
      <w:r w:rsidR="004A346D">
        <w:t xml:space="preserve">određuje </w:t>
      </w:r>
      <w:r>
        <w:t xml:space="preserve">se </w:t>
      </w:r>
      <w:r w:rsidR="004A346D">
        <w:t xml:space="preserve">za </w:t>
      </w:r>
    </w:p>
    <w:p w:rsidRDefault="004A346D" w:rsidP="004A346D" w:rsidR="004A346D">
      <w:pPr>
        <w:jc w:val="both"/>
      </w:pPr>
    </w:p>
    <w:p w:rsidRDefault="004A346D" w:rsidP="004A346D" w:rsidR="004A346D" w:rsidRPr="00874F1F">
      <w:pPr>
        <w:jc w:val="both"/>
      </w:pPr>
    </w:p>
    <w:p w:rsidRDefault="004A346D" w:rsidP="004A346D" w:rsidR="004A346D" w:rsidRPr="00423E59">
      <w:pPr>
        <w:jc w:val="center"/>
      </w:pPr>
      <w:r>
        <w:t>7. svibnja 2018.</w:t>
      </w:r>
      <w:r w:rsidRPr="00423E59">
        <w:t xml:space="preserve"> u </w:t>
      </w:r>
      <w:r>
        <w:t>12</w:t>
      </w:r>
      <w:r w:rsidRPr="00423E59">
        <w:t>:</w:t>
      </w:r>
      <w:r>
        <w:t>15</w:t>
      </w:r>
      <w:r w:rsidRPr="00423E59">
        <w:t xml:space="preserve"> sati, </w:t>
      </w:r>
    </w:p>
    <w:p w:rsidRDefault="004A346D" w:rsidP="004A346D" w:rsidR="004A346D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4A346D" w:rsidP="004A346D" w:rsidR="004A346D" w:rsidRPr="00874F1F">
      <w:pPr>
        <w:jc w:val="center"/>
      </w:pPr>
    </w:p>
    <w:p w:rsidRDefault="004A346D" w:rsidP="004A346D" w:rsidR="004A346D">
      <w:pPr>
        <w:jc w:val="both"/>
      </w:pPr>
    </w:p>
    <w:p w:rsidRDefault="004A346D" w:rsidP="004A346D" w:rsidR="004A346D" w:rsidRPr="00874F1F">
      <w:pPr>
        <w:jc w:val="both"/>
      </w:pPr>
    </w:p>
    <w:p w:rsidRDefault="004A346D" w:rsidP="004A346D" w:rsidR="004A346D" w:rsidRPr="00845869">
      <w:pPr>
        <w:ind w:firstLine="708"/>
        <w:jc w:val="both"/>
      </w:pPr>
      <w:r w:rsidRPr="00845869">
        <w:t>Dnevni red završnog ročišta vjerovnika:</w:t>
      </w:r>
    </w:p>
    <w:p w:rsidRDefault="004A346D" w:rsidP="004A346D" w:rsidR="004A346D" w:rsidRPr="00845869">
      <w:pPr>
        <w:ind w:firstLine="708"/>
        <w:jc w:val="both"/>
      </w:pPr>
      <w:r w:rsidRPr="00845869">
        <w:t xml:space="preserve">1. Rasprava o završnom računu stečajnog upravitelja </w:t>
      </w:r>
    </w:p>
    <w:p w:rsidRDefault="004A346D" w:rsidP="004A346D" w:rsidR="004A346D" w:rsidRPr="00845869">
      <w:pPr>
        <w:ind w:firstLine="708"/>
        <w:jc w:val="both"/>
      </w:pPr>
      <w:r w:rsidRPr="00845869">
        <w:t>2. Podnošenje prigovora na završni popis.</w:t>
      </w:r>
    </w:p>
    <w:p w:rsidRDefault="004A346D" w:rsidP="004A346D" w:rsidR="004A346D" w:rsidRPr="00845869">
      <w:pPr>
        <w:ind w:firstLine="708"/>
        <w:jc w:val="both"/>
      </w:pPr>
      <w:r w:rsidRPr="00845869">
        <w:t xml:space="preserve">3. Donošenje odluke o </w:t>
      </w:r>
      <w:proofErr w:type="spellStart"/>
      <w:r w:rsidRPr="00845869">
        <w:t>neunovčivim</w:t>
      </w:r>
      <w:proofErr w:type="spellEnd"/>
      <w:r w:rsidRPr="00845869">
        <w:t xml:space="preserve"> predmetima stečajne mase.</w:t>
      </w:r>
    </w:p>
    <w:p w:rsidRDefault="004A346D" w:rsidP="004A346D" w:rsidR="004A346D" w:rsidRPr="00845869"/>
    <w:p w:rsidRDefault="004A346D" w:rsidP="004A346D" w:rsidR="004A346D" w:rsidRPr="00845869">
      <w:pPr>
        <w:jc w:val="center"/>
      </w:pPr>
    </w:p>
    <w:p w:rsidRDefault="004A346D" w:rsidP="004A346D" w:rsidR="004A346D" w:rsidRPr="00845869">
      <w:pPr>
        <w:jc w:val="center"/>
      </w:pPr>
    </w:p>
    <w:p w:rsidRDefault="004A346D" w:rsidP="004A346D" w:rsidR="004A346D" w:rsidRPr="00845869">
      <w:pPr>
        <w:jc w:val="center"/>
      </w:pPr>
      <w:r w:rsidRPr="00845869">
        <w:t>U Pazinu 2</w:t>
      </w:r>
      <w:r w:rsidR="00B37535" w:rsidRPr="00845869">
        <w:t>9</w:t>
      </w:r>
      <w:r w:rsidRPr="00845869">
        <w:t>. ožujka 2018.</w:t>
      </w:r>
    </w:p>
    <w:p w:rsidRDefault="004A346D" w:rsidP="004A346D" w:rsidR="004A346D">
      <w:pPr>
        <w:jc w:val="center"/>
      </w:pPr>
    </w:p>
    <w:p w:rsidRDefault="004A346D" w:rsidP="004A346D" w:rsidR="004A346D" w:rsidRPr="00C73B3C">
      <w:pPr>
        <w:jc w:val="center"/>
      </w:pPr>
    </w:p>
    <w:p w:rsidRDefault="004A346D" w:rsidP="004A346D" w:rsidR="004A346D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4A346D" w:rsidP="004A346D" w:rsidR="004A346D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</w:t>
      </w:r>
      <w:r>
        <w:t>.</w:t>
      </w:r>
    </w:p>
    <w:p w:rsidRDefault="004A346D" w:rsidP="004A346D" w:rsidR="004A346D" w:rsidRPr="00C73B3C">
      <w:pPr>
        <w:jc w:val="both"/>
      </w:pPr>
    </w:p>
    <w:p w:rsidRDefault="004A346D" w:rsidP="004A346D" w:rsidR="004A346D">
      <w:pPr>
        <w:ind w:firstLine="708"/>
        <w:jc w:val="both"/>
      </w:pPr>
    </w:p>
    <w:p w:rsidRDefault="004A346D" w:rsidP="004A346D" w:rsidR="004A346D" w:rsidRPr="00C73B3C">
      <w:pPr>
        <w:jc w:val="both"/>
      </w:pPr>
      <w:r w:rsidRPr="00C73B3C">
        <w:t>UPUTA O PRAVNOM LIJEKU</w:t>
      </w:r>
      <w:r>
        <w:t>:</w:t>
      </w:r>
    </w:p>
    <w:p w:rsidRDefault="004A346D" w:rsidP="004A346D" w:rsidR="004A346D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4A346D" w:rsidP="004A346D" w:rsidR="004A346D" w:rsidRPr="00C73B3C">
      <w:pPr>
        <w:jc w:val="both"/>
      </w:pPr>
    </w:p>
    <w:p w:rsidRDefault="004A346D" w:rsidP="004A346D" w:rsidR="004A346D" w:rsidRPr="008D5755">
      <w:pPr>
        <w:jc w:val="both"/>
      </w:pPr>
      <w:r w:rsidRPr="008D5755">
        <w:t>DNA:</w:t>
      </w:r>
    </w:p>
    <w:p w:rsidRDefault="004A346D" w:rsidP="004A346D" w:rsidR="004A346D">
      <w:r w:rsidRPr="008D5755">
        <w:t>- e-oglasna ploča suda</w:t>
      </w:r>
      <w:r>
        <w:t xml:space="preserve"> 8 dana</w:t>
      </w:r>
    </w:p>
    <w:p w:rsidRDefault="004A346D" w:rsidP="004A346D" w:rsidR="004A346D" w:rsidRPr="006969BA">
      <w:r w:rsidRPr="006969BA">
        <w:t xml:space="preserve">- stečajni upravitelj </w:t>
      </w:r>
      <w:r w:rsidRPr="00685111">
        <w:t xml:space="preserve">Dražen </w:t>
      </w:r>
      <w:proofErr w:type="spellStart"/>
      <w:r w:rsidRPr="00685111">
        <w:t>Vidman</w:t>
      </w:r>
      <w:proofErr w:type="spellEnd"/>
      <w:r w:rsidRPr="00685111">
        <w:t xml:space="preserve"> iz </w:t>
      </w:r>
      <w:proofErr w:type="spellStart"/>
      <w:r w:rsidRPr="00685111">
        <w:t>Ivaneca</w:t>
      </w:r>
      <w:proofErr w:type="spellEnd"/>
      <w:r w:rsidRPr="00685111">
        <w:t>, V. Nazora 77</w:t>
      </w:r>
    </w:p>
    <w:p w:rsidRDefault="004C3F22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869" w:rsidR="00A84BF6">
      <w:r>
        <w:separator/>
      </w:r>
    </w:p>
  </w:endnote>
  <w:endnote w:id="0" w:type="continuationSeparator">
    <w:p w:rsidRDefault="00845869" w:rsidR="00A84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535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3F22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F22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4C3F22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869" w:rsidR="00A84BF6">
      <w:r>
        <w:separator/>
      </w:r>
    </w:p>
  </w:footnote>
  <w:footnote w:id="0" w:type="continuationSeparator">
    <w:p w:rsidRDefault="00845869" w:rsidR="00A84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535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3F22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F22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346D"/>
    <w:rsid w:val="004A346D"/>
    <w:rsid w:val="004C3F22"/>
    <w:rsid w:val="00554328"/>
    <w:rsid w:val="00773797"/>
    <w:rsid w:val="00845869"/>
    <w:rsid w:val="00985388"/>
    <w:rsid w:val="00A84BF6"/>
    <w:rsid w:val="00B3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346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A34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A346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A346D"/>
  </w:style>
  <w:style w:styleId="Zaglavlje" w:type="paragraph">
    <w:name w:val="header"/>
    <w:basedOn w:val="Normal"/>
    <w:link w:val="ZaglavljeChar"/>
    <w:rsid w:val="004A34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A346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3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346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F2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F2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F2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F2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346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A34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A346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A346D"/>
  </w:style>
  <w:style w:styleId="Zaglavlje" w:type="paragraph">
    <w:name w:val="header"/>
    <w:basedOn w:val="Normal"/>
    <w:link w:val="ZaglavljeChar"/>
    <w:rsid w:val="004A34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A346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3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346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F2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F2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F2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F2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 MARIS d.o.o. POREČ</izvorni_sadrzaj>
    <derivirana_varijabla naziv="DomainObject.Predmet.ProtustrankaFormated_1">  SOL MARIS d.o.o. POREČ</derivirana_varijabla>
  </DomainObject.Predmet.ProtustrankaFormated>
  <DomainObject.Predmet.ProtustrankaFormatedOIB>
    <izvorni_sadrzaj>  SOL MARIS d.o.o. POREČ, OIB 44996906507</izvorni_sadrzaj>
    <derivirana_varijabla naziv="DomainObject.Predmet.ProtustrankaFormatedOIB_1">  SOL MARIS d.o.o. POREČ, OIB 44996906507</derivirana_varijabla>
  </DomainObject.Predmet.ProtustrankaFormatedOIB>
  <DomainObject.Predmet.ProtustrankaFormatedWithAdress>
    <izvorni_sadrzaj> SOL MARIS d.o.o. POREČ, Vukovarska 19, 52440 Poreč</izvorni_sadrzaj>
    <derivirana_varijabla naziv="DomainObject.Predmet.ProtustrankaFormatedWithAdress_1"> SOL MARIS d.o.o. POREČ, Vukovarska 19, 52440 Poreč</derivirana_varijabla>
  </DomainObject.Predmet.ProtustrankaFormatedWithAdress>
  <DomainObject.Predmet.ProtustrankaFormatedWithAdressOIB>
    <izvorni_sadrzaj> SOL MARIS d.o.o. POREČ, OIB 44996906507, Vukovarska 19, 52440 Poreč</izvorni_sadrzaj>
    <derivirana_varijabla naziv="DomainObject.Predmet.ProtustrankaFormatedWithAdressOIB_1"> SOL MARIS d.o.o. POREČ, OIB 44996906507, Vukovarska 19, 52440 Poreč</derivirana_varijabla>
  </DomainObject.Predmet.ProtustrankaFormatedWithAdressOIB>
  <DomainObject.Predmet.ProtustrankaWithAdress>
    <izvorni_sadrzaj>SOL MARIS d.o.o. POREČ Vukovarska 19, 52440 Poreč</izvorni_sadrzaj>
    <derivirana_varijabla naziv="DomainObject.Predmet.ProtustrankaWithAdress_1">SOL MARIS d.o.o. POREČ Vukovarska 19, 52440 Poreč</derivirana_varijabla>
  </DomainObject.Predmet.ProtustrankaWithAdress>
  <DomainObject.Predmet.ProtustrankaWithAdressOIB>
    <izvorni_sadrzaj>SOL MARIS d.o.o. POREČ, OIB 44996906507, Vukovarska 19, 52440 Poreč</izvorni_sadrzaj>
    <derivirana_varijabla naziv="DomainObject.Predmet.ProtustrankaWithAdressOIB_1">SOL MARIS d.o.o. POREČ, OIB 44996906507, Vukovarska 19, 52440 Poreč</derivirana_varijabla>
  </DomainObject.Predmet.ProtustrankaWithAdressOIB>
  <DomainObject.Predmet.ProtustrankaNazivFormated>
    <izvorni_sadrzaj>SOL MARIS d.o.o. POREČ</izvorni_sadrzaj>
    <derivirana_varijabla naziv="DomainObject.Predmet.ProtustrankaNazivFormated_1">SOL MARIS d.o.o. POREČ</derivirana_varijabla>
  </DomainObject.Predmet.ProtustrankaNazivFormated>
  <DomainObject.Predmet.ProtustrankaNazivFormatedOIB>
    <izvorni_sadrzaj>SOL MARIS d.o.o. POREČ, OIB 44996906507</izvorni_sadrzaj>
    <derivirana_varijabla naziv="DomainObject.Predmet.ProtustrankaNazivFormatedOIB_1">SOL MARIS d.o.o. POREČ, OIB 44996906507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ŽUPANIJSKO DRŽAVNO ODVJETNIŠTVO U PULI - POLA</izvorni_sadrzaj>
    <derivirana_varijabla naziv="DomainObject.Predmet.StrankaFormated_1">  Ministarstvo financija, Porezna uprava, Područni ured istra, Primorje, Lika zastupanog po punomoćniku ŽUPANIJSKO DRŽAVNO ODVJETNIŠTVO U PULI - POLA</derivirana_varijabla>
  </DomainObject.Predmet.StrankaFormated>
  <DomainObject.Predmet.StrankaFormatedOIB>
    <izvorni_sadrzaj>  Ministarstvo financija, Porezna uprava, Područni ured istra, Primorje, Lika, OIB 52634238587 zastupanog po punomoćniku ŽUPANIJSKO DRŽAVNO ODVJETNIŠTVO U PULI - POLA</izvorni_sadrzaj>
    <derivirana_varijabla naziv="DomainObject.Predmet.StrankaFormatedOIB_1">  Ministarstvo financija, Porezna uprava, Područni ured istra, Primorje, Lika, OIB 52634238587 zastupanog po punomoćniku ŽUPANIJSKO DRŽAVNO ODVJETNIŠTVO U PULI - POLA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ŽUPANIJSKO DRŽAVNO ODVJETNIŠTVO U PULI - POLA</izvorni_sadrzaj>
    <derivirana_varijabla naziv="DomainObject.Predmet.StrankaFormatedWithAdress_1"> Ministarstvo financija, Porezna uprava, Područni ured istra, Primorje, Lika, M. B. Rašana 2/4, 52000 Pazin zastupanog po punomoćniku ŽUPANIJSKO DRŽAVNO ODVJETNIŠTVO U PULI - POLA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ŽUPANIJSKO DRŽAVNO ODVJETNIŠTVO U PULI - POLA</izvorni_sadrzaj>
    <derivirana_varijabla naziv="DomainObject.Predmet.StrankaFormatedWithAdressOIB_1"> Ministarstvo financija, Porezna uprava, Područni ured istra, Primorje, Lika, OIB 52634238587, M. B. Rašana 2/4, 52000 Pazin zastupanog po punomoćniku ŽUPANIJSKO DRŽAVNO ODVJETNIŠTVO U PULI - POLA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2076475.83</izvorni_sadrzaj>
    <derivirana_varijabla naziv="DomainObject.Predmet.TrenutnaVrijednost_1">2076475.83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istra, Primorje, Lika zastupanog po punomoćniku ŽUPANIJSKO DRŽAVNO ODVJETNIŠTVO U PULI - POLA</item>
    </izvorni_sadrzaj>
    <derivirana_varijabla naziv="DomainObject.Predmet.StrankaListFormated_1">
      <item>Ministarstvo financija, Porezna uprava, Područni ured istra, Primorje, Lika zastupanog po punomoćniku ŽUPANIJSKO DRŽAVNO ODVJETNIŠTVO U PULI - POLA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ŽUPANIJSKO DRŽAVNO ODVJETNIŠTVO U PULI - POLA</item>
    </izvorni_sadrzaj>
    <derivirana_varijabla naziv="DomainObject.Predmet.StrankaListFormatedOIB_1">
      <item>Ministarstvo financija, Porezna uprava, Područni ured istra, Primorje, Lika, OIB 52634238587 zastupanog po punomoćniku ŽUPANIJSKO DRŽAVNO ODVJETNIŠTVO U PULI - POLA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ŽUPANIJSKO DRŽAVNO ODVJETNIŠTVO U PULI - POLA</item>
    </izvorni_sadrzaj>
    <derivirana_varijabla naziv="DomainObject.Predmet.StrankaListFormatedWithAdress_1">
      <item>Ministarstvo financija, Porezna uprava, Područni ured istra, Primorje, Lika, M. B. Rašana 2/4, 52000 Pazin zastupanog po punomoćniku ŽUPANIJSKO DRŽAVNO ODVJETNIŠTVO U PULI - POLA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ŽUPANIJSKO DRŽAVNO ODVJETNIŠTVO U PULI - POLA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ŽUPANIJSKO DRŽAVNO ODVJETNIŠTVO U PULI - POLA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SOL MARIS d.o.o. POREČ</item>
    </izvorni_sadrzaj>
    <derivirana_varijabla naziv="DomainObject.Predmet.ProtuStrankaListFormated_1">
      <item>SOL MARIS d.o.o. POREČ</item>
    </derivirana_varijabla>
  </DomainObject.Predmet.ProtuStrankaListFormated>
  <DomainObject.Predmet.ProtuStrankaListFormatedOIB>
    <izvorni_sadrzaj>
      <item>SOL MARIS d.o.o. POREČ, OIB 44996906507</item>
    </izvorni_sadrzaj>
    <derivirana_varijabla naziv="DomainObject.Predmet.ProtuStrankaListFormatedOIB_1">
      <item>SOL MARIS d.o.o. POREČ, OIB 44996906507</item>
    </derivirana_varijabla>
  </DomainObject.Predmet.ProtuStrankaListFormatedOIB>
  <DomainObject.Predmet.ProtuStrankaListFormatedWithAdress>
    <izvorni_sadrzaj>
      <item>SOL MARIS d.o.o. POREČ, Vukovarska 19, 52440 Poreč</item>
    </izvorni_sadrzaj>
    <derivirana_varijabla naziv="DomainObject.Predmet.ProtuStrankaListFormatedWithAdress_1">
      <item>SOL MARIS d.o.o. POREČ, Vukovarska 19, 52440 Poreč</item>
    </derivirana_varijabla>
  </DomainObject.Predmet.ProtuStrankaListFormatedWithAdress>
  <DomainObject.Predmet.ProtuStrankaListFormatedWithAdressOIB>
    <izvorni_sadrzaj>
      <item>SOL MARIS d.o.o. POREČ, OIB 44996906507, Vukovarska 19, 52440 Poreč</item>
    </izvorni_sadrzaj>
    <derivirana_varijabla naziv="DomainObject.Predmet.ProtuStrankaListFormatedWithAdressOIB_1">
      <item>SOL MARIS d.o.o. POREČ, OIB 44996906507, Vukovarska 19, 52440 Poreč</item>
    </derivirana_varijabla>
  </DomainObject.Predmet.ProtuStrankaListFormatedWithAdressOIB>
  <DomainObject.Predmet.ProtuStrankaListNazivFormated>
    <izvorni_sadrzaj>
      <item>SOL MARIS d.o.o. POREČ</item>
    </izvorni_sadrzaj>
    <derivirana_varijabla naziv="DomainObject.Predmet.ProtuStrankaListNazivFormated_1">
      <item>SOL MARIS d.o.o. POREČ</item>
    </derivirana_varijabla>
  </DomainObject.Predmet.ProtuStrankaListNazivFormated>
  <DomainObject.Predmet.ProtuStrankaListNazivFormatedOIB>
    <izvorni_sadrzaj>
      <item>SOL MARIS d.o.o. POREČ, OIB 44996906507</item>
    </izvorni_sadrzaj>
    <derivirana_varijabla naziv="DomainObject.Predmet.ProtuStrankaListNazivFormatedOIB_1">
      <item>SOL MARIS d.o.o. POREČ, OIB 44996906507</item>
    </derivirana_varijabla>
  </DomainObject.Predmet.ProtuStrankaListNazivFormatedOIB>
  <DomainObject.Predmet.OstaliListFormated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_1">
      <item>ŽUPANIJSKO DRŽAVNO ODVJETNIŠTVO U PULI - POLA punomoćnik sudionika u postupku Ministarstvo financija, Porezna uprava, Područni ured istra, Primorje, Lika</item>
    </derivirana_varijabla>
  </DomainObject.Predmet.OstaliListFormated>
  <DomainObject.Predmet.OstaliListFormatedOIB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OIB_1">
      <item>ŽUPANIJSKO DRŽAVNO ODVJETNIŠTVO U PULI - POLA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OIB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SOL MARIS d.o.o. POREČ</izvorni_sadrzaj>
    <derivirana_varijabla naziv="DomainObject.Predmet.ProtustrankaIDrugi_1">SOL MARIS d.o.o. POREČ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SOL MARIS d.o.o. POREČ, OIB 44996906507, Vukovarska 19, 52440 Poreč</izvorni_sadrzaj>
    <derivirana_varijabla naziv="DomainObject.Predmet.ProtustrankaIDrugiAdressOIB_1">SOL MARIS d.o.o. POREČ, OIB 44996906507,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MARIS d.o.o. POREČ</item>
      <item>ŽUPANIJSKO DRŽAVNO ODVJETNIŠTVO U PULI - POLA</item>
      <item>Ministarstvo financija, Porezna uprava, Područni ured istra, Primorje, Lika</item>
    </izvorni_sadrzaj>
    <derivirana_varijabla naziv="DomainObject.Predmet.SudioniciListNaziv_1">
      <item>SOL MARIS d.o.o. POREČ</item>
      <item>ŽUPANIJSKO DRŽAVNO ODVJETNIŠTVO U PULI - POLA</item>
      <item>Ministarstvo financija, Porezna uprava, Područni ured istra, Primorje, Lika</item>
    </derivirana_varijabla>
  </DomainObject.Predmet.SudioniciListNaziv>
  <DomainObject.Predmet.SudioniciListAdressOIB>
    <izvorni_sadrzaj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izvorni_sadrzaj>
    <derivirana_varijabla naziv="DomainObject.Predmet.SudioniciListAdressOIB_1"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44996906507</item>
      <item>, OIB null</item>
      <item>, OIB 52634238587</item>
    </izvorni_sadrzaj>
    <derivirana_varijabla naziv="DomainObject.Predmet.SudioniciListNazivOIB_1">
      <item>, OIB 44996906507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885</properties:Characters>
  <properties:Lines>45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2018-03-28T13:17:00Z</dcterms:created>
  <dc:creator>Jasmina Matika</dc:creator>
  <cp:lastModifiedBy>Jasmina Matika</cp:lastModifiedBy>
  <cp:lastPrinted>2018-03-29T05:52:00Z</cp:lastPrinted>
  <dcterms:modified xmlns:xsi="http://www.w3.org/2001/XMLSchema-instance" xsi:type="dcterms:W3CDTF">2018-03-29T08:16:00Z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(St-853-16 - ZAKLJUČAK - ZAKAZIVANJE ZAVRŠNOG ROČIŠTA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