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1a98" w14:paraId="1051a9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7C34F2">
        <w:t>5029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</w:t>
      </w:r>
      <w:r w:rsidR="00AA591E">
        <w:t>9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467B46" w:rsidR="00467B46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67B46">
        <w:rPr>
          <w:szCs w:val="20"/>
        </w:rPr>
        <w:t xml:space="preserve">ELPI GRADNJA d.o.o., Zagreb, </w:t>
      </w:r>
      <w:proofErr w:type="spellStart"/>
      <w:r w:rsidR="00467B46">
        <w:rPr>
          <w:szCs w:val="20"/>
        </w:rPr>
        <w:t>Krsišće</w:t>
      </w:r>
      <w:proofErr w:type="spellEnd"/>
      <w:r w:rsidR="00467B46">
        <w:rPr>
          <w:szCs w:val="20"/>
        </w:rPr>
        <w:t xml:space="preserve"> 26, MBS: 080573776, OIB: </w:t>
      </w:r>
    </w:p>
    <w:p w:rsidRDefault="00467B46" w:rsidP="00467B46" w:rsidR="0034730D" w:rsidRPr="00AA591E">
      <w:pPr>
        <w:ind w:firstLine="708"/>
        <w:jc w:val="both"/>
        <w:rPr>
          <w:szCs w:val="20"/>
        </w:rPr>
      </w:pPr>
      <w:r>
        <w:rPr>
          <w:szCs w:val="20"/>
        </w:rPr>
        <w:t xml:space="preserve">  59112805400</w:t>
      </w:r>
    </w:p>
    <w:p w:rsidRDefault="00E17DBA" w:rsidP="00E17DBA" w:rsidR="00E17DBA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467B46">
        <w:t>23.856,61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AA591E">
        <w:t>u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5A562E">
        <w:t>19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1B3F"/>
    <w:rsid w:val="00413F4C"/>
    <w:rsid w:val="00467B46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A562E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F1038"/>
    <w:rsid w:val="00706107"/>
    <w:rsid w:val="00725D13"/>
    <w:rsid w:val="0074317D"/>
    <w:rsid w:val="00762616"/>
    <w:rsid w:val="007B5AFD"/>
    <w:rsid w:val="007C34F2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A591E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31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1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1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1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1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31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1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1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1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1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5029</izvorni_sadrzaj>
    <derivirana_varijabla naziv="DomainObject.Predmet.Broj_1">5029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St-5029/2015</izvorni_sadrzaj>
    <derivirana_varijabla naziv="DomainObject.Predmet.OznakaBroj_1">St-5029/2015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ELPI GRADNJA d.o.o. zastupanog po punomoćniku ELVIR PIRIĆ</izvorni_sadrzaj>
    <derivirana_varijabla naziv="DomainObject.Predmet.ProtustrankaFormated_1">  ELPI GRADNJA d.o.o. zastupanog po punomoćniku ELVIR PIRIĆ</derivirana_varijabla>
  </DomainObject.Predmet.ProtustrankaFormated>
  <DomainObject.Predmet.ProtustrankaFormatedOIB>
    <izvorni_sadrzaj>  ELPI GRADNJA d.o.o., OIB 59112805400 zastupanog po punomoćniku ELVIR PIRIĆ</izvorni_sadrzaj>
    <derivirana_varijabla naziv="DomainObject.Predmet.ProtustrankaFormatedOIB_1">  ELPI GRADNJA d.o.o., OIB 59112805400 zastupanog po punomoćniku ELVIR PIRIĆ</derivirana_varijabla>
  </DomainObject.Predmet.ProtustrankaFormatedOIB>
  <DomainObject.Predmet.ProtustrankaFormatedWithAdress>
    <izvorni_sadrzaj> ELPI GRADNJA d.o.o., Krsišće 26, 10000 Zagreb zastupanog po punomoćniku ELVIR PIRIĆ</izvorni_sadrzaj>
    <derivirana_varijabla naziv="DomainObject.Predmet.ProtustrankaFormatedWithAdress_1"> ELPI GRADNJA d.o.o., Krsišće 26, 10000 Zagreb zastupanog po punomoćniku ELVIR PIRIĆ</derivirana_varijabla>
  </DomainObject.Predmet.ProtustrankaFormatedWithAdress>
  <DomainObject.Predmet.ProtustrankaFormatedWithAdressOIB>
    <izvorni_sadrzaj> ELPI GRADNJA d.o.o., OIB 59112805400, Krsišće 26, 10000 Zagreb zastupanog po punomoćniku ELVIR PIRIĆ</izvorni_sadrzaj>
    <derivirana_varijabla naziv="DomainObject.Predmet.ProtustrankaFormatedWithAdressOIB_1"> ELPI GRADNJA d.o.o., OIB 59112805400, Krsišće 26, 10000 Zagreb zastupanog po punomoćniku ELVIR PIRIĆ</derivirana_varijabla>
  </DomainObject.Predmet.ProtustrankaFormatedWithAdressOIB>
  <DomainObject.Predmet.ProtustrankaWithAdress>
    <izvorni_sadrzaj>ELPI GRADNJA d.o.o. Krsišće 26, 10000 Zagreb</izvorni_sadrzaj>
    <derivirana_varijabla naziv="DomainObject.Predmet.ProtustrankaWithAdress_1">ELPI GRADNJA d.o.o. Krsišće 26, 10000 Zagreb</derivirana_varijabla>
  </DomainObject.Predmet.ProtustrankaWithAdress>
  <DomainObject.Predmet.ProtustrankaWithAdressOIB>
    <izvorni_sadrzaj>ELPI GRADNJA d.o.o., OIB 59112805400, Krsišće 26, 10000 Zagreb</izvorni_sadrzaj>
    <derivirana_varijabla naziv="DomainObject.Predmet.ProtustrankaWithAdressOIB_1">ELPI GRADNJA d.o.o., OIB 59112805400, Krsišće 26, 10000 Zagreb</derivirana_varijabla>
  </DomainObject.Predmet.ProtustrankaWithAdressOIB>
  <DomainObject.Predmet.ProtustrankaNazivFormated>
    <izvorni_sadrzaj>ELPI GRADNJA d.o.o.</izvorni_sadrzaj>
    <derivirana_varijabla naziv="DomainObject.Predmet.ProtustrankaNazivFormated_1">ELPI GRADNJA d.o.o.</derivirana_varijabla>
  </DomainObject.Predmet.ProtustrankaNazivFormated>
  <DomainObject.Predmet.ProtustrankaNazivFormatedOIB>
    <izvorni_sadrzaj>ELPI GRADNJA d.o.o., OIB 59112805400</izvorni_sadrzaj>
    <derivirana_varijabla naziv="DomainObject.Predmet.ProtustrankaNazivFormatedOIB_1">ELPI GRADNJA d.o.o., OIB 59112805400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ELPI GRADNJA d.o.o. zastupanog po punomoćniku ELVIR PIRIĆ</item>
    </izvorni_sadrzaj>
    <derivirana_varijabla naziv="DomainObject.Predmet.ProtuStrankaListFormated_1">
      <item>ELPI GRADNJA d.o.o. zastupanog po punomoćniku ELVIR PIRIĆ</item>
    </derivirana_varijabla>
  </DomainObject.Predmet.ProtuStrankaListFormated>
  <DomainObject.Predmet.ProtuStrankaListFormatedOIB>
    <izvorni_sadrzaj>
      <item>ELPI GRADNJA d.o.o., OIB 59112805400 zastupanog po punomoćniku ELVIR PIRIĆ</item>
    </izvorni_sadrzaj>
    <derivirana_varijabla naziv="DomainObject.Predmet.ProtuStrankaListFormatedOIB_1">
      <item>ELPI GRADNJA d.o.o., OIB 59112805400 zastupanog po punomoćniku ELVIR PIRIĆ</item>
    </derivirana_varijabla>
  </DomainObject.Predmet.ProtuStrankaListFormatedOIB>
  <DomainObject.Predmet.ProtuStrankaListFormatedWithAdress>
    <izvorni_sadrzaj>
      <item>ELPI GRADNJA d.o.o., Krsišće 26, 10000 Zagreb zastupanog po punomoćniku ELVIR PIRIĆ</item>
    </izvorni_sadrzaj>
    <derivirana_varijabla naziv="DomainObject.Predmet.ProtuStrankaListFormatedWithAdress_1">
      <item>ELPI GRADNJA d.o.o., Krsišće 26, 10000 Zagreb zastupanog po punomoćniku ELVIR PIRIĆ</item>
    </derivirana_varijabla>
  </DomainObject.Predmet.ProtuStrankaListFormatedWithAdress>
  <DomainObject.Predmet.ProtuStrankaListFormatedWithAdressOIB>
    <izvorni_sadrzaj>
      <item>ELPI GRADNJA d.o.o., OIB 59112805400, Krsišće 26, 10000 Zagreb zastupanog po punomoćniku ELVIR PIRIĆ</item>
    </izvorni_sadrzaj>
    <derivirana_varijabla naziv="DomainObject.Predmet.ProtuStrankaListFormatedWithAdressOIB_1">
      <item>ELPI GRADNJA d.o.o., OIB 59112805400, Krsišće 26, 10000 Zagreb zastupanog po punomoćniku ELVIR PIRIĆ</item>
    </derivirana_varijabla>
  </DomainObject.Predmet.ProtuStrankaListFormatedWithAdressOIB>
  <DomainObject.Predmet.ProtuStrankaListNazivFormated>
    <izvorni_sadrzaj>
      <item>ELPI GRADNJA d.o.o.</item>
    </izvorni_sadrzaj>
    <derivirana_varijabla naziv="DomainObject.Predmet.ProtuStrankaListNazivFormated_1">
      <item>ELPI GRADNJA d.o.o.</item>
    </derivirana_varijabla>
  </DomainObject.Predmet.ProtuStrankaListNazivFormated>
  <DomainObject.Predmet.ProtuStrankaListNazivFormatedOIB>
    <izvorni_sadrzaj>
      <item>ELPI GRADNJA d.o.o., OIB 59112805400</item>
    </izvorni_sadrzaj>
    <derivirana_varijabla naziv="DomainObject.Predmet.ProtuStrankaListNazivFormatedOIB_1">
      <item>ELPI GRADNJA d.o.o., OIB 59112805400</item>
    </derivirana_varijabla>
  </DomainObject.Predmet.ProtuStrankaListNazivFormatedOIB>
  <DomainObject.Predmet.OstaliListFormated>
    <izvorni_sadrzaj>
      <item>ELVIR PIRIĆ punomoćnik sudionika u postupku ELPI GRADNJA d.o.o.</item>
    </izvorni_sadrzaj>
    <derivirana_varijabla naziv="DomainObject.Predmet.OstaliListFormated_1">
      <item>ELVIR PIRIĆ punomoćnik sudionika u postupku ELPI GRADNJA d.o.o.</item>
    </derivirana_varijabla>
  </DomainObject.Predmet.OstaliListFormated>
  <DomainObject.Predmet.OstaliListFormatedOIB>
    <izvorni_sadrzaj>
      <item>ELVIR PIRIĆ, OIB 59112805400 punomoćnik sudionika u postupku ELPI GRADNJA d.o.o.</item>
    </izvorni_sadrzaj>
    <derivirana_varijabla naziv="DomainObject.Predmet.OstaliListFormatedOIB_1">
      <item>ELVIR PIRIĆ, OIB 59112805400 punomoćnik sudionika u postupku ELPI GRADNJA d.o.o.</item>
    </derivirana_varijabla>
  </DomainObject.Predmet.OstaliListFormatedOIB>
  <DomainObject.Predmet.OstaliListFormatedWithAdress>
    <izvorni_sadrzaj>
      <item>ELVIR PIRIĆ, Bukve bb, Banovići punomoćnik sudionika u postupku ELPI GRADNJA d.o.o.</item>
    </izvorni_sadrzaj>
    <derivirana_varijabla naziv="DomainObject.Predmet.OstaliListFormatedWithAdress_1">
      <item>ELVIR PIRIĆ, Bukve bb, Banovići punomoćnik sudionika u postupku ELPI GRADNJA d.o.o.</item>
    </derivirana_varijabla>
  </DomainObject.Predmet.OstaliListFormatedWithAdress>
  <DomainObject.Predmet.OstaliListFormatedWithAdressOIB>
    <izvorni_sadrzaj>
      <item>ELVIR PIRIĆ, OIB 59112805400, Bukve bb, Banovići punomoćnik sudionika u postupku ELPI GRADNJA d.o.o.</item>
    </izvorni_sadrzaj>
    <derivirana_varijabla naziv="DomainObject.Predmet.OstaliListFormatedWithAdressOIB_1">
      <item>ELVIR PIRIĆ, OIB 59112805400, Bukve bb, Banovići punomoćnik sudionika u postupku ELPI GRADNJA d.o.o.</item>
    </derivirana_varijabla>
  </DomainObject.Predmet.OstaliListFormatedWithAdressOIB>
  <DomainObject.Predmet.OstaliListNazivFormated>
    <izvorni_sadrzaj>
      <item>ELVIR PIRIĆ</item>
    </izvorni_sadrzaj>
    <derivirana_varijabla naziv="DomainObject.Predmet.OstaliListNazivFormated_1">
      <item>ELVIR PIRIĆ</item>
    </derivirana_varijabla>
  </DomainObject.Predmet.OstaliListNazivFormated>
  <DomainObject.Predmet.OstaliListNazivFormatedOIB>
    <izvorni_sadrzaj>
      <item>ELVIR PIRIĆ, OIB 59112805400</item>
    </izvorni_sadrzaj>
    <derivirana_varijabla naziv="DomainObject.Predmet.OstaliListNazivFormatedOIB_1">
      <item>ELVIR PIRIĆ, OIB 59112805400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ELPI GRADNJA d.o.o.</izvorni_sadrzaj>
    <derivirana_varijabla naziv="DomainObject.Predmet.ProtustrankaIDrugi_1">ELPI GRADNJA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ELPI GRADNJA d.o.o., OIB 59112805400, Krsišće 26, 10000 Zagreb</izvorni_sadrzaj>
    <derivirana_varijabla naziv="DomainObject.Predmet.ProtustrankaIDrugiAdressOIB_1">ELPI GRADNJA d.o.o., OIB 59112805400, Krsišće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ELPI GRADNJA d.o.o.</item>
      <item>FINA Regionalni centar Zagreb</item>
      <item>ELVIR PIRIĆ</item>
    </izvorni_sadrzaj>
    <derivirana_varijabla naziv="DomainObject.Predmet.SudioniciListNaziv_1">
      <item>ELPI GRADNJA d.o.o.</item>
      <item>FINA Regionalni centar Zagreb</item>
      <item>ELVIR PIRIĆ</item>
    </derivirana_varijabla>
  </DomainObject.Predmet.SudioniciListNaziv>
  <DomainObject.Predmet.SudioniciListAdressOIB>
    <izvorni_sadrzaj>
      <item>ELPI GRADNJA d.o.o., OIB 59112805400, Krsišće 26,10000 Zagreb</item>
      <item>FINA Regionalni centar Zagreb, OIB 85821130368, Trg svibanjskih žrtava 1995. br.1,10000 Zagreb</item>
      <item>ELVIR PIRIĆ, OIB 59112805400, Bukve bb,Banovići</item>
    </izvorni_sadrzaj>
    <derivirana_varijabla naziv="DomainObject.Predmet.SudioniciListAdressOIB_1">
      <item>ELPI GRADNJA d.o.o., OIB 59112805400, Krsišće 26,10000 Zagreb</item>
      <item>FINA Regionalni centar Zagreb, OIB 85821130368, Trg svibanjskih žrtava 1995. br.1,10000 Zagreb</item>
      <item>ELVIR PIRIĆ, OIB 59112805400, Bukve bb,Banovići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59112805400</item>
      <item>, OIB 85821130368</item>
      <item>, OIB 59112805400</item>
    </izvorni_sadrzaj>
    <derivirana_varijabla naziv="DomainObject.Predmet.SudioniciListNazivOIB_1">
      <item>, OIB 59112805400</item>
      <item>, OIB 85821130368</item>
      <item>, OIB 59112805400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1295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2016-02-19T13:58:00Z</dcterms:created>
  <dc:creator>ilukac</dc:creator>
  <cp:lastModifiedBy>Ksenija Nol</cp:lastModifiedBy>
  <cp:lastPrinted>2016-02-19T13:59:00Z</cp:lastPrinted>
  <dcterms:modified xmlns:xsi="http://www.w3.org/2001/XMLSchema-instance" xsi:type="dcterms:W3CDTF">2016-02-19T13:59:00Z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