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4fb2" w14:paraId="b044fb2" w:rsidRDefault="00BD2806" w:rsidP="00E377A8" w:rsidR="00F8184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descr="C:\Users\zplivelic\Desktop\slika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plivelic\Desktop\slika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7A8" w:rsidP="00E377A8" w:rsidR="00E377A8" w:rsidRPr="00F8184D">
      <w:r w:rsidRPr="00F8184D">
        <w:t>REPUBLIKA  HRVATSKA</w:t>
      </w:r>
    </w:p>
    <w:p w:rsidRDefault="00E377A8" w:rsidP="00E377A8" w:rsidR="00E377A8" w:rsidRPr="00F8184D">
      <w:pPr>
        <w:rPr>
          <w:bCs/>
        </w:rPr>
      </w:pPr>
      <w:r w:rsidRPr="00F8184D">
        <w:rPr>
          <w:bCs/>
        </w:rPr>
        <w:t>TRGOVAČKI SUD U ZAGREBU</w:t>
      </w:r>
    </w:p>
    <w:p w:rsidRDefault="00E377A8" w:rsidP="00E377A8" w:rsidR="007102B3" w:rsidRPr="00F8184D">
      <w:r w:rsidRPr="00F8184D">
        <w:rPr>
          <w:bCs/>
        </w:rPr>
        <w:t>ZAGREB, Amruševa 2/II</w:t>
      </w:r>
      <w:r w:rsidRPr="00F8184D">
        <w:rPr>
          <w:bCs/>
        </w:rPr>
        <w:tab/>
      </w:r>
    </w:p>
    <w:p w:rsidRDefault="00BD2806" w:rsidP="00BD2806" w:rsidR="008310BE">
      <w:pPr>
        <w:ind w:firstLine="708" w:left="4956"/>
        <w:jc w:val="center"/>
      </w:pPr>
      <w:r>
        <w:t xml:space="preserve">            </w:t>
      </w:r>
      <w:r w:rsidR="001B6432" w:rsidRPr="00F8184D">
        <w:t>48</w:t>
      </w:r>
      <w:r>
        <w:t>.</w:t>
      </w:r>
      <w:r w:rsidR="001B6432" w:rsidRPr="00F8184D">
        <w:t xml:space="preserve"> St</w:t>
      </w:r>
      <w:r w:rsidR="00C75808" w:rsidRPr="00F8184D">
        <w:t>-</w:t>
      </w:r>
      <w:r w:rsidR="009F12AF">
        <w:t>3622</w:t>
      </w:r>
      <w:r w:rsidR="00456113" w:rsidRPr="00F8184D">
        <w:t>/</w:t>
      </w:r>
      <w:r w:rsidR="00F82E0A" w:rsidRPr="00F8184D">
        <w:t>16</w:t>
      </w:r>
    </w:p>
    <w:p w:rsidRDefault="00BD2806" w:rsidP="00182D49" w:rsidR="00BD2806">
      <w:pPr>
        <w:jc w:val="right"/>
      </w:pPr>
    </w:p>
    <w:p w:rsidRDefault="00BD2806" w:rsidP="00BD2806" w:rsidR="00182D49" w:rsidRPr="00F8184D">
      <w:pPr>
        <w:jc w:val="center"/>
      </w:pPr>
      <w:r>
        <w:t xml:space="preserve">REPUBLIKA HRVATSKA </w:t>
      </w:r>
    </w:p>
    <w:p w:rsidRDefault="00182D49" w:rsidP="00BD2806" w:rsidR="00182D49" w:rsidRPr="00F8184D">
      <w:pPr>
        <w:jc w:val="center"/>
      </w:pPr>
      <w:r w:rsidRPr="00F8184D">
        <w:t xml:space="preserve">R J E Š E NJ E </w:t>
      </w:r>
    </w:p>
    <w:p w:rsidRDefault="00C75808" w:rsidP="001B6432" w:rsidR="001B6432" w:rsidRPr="00F8184D">
      <w:pPr>
        <w:pStyle w:val="Uvuenotijeloteksta"/>
        <w:jc w:val="both"/>
      </w:pPr>
      <w:r w:rsidRPr="00F8184D">
        <w:tab/>
      </w:r>
      <w:r w:rsidRPr="00F8184D">
        <w:tab/>
      </w:r>
    </w:p>
    <w:p w:rsidRDefault="001B6432" w:rsidP="00456113" w:rsidR="000540DE">
      <w:pPr>
        <w:pStyle w:val="Uvuenotijeloteksta"/>
        <w:ind w:left="0"/>
        <w:jc w:val="both"/>
      </w:pPr>
      <w:r w:rsidRPr="00F8184D">
        <w:tab/>
      </w:r>
      <w:r w:rsidR="00456113" w:rsidRPr="00F8184D">
        <w:t xml:space="preserve">Trgovački sud u Zagrebu po sucu toga suda Vesni Sremac Šoštar u stečajnom postupku nad dužnikom </w:t>
      </w:r>
      <w:r w:rsidR="009F12AF">
        <w:t xml:space="preserve">AR-CO ALUMINIJ d.o.o. iz Novaka, Industrijska 5, Sveta Nedjelja, OIB: 80660961194, </w:t>
      </w:r>
      <w:r w:rsidR="00456113" w:rsidRPr="00F8184D">
        <w:t xml:space="preserve">dana </w:t>
      </w:r>
      <w:r w:rsidR="009F12AF">
        <w:t xml:space="preserve">20. veljače </w:t>
      </w:r>
      <w:r w:rsidR="00456113" w:rsidRPr="00F8184D">
        <w:t>2017</w:t>
      </w:r>
      <w:r w:rsidR="000540DE" w:rsidRPr="00F8184D">
        <w:t>.</w:t>
      </w:r>
      <w:r w:rsidR="00BD2806">
        <w:t xml:space="preserve"> g.</w:t>
      </w:r>
    </w:p>
    <w:p w:rsidRDefault="006F0FFA" w:rsidR="006F0FFA" w:rsidRPr="00BD2806">
      <w:pPr>
        <w:jc w:val="center"/>
        <w:rPr>
          <w:bCs/>
        </w:rPr>
      </w:pPr>
      <w:r w:rsidRPr="00BD2806">
        <w:rPr>
          <w:bCs/>
        </w:rPr>
        <w:t>r i j</w:t>
      </w:r>
      <w:r w:rsidR="003F2CEF" w:rsidRPr="00BD2806">
        <w:rPr>
          <w:bCs/>
        </w:rPr>
        <w:t xml:space="preserve"> </w:t>
      </w:r>
      <w:r w:rsidR="00BD2806">
        <w:rPr>
          <w:bCs/>
        </w:rPr>
        <w:t xml:space="preserve">e š i o   </w:t>
      </w:r>
      <w:r w:rsidR="009F12AF">
        <w:rPr>
          <w:bCs/>
        </w:rPr>
        <w:t xml:space="preserve"> </w:t>
      </w:r>
      <w:r w:rsidR="00BD2806">
        <w:rPr>
          <w:bCs/>
        </w:rPr>
        <w:t xml:space="preserve"> j </w:t>
      </w:r>
      <w:r w:rsidRPr="00BD2806">
        <w:rPr>
          <w:bCs/>
        </w:rPr>
        <w:t xml:space="preserve">e </w:t>
      </w:r>
    </w:p>
    <w:p w:rsidRDefault="00F82E0A" w:rsidP="00F82E0A" w:rsidR="00F82E0A" w:rsidRPr="00F8184D"/>
    <w:p w:rsidRDefault="00907D21" w:rsidP="00BD2806" w:rsidR="00907D21" w:rsidRPr="00F8184D">
      <w:pPr>
        <w:ind w:left="705"/>
        <w:jc w:val="both"/>
      </w:pPr>
      <w:r w:rsidRPr="00F8184D">
        <w:t>Odba</w:t>
      </w:r>
      <w:r w:rsidR="009F12AF">
        <w:t xml:space="preserve">cuje se prijedlog za pokretanje </w:t>
      </w:r>
      <w:r w:rsidRPr="00F8184D">
        <w:t>stečajnog postupka nad predloženim dužnikom</w:t>
      </w:r>
      <w:r w:rsidR="009F12AF" w:rsidRPr="009F12AF">
        <w:t xml:space="preserve"> </w:t>
      </w:r>
      <w:r w:rsidR="009F12AF">
        <w:t>AR-CO ALUMINIJ d.o.o. iz Novaka, Industrijska 5, Sveta Nedjelja, OIB: 80660961194.</w:t>
      </w:r>
      <w:r w:rsidRPr="00F8184D">
        <w:t xml:space="preserve"> </w:t>
      </w:r>
    </w:p>
    <w:p w:rsidRDefault="00907D21" w:rsidP="00907D21" w:rsidR="00907D21" w:rsidRPr="00F8184D">
      <w:r w:rsidRPr="00F8184D">
        <w:t xml:space="preserve">                                                               </w:t>
      </w:r>
    </w:p>
    <w:p w:rsidRDefault="00907D21" w:rsidP="00907D21" w:rsidR="00907D21" w:rsidRPr="00F8184D">
      <w:r w:rsidRPr="00F8184D">
        <w:t xml:space="preserve">                                                                Obrazloženje</w:t>
      </w:r>
    </w:p>
    <w:p w:rsidRDefault="00907D21" w:rsidP="00F82E0A" w:rsidR="00907D21" w:rsidRPr="00F8184D">
      <w:r w:rsidRPr="00F8184D">
        <w:tab/>
        <w:t xml:space="preserve"> </w:t>
      </w:r>
    </w:p>
    <w:p w:rsidRDefault="00456113" w:rsidP="00BD2806" w:rsidR="00BD2806" w:rsidRPr="00F8184D">
      <w:pPr>
        <w:jc w:val="both"/>
      </w:pPr>
      <w:r w:rsidRPr="00F8184D">
        <w:t xml:space="preserve">                Po zahtjevu Financijske agencije,</w:t>
      </w:r>
      <w:r w:rsidR="003A3428">
        <w:t xml:space="preserve"> podnijet je prijedlog za otvaranje stečajnog postupka</w:t>
      </w:r>
      <w:r w:rsidRPr="00F8184D">
        <w:t xml:space="preserve"> nad gore navedenim dužnikom, suklad</w:t>
      </w:r>
      <w:r w:rsidR="009F12AF">
        <w:t>no odredbi članka 444. stavka 2 Stečajnog zakona (</w:t>
      </w:r>
      <w:r w:rsidR="009F00FA">
        <w:t>"</w:t>
      </w:r>
      <w:r w:rsidR="009F12AF">
        <w:t>NN</w:t>
      </w:r>
      <w:r w:rsidR="009F00FA">
        <w:t>"</w:t>
      </w:r>
      <w:r w:rsidR="009F12AF">
        <w:t xml:space="preserve"> 71/15).</w:t>
      </w:r>
    </w:p>
    <w:p w:rsidRDefault="000540DE" w:rsidP="00075D0C" w:rsidR="00075D0C">
      <w:pPr>
        <w:jc w:val="both"/>
      </w:pPr>
      <w:r w:rsidRPr="00F8184D">
        <w:t xml:space="preserve">                </w:t>
      </w:r>
      <w:r w:rsidR="00456113" w:rsidRPr="00F8184D">
        <w:t xml:space="preserve">Uvidom u </w:t>
      </w:r>
      <w:r w:rsidRPr="00F8184D">
        <w:t xml:space="preserve">sustav </w:t>
      </w:r>
      <w:r w:rsidR="00456113" w:rsidRPr="00F8184D">
        <w:t>eSpis ovaj sud je utvrdio da je već u tijeku isti postupak nad istim dužnikom,</w:t>
      </w:r>
      <w:r w:rsidR="003A3428">
        <w:t xml:space="preserve"> po istom predlagatelju</w:t>
      </w:r>
      <w:r w:rsidR="00075D0C">
        <w:t>,</w:t>
      </w:r>
      <w:r w:rsidR="003A3428">
        <w:t xml:space="preserve"> </w:t>
      </w:r>
      <w:r w:rsidR="00456113" w:rsidRPr="00F8184D">
        <w:t>ko</w:t>
      </w:r>
      <w:r w:rsidR="009F12AF">
        <w:t>ji se vodi pod brojem St-1165/12, gdje je otvoren prethodni postupak nad navedenim dužnikom dana 04. siječnja 2013. g. i imenovan privremeni stečajni upravitelj.</w:t>
      </w:r>
      <w:r w:rsidR="003A3428">
        <w:t xml:space="preserve"> Nije bilo uvjeta za spajanje spisa. </w:t>
      </w:r>
    </w:p>
    <w:p w:rsidRDefault="009F12AF" w:rsidP="00075D0C" w:rsidR="00456113">
      <w:pPr>
        <w:ind w:firstLine="708"/>
        <w:jc w:val="both"/>
      </w:pPr>
      <w:r>
        <w:t xml:space="preserve">Isto tako, dana 19.12.2013., pod brojem Stpn-293/13 odobreno je sklapanje predstečajne nagodbe navedenog dužnika. </w:t>
      </w:r>
    </w:p>
    <w:p w:rsidRDefault="00907D21" w:rsidP="00BD2806" w:rsidR="000540DE" w:rsidRPr="00F8184D">
      <w:pPr>
        <w:jc w:val="both"/>
      </w:pPr>
      <w:r w:rsidRPr="00F8184D">
        <w:tab/>
      </w:r>
      <w:r w:rsidR="000540DE" w:rsidRPr="00F8184D">
        <w:t xml:space="preserve">    </w:t>
      </w:r>
      <w:r w:rsidR="00456113" w:rsidRPr="00F8184D">
        <w:t xml:space="preserve">Budući da se o istom zahtjevu i među istim strankama ne </w:t>
      </w:r>
      <w:r w:rsidR="000540DE" w:rsidRPr="00F8184D">
        <w:t xml:space="preserve">može ponovno odlučivati, na što </w:t>
      </w:r>
      <w:r w:rsidR="00456113" w:rsidRPr="00F8184D">
        <w:t>ovaj sud pazi po službenoj dužno</w:t>
      </w:r>
      <w:r w:rsidR="000540DE" w:rsidRPr="00F8184D">
        <w:t>sti, temeljem članka 194. stavaka</w:t>
      </w:r>
      <w:r w:rsidR="00456113" w:rsidRPr="00F8184D">
        <w:t xml:space="preserve"> 3 i 4 ZPP-a, ovakav prijedlog nije dopušten i valjalo ga je odbaciti, uz primjenu odredbi članka </w:t>
      </w:r>
      <w:r w:rsidR="000540DE" w:rsidRPr="00F8184D">
        <w:t>10 SZ-a (</w:t>
      </w:r>
      <w:r w:rsidR="009F00FA">
        <w:t>"</w:t>
      </w:r>
      <w:r w:rsidR="000540DE" w:rsidRPr="00F8184D">
        <w:t>NN</w:t>
      </w:r>
      <w:r w:rsidR="009F00FA">
        <w:t>"</w:t>
      </w:r>
      <w:r w:rsidR="000540DE" w:rsidRPr="00F8184D">
        <w:t xml:space="preserve"> 71/15).</w:t>
      </w:r>
    </w:p>
    <w:p w:rsidRDefault="008E2683" w:rsidP="00BD2806" w:rsidR="008E2683" w:rsidRPr="00F8184D">
      <w:pPr>
        <w:jc w:val="both"/>
      </w:pPr>
    </w:p>
    <w:p w:rsidRDefault="006F0FFA" w:rsidP="00BD2806" w:rsidR="006F0FFA" w:rsidRPr="00BD2806">
      <w:pPr>
        <w:jc w:val="center"/>
      </w:pPr>
      <w:r w:rsidRPr="00BD2806">
        <w:t xml:space="preserve">U Zagrebu, </w:t>
      </w:r>
      <w:r w:rsidR="009F12AF">
        <w:t xml:space="preserve">20. veljače </w:t>
      </w:r>
      <w:r w:rsidR="000540DE" w:rsidRPr="00BD2806">
        <w:t>2017</w:t>
      </w:r>
      <w:r w:rsidRPr="00BD2806">
        <w:t>. g.</w:t>
      </w:r>
    </w:p>
    <w:p w:rsidRDefault="006F0FFA" w:rsidR="006F0FFA" w:rsidRPr="00BD2806"/>
    <w:p w:rsidRDefault="006F0FFA" w:rsidP="00BD2806" w:rsidR="006F0FFA" w:rsidRPr="00BD2806">
      <w:pPr>
        <w:jc w:val="right"/>
      </w:pP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  <w:t>S U D A C :</w:t>
      </w:r>
    </w:p>
    <w:p w:rsidRDefault="00867E58" w:rsidP="00075D0C" w:rsidR="00075D0C" w:rsidRPr="00BD2806">
      <w:pPr>
        <w:jc w:val="right"/>
      </w:pP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="002323C4" w:rsidRPr="00BD2806">
        <w:t>V</w:t>
      </w:r>
      <w:r w:rsidR="00BD2806">
        <w:t>esna Sremac Šoštar</w:t>
      </w:r>
      <w:r w:rsidR="00AF6A6E">
        <w:t>, v.r.</w:t>
      </w:r>
    </w:p>
    <w:p w:rsidRDefault="00BD2806" w:rsidP="00182D49" w:rsidR="00182D49" w:rsidRPr="00F8184D">
      <w:pPr>
        <w:jc w:val="both"/>
      </w:pPr>
      <w:r>
        <w:t>UPUTA</w:t>
      </w:r>
      <w:r w:rsidR="00182D49" w:rsidRPr="00F8184D">
        <w:t xml:space="preserve"> O PRAVNOM LIJEKU:</w:t>
      </w:r>
    </w:p>
    <w:p w:rsidRDefault="00182D49" w:rsidP="00182D49" w:rsidR="00182D49" w:rsidRPr="00F8184D">
      <w:pPr>
        <w:jc w:val="both"/>
      </w:pPr>
      <w:r w:rsidRPr="00F8184D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0540DE" w:rsidRPr="00F8184D">
      <w:pPr>
        <w:rPr>
          <w:b/>
        </w:rPr>
      </w:pPr>
      <w:r w:rsidRPr="00F8184D">
        <w:rPr>
          <w:b/>
        </w:rPr>
        <w:t xml:space="preserve">                                                                                                                       </w:t>
      </w:r>
    </w:p>
    <w:p w:rsidRDefault="00AF6A6E" w:rsidP="00AF6A6E" w:rsidR="00AF6A6E">
      <w:pPr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otpravka-ovlašteni službenik:</w:t>
      </w:r>
    </w:p>
    <w:p w:rsidRDefault="00AF6A6E" w:rsidP="00AF6A6E" w:rsidR="004A615E" w:rsidRPr="00F8184D">
      <w:pPr>
        <w:ind w:left="360"/>
        <w:jc w:val="right"/>
      </w:pPr>
      <w:r w:rsidRPr="00AF6A6E">
        <w:rPr>
          <w:sz w:val="22"/>
          <w:szCs w:val="22"/>
        </w:rPr>
        <w:t>Zlatka Plivelić</w:t>
      </w:r>
      <w:r w:rsidR="000540DE" w:rsidRPr="00F8184D">
        <w:rPr>
          <w:b/>
        </w:rPr>
        <w:t xml:space="preserve"> </w:t>
      </w:r>
    </w:p>
    <w:sectPr w:rsidSect="009F00FA" w:rsidR="004A615E" w:rsidRPr="00F8184D">
      <w:headerReference w:type="default" r:id="rId11"/>
      <w:pgSz w:h="16838" w:w="11906"/>
      <w:pgMar w:gutter="0" w:footer="720" w:header="720" w:left="1620" w:bottom="1440" w:right="1106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806" w:rsidP="00BD2806" w:rsidR="00BD2806">
      <w:r>
        <w:separator/>
      </w:r>
    </w:p>
  </w:endnote>
  <w:endnote w:id="0" w:type="continuationSeparator">
    <w:p w:rsidRDefault="00BD2806" w:rsidP="00BD2806" w:rsidR="00BD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806" w:rsidP="00BD2806" w:rsidR="00BD2806">
      <w:r>
        <w:separator/>
      </w:r>
    </w:p>
  </w:footnote>
  <w:footnote w:id="0" w:type="continuationSeparator">
    <w:p w:rsidRDefault="00BD2806" w:rsidP="00BD2806" w:rsidR="00BD2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806" w:rsidP="00BD2806" w:rsidR="00BD2806">
    <w:pPr>
      <w:pStyle w:val="Zaglavlje"/>
      <w:tabs>
        <w:tab w:pos="9072" w:val="clear"/>
        <w:tab w:pos="7680" w:val="left"/>
      </w:tabs>
    </w:pPr>
    <w:r>
      <w:tab/>
    </w:r>
    <w:r w:rsidR="00075D0C">
      <w:t>2</w:t>
    </w:r>
    <w:r w:rsidR="00075D0C">
      <w:tab/>
      <w:t>48.St-3622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7E03"/>
    <w:rsid w:val="000540DE"/>
    <w:rsid w:val="00075D0C"/>
    <w:rsid w:val="00091DBF"/>
    <w:rsid w:val="00107AFF"/>
    <w:rsid w:val="00182D49"/>
    <w:rsid w:val="001856D0"/>
    <w:rsid w:val="001B6432"/>
    <w:rsid w:val="002323C4"/>
    <w:rsid w:val="00286B13"/>
    <w:rsid w:val="00362206"/>
    <w:rsid w:val="00392044"/>
    <w:rsid w:val="00394F71"/>
    <w:rsid w:val="003A3428"/>
    <w:rsid w:val="003D050F"/>
    <w:rsid w:val="003F2CEF"/>
    <w:rsid w:val="00456113"/>
    <w:rsid w:val="004971DA"/>
    <w:rsid w:val="004A615E"/>
    <w:rsid w:val="00524DC8"/>
    <w:rsid w:val="0052523A"/>
    <w:rsid w:val="005A417E"/>
    <w:rsid w:val="00614864"/>
    <w:rsid w:val="006B0639"/>
    <w:rsid w:val="006F0FFA"/>
    <w:rsid w:val="007102B3"/>
    <w:rsid w:val="00730B0B"/>
    <w:rsid w:val="00811C70"/>
    <w:rsid w:val="008310BE"/>
    <w:rsid w:val="00840F9C"/>
    <w:rsid w:val="00867E58"/>
    <w:rsid w:val="00873159"/>
    <w:rsid w:val="008E03C9"/>
    <w:rsid w:val="008E2683"/>
    <w:rsid w:val="00907D21"/>
    <w:rsid w:val="00923131"/>
    <w:rsid w:val="009B486E"/>
    <w:rsid w:val="009C77C5"/>
    <w:rsid w:val="009F00FA"/>
    <w:rsid w:val="009F12AF"/>
    <w:rsid w:val="00AD3339"/>
    <w:rsid w:val="00AF6A6E"/>
    <w:rsid w:val="00BD2806"/>
    <w:rsid w:val="00C75808"/>
    <w:rsid w:val="00CC6A3E"/>
    <w:rsid w:val="00D74A4F"/>
    <w:rsid w:val="00DC1A61"/>
    <w:rsid w:val="00E377A8"/>
    <w:rsid w:val="00E4182B"/>
    <w:rsid w:val="00F26AEF"/>
    <w:rsid w:val="00F8184D"/>
    <w:rsid w:val="00F8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Odlomakpopisa" w:type="paragraph">
    <w:name w:val="List Paragraph"/>
    <w:basedOn w:val="Normal"/>
    <w:qFormat/>
    <w:rsid w:val="009F00FA"/>
    <w:pPr>
      <w:ind w:left="720"/>
      <w:contextualSpacing/>
    </w:pPr>
    <w:rPr>
      <w:rFonts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0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6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6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6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6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Odlomakpopisa" w:type="paragraph">
    <w:name w:val="List Paragraph"/>
    <w:basedOn w:val="Normal"/>
    <w:qFormat/>
    <w:rsid w:val="009F00FA"/>
    <w:pPr>
      <w:ind w:left="720"/>
      <w:contextualSpacing/>
    </w:pPr>
    <w:rPr>
      <w:rFonts w:ascii="Arial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0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6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6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6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6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3622</izvorni_sadrzaj>
    <derivirana_varijabla naziv="DomainObject.Predmet.Broj_1">3622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St-3622/2016</izvorni_sadrzaj>
    <derivirana_varijabla naziv="DomainObject.Predmet.OznakaBroj_1">St-3622/2016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AR-CO ALUMINIJ d.o.o.</izvorni_sadrzaj>
    <derivirana_varijabla naziv="DomainObject.Predmet.ProtustrankaFormated_1">  AR-CO ALUMINIJ d.o.o.</derivirana_varijabla>
  </DomainObject.Predmet.ProtustrankaFormated>
  <DomainObject.Predmet.ProtustrankaFormatedOIB>
    <izvorni_sadrzaj>  AR-CO ALUMINIJ d.o.o., OIB 80660961194</izvorni_sadrzaj>
    <derivirana_varijabla naziv="DomainObject.Predmet.ProtustrankaFormatedOIB_1">  AR-CO ALUMINIJ d.o.o., OIB 80660961194</derivirana_varijabla>
  </DomainObject.Predmet.ProtustrankaFormatedOIB>
  <DomainObject.Predmet.ProtustrankaFormatedWithAdress>
    <izvorni_sadrzaj> AR-CO ALUMINIJ d.o.o., Novaki, Industrijska 5, 10431 Sveta Nedelja</izvorni_sadrzaj>
    <derivirana_varijabla naziv="DomainObject.Predmet.ProtustrankaFormatedWithAdress_1"> AR-CO ALUMINIJ d.o.o., Novaki, Industrijska 5, 10431 Sveta Nedelja</derivirana_varijabla>
  </DomainObject.Predmet.ProtustrankaFormatedWithAdress>
  <DomainObject.Predmet.ProtustrankaFormatedWithAdressOIB>
    <izvorni_sadrzaj> AR-CO ALUMINIJ d.o.o., OIB 80660961194, Novaki, Industrijska 5, 10431 Sveta Nedelja</izvorni_sadrzaj>
    <derivirana_varijabla naziv="DomainObject.Predmet.ProtustrankaFormatedWithAdressOIB_1"> AR-CO ALUMINIJ d.o.o., OIB 80660961194, Novaki, Industrijska 5, 10431 Sveta Nedelja</derivirana_varijabla>
  </DomainObject.Predmet.ProtustrankaFormatedWithAdressOIB>
  <DomainObject.Predmet.ProtustrankaWithAdress>
    <izvorni_sadrzaj>AR-CO ALUMINIJ d.o.o. Novaki, Industrijska 5, 10431 Sveta Nedelja</izvorni_sadrzaj>
    <derivirana_varijabla naziv="DomainObject.Predmet.ProtustrankaWithAdress_1">AR-CO ALUMINIJ d.o.o. Novaki, Industrijska 5, 10431 Sveta Nedelja</derivirana_varijabla>
  </DomainObject.Predmet.ProtustrankaWithAdress>
  <DomainObject.Predmet.ProtustrankaWithAdressOIB>
    <izvorni_sadrzaj>AR-CO ALUMINIJ d.o.o., OIB 80660961194, Novaki, Industrijska 5, 10431 Sveta Nedelja</izvorni_sadrzaj>
    <derivirana_varijabla naziv="DomainObject.Predmet.ProtustrankaWithAdressOIB_1">AR-CO ALUMINIJ d.o.o., OIB 80660961194, Novaki, Industrijska 5, 10431 Sveta Nedelja</derivirana_varijabla>
  </DomainObject.Predmet.ProtustrankaWithAdressOIB>
  <DomainObject.Predmet.ProtustrankaNazivFormated>
    <izvorni_sadrzaj>AR-CO ALUMINIJ d.o.o.</izvorni_sadrzaj>
    <derivirana_varijabla naziv="DomainObject.Predmet.ProtustrankaNazivFormated_1">AR-CO ALUMINIJ d.o.o.</derivirana_varijabla>
  </DomainObject.Predmet.ProtustrankaNazivFormated>
  <DomainObject.Predmet.ProtustrankaNazivFormatedOIB>
    <izvorni_sadrzaj>AR-CO ALUMINIJ d.o.o., OIB 80660961194</izvorni_sadrzaj>
    <derivirana_varijabla naziv="DomainObject.Predmet.ProtustrankaNazivFormatedOIB_1">AR-CO ALUMINIJ d.o.o., OIB 80660961194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AR-CO ALUMINIJ d.o.o.</item>
    </izvorni_sadrzaj>
    <derivirana_varijabla naziv="DomainObject.Predmet.ProtuStrankaListFormated_1">
      <item>AR-CO ALUMINIJ d.o.o.</item>
    </derivirana_varijabla>
  </DomainObject.Predmet.ProtuStrankaListFormated>
  <DomainObject.Predmet.ProtuStrankaListFormatedOIB>
    <izvorni_sadrzaj>
      <item>AR-CO ALUMINIJ d.o.o., OIB 80660961194</item>
    </izvorni_sadrzaj>
    <derivirana_varijabla naziv="DomainObject.Predmet.ProtuStrankaListFormatedOIB_1">
      <item>AR-CO ALUMINIJ d.o.o., OIB 80660961194</item>
    </derivirana_varijabla>
  </DomainObject.Predmet.ProtuStrankaListFormatedOIB>
  <DomainObject.Predmet.ProtuStrankaListFormatedWithAdress>
    <izvorni_sadrzaj>
      <item>AR-CO ALUMINIJ d.o.o., Novaki, Industrijska 5, 10431 Sveta Nedelja</item>
    </izvorni_sadrzaj>
    <derivirana_varijabla naziv="DomainObject.Predmet.ProtuStrankaListFormatedWithAdress_1">
      <item>AR-CO ALUMINIJ d.o.o., Novaki, Industrijska 5, 10431 Sveta Nedelja</item>
    </derivirana_varijabla>
  </DomainObject.Predmet.ProtuStrankaListFormatedWithAdress>
  <DomainObject.Predmet.ProtuStrankaListFormatedWithAdressOIB>
    <izvorni_sadrzaj>
      <item>AR-CO ALUMINIJ d.o.o., OIB 80660961194, Novaki, Industrijska 5, 10431 Sveta Nedelja</item>
    </izvorni_sadrzaj>
    <derivirana_varijabla naziv="DomainObject.Predmet.ProtuStrankaListFormatedWithAdressOIB_1">
      <item>AR-CO ALUMINIJ d.o.o., OIB 80660961194, Novaki, Industrijska 5, 10431 Sveta Nedelja</item>
    </derivirana_varijabla>
  </DomainObject.Predmet.ProtuStrankaListFormatedWithAdressOIB>
  <DomainObject.Predmet.ProtuStrankaListNazivFormated>
    <izvorni_sadrzaj>
      <item>AR-CO ALUMINIJ d.o.o.</item>
    </izvorni_sadrzaj>
    <derivirana_varijabla naziv="DomainObject.Predmet.ProtuStrankaListNazivFormated_1">
      <item>AR-CO ALUMINIJ d.o.o.</item>
    </derivirana_varijabla>
  </DomainObject.Predmet.ProtuStrankaListNazivFormated>
  <DomainObject.Predmet.ProtuStrankaListNazivFormatedOIB>
    <izvorni_sadrzaj>
      <item>AR-CO ALUMINIJ d.o.o., OIB 80660961194</item>
    </izvorni_sadrzaj>
    <derivirana_varijabla naziv="DomainObject.Predmet.ProtuStrankaListNazivFormatedOIB_1">
      <item>AR-CO ALUMINIJ d.o.o., OIB 80660961194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AR-CO ALUMINIJ d.o.o.</izvorni_sadrzaj>
    <derivirana_varijabla naziv="DomainObject.Predmet.ProtustrankaIDrugi_1">AR-CO ALUMINIJ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AR-CO ALUMINIJ d.o.o., OIB 80660961194, Novaki, Industrijska 5, 10431 Sveta Nedelja</izvorni_sadrzaj>
    <derivirana_varijabla naziv="DomainObject.Predmet.ProtustrankaIDrugiAdressOIB_1">AR-CO ALUMINIJ d.o.o., OIB 80660961194, Novaki, Industrijska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AR-CO ALUMINIJ d.o.o.</item>
    </izvorni_sadrzaj>
    <derivirana_varijabla naziv="DomainObject.Predmet.SudioniciListNaziv_1">
      <item>FINA Regionalni centar Zagreb</item>
      <item>AR-CO ALUMINIJ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AR-CO ALUMINIJ d.o.o., OIB 80660961194, Novaki, Industrijska 5,10431 Sveta Nedelja</item>
    </izvorni_sadrzaj>
    <derivirana_varijabla naziv="DomainObject.Predmet.SudioniciListAdressOIB_1">
      <item>FINA Regionalni centar Zagreb, OIB 85821130368, Trg svibanjskih žrtava 1995. br. 1,10000 Zagreb</item>
      <item>AR-CO ALUMINIJ d.o.o., OIB 80660961194, Novaki, Industrijska 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80660961194</item>
    </izvorni_sadrzaj>
    <derivirana_varijabla naziv="DomainObject.Predmet.SudioniciListNazivOIB_1">
      <item>, OIB 85821130368</item>
      <item>, OIB 80660961194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D13A1-1ED6-4B56-9E84-D15AC1231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283</properties:Words>
  <properties:Characters>1485</properties:Characters>
  <properties:Lines>45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2017-02-20T09:17:00Z</dcterms:created>
  <dc:creator>VESNA SREMAC-ŠOŠTAR</dc:creator>
  <cp:lastModifiedBy>Zlatka Plivelić</cp:lastModifiedBy>
  <cp:lastPrinted>2017-02-20T10:19:00Z</cp:lastPrinted>
  <dcterms:modified xmlns:xsi="http://www.w3.org/2001/XMLSchema-instance" xsi:type="dcterms:W3CDTF">2017-02-20T10:34:00Z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