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571c" w14:paraId="302571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72E0A">
        <w:rPr>
          <w:rFonts w:cs="Times New Roman" w:hAnsi="Times New Roman" w:ascii="Times New Roman"/>
          <w:b/>
          <w:sz w:val="24"/>
          <w:szCs w:val="24"/>
        </w:rPr>
        <w:t>418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>nad dužnikom</w:t>
      </w:r>
      <w:r w:rsidR="00172E0A">
        <w:rPr>
          <w:rFonts w:cs="Times New Roman" w:hAnsi="Times New Roman" w:ascii="Times New Roman"/>
          <w:sz w:val="24"/>
          <w:szCs w:val="24"/>
        </w:rPr>
        <w:t xml:space="preserve"> MANGAN d.o.o. iz Šibenika, Kralja Zvonimira 248, MBS:100000073, OIB:80931444189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A4B43">
        <w:rPr>
          <w:rFonts w:cs="Times New Roman" w:hAnsi="Times New Roman" w:ascii="Times New Roman"/>
          <w:sz w:val="24"/>
          <w:szCs w:val="24"/>
        </w:rPr>
        <w:t xml:space="preserve"> dana 09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DF125C">
        <w:rPr>
          <w:rFonts w:cs="Times New Roman" w:hAnsi="Times New Roman" w:ascii="Times New Roman"/>
          <w:sz w:val="24"/>
          <w:szCs w:val="24"/>
        </w:rPr>
        <w:t xml:space="preserve"> </w:t>
      </w:r>
      <w:r w:rsidR="00172E0A">
        <w:rPr>
          <w:rFonts w:cs="Times New Roman" w:hAnsi="Times New Roman" w:ascii="Times New Roman"/>
          <w:sz w:val="24"/>
          <w:szCs w:val="24"/>
        </w:rPr>
        <w:t>MANGAN d.o.o. iz Šibenika, Kralja Zvonimira 248, MBS:100000073, OIB:80931444189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72E0A">
        <w:rPr>
          <w:rFonts w:cs="Times New Roman" w:hAnsi="Times New Roman" w:ascii="Times New Roman"/>
          <w:sz w:val="24"/>
          <w:szCs w:val="24"/>
        </w:rPr>
        <w:t>412.005,71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72E0A">
        <w:rPr>
          <w:rFonts w:cs="Times New Roman" w:hAnsi="Times New Roman" w:ascii="Times New Roman"/>
          <w:sz w:val="24"/>
          <w:szCs w:val="24"/>
        </w:rPr>
        <w:t>Boris Radaš iz Bilica, 113. šibenske brigade HV-a 100/C</w:t>
      </w:r>
      <w:r w:rsidR="0050506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EA4B43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05066">
        <w:rPr>
          <w:rFonts w:cs="Times New Roman" w:hAnsi="Times New Roman" w:ascii="Times New Roman"/>
          <w:sz w:val="24"/>
          <w:szCs w:val="24"/>
        </w:rPr>
        <w:t>model 05, poziv na broj 221-</w:t>
      </w:r>
      <w:r w:rsidR="00172E0A">
        <w:rPr>
          <w:rFonts w:cs="Times New Roman" w:hAnsi="Times New Roman" w:ascii="Times New Roman"/>
          <w:sz w:val="24"/>
          <w:szCs w:val="24"/>
        </w:rPr>
        <w:t>418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A4B43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09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2E208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05066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50506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zakonski zastupnik dužnika Boris Radaš iz Bilica, 113. šibenske brigade HV-a 100/C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A5C" w:rsidP="00357C73" w:rsidR="00821A5C">
      <w:pPr>
        <w:spacing w:lineRule="auto" w:line="240" w:after="0"/>
      </w:pPr>
      <w:r>
        <w:separator/>
      </w:r>
    </w:p>
  </w:endnote>
  <w:endnote w:id="0" w:type="continuationSeparator">
    <w:p w:rsidRDefault="00821A5C" w:rsidP="00357C73" w:rsidR="00821A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A5C" w:rsidP="00357C73" w:rsidR="00821A5C">
      <w:pPr>
        <w:spacing w:lineRule="auto" w:line="240" w:after="0"/>
      </w:pPr>
      <w:r>
        <w:separator/>
      </w:r>
    </w:p>
  </w:footnote>
  <w:footnote w:id="0" w:type="continuationSeparator">
    <w:p w:rsidRDefault="00821A5C" w:rsidP="00357C73" w:rsidR="00821A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1428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EA4B43">
          <w:rPr>
            <w:rFonts w:cs="Times New Roman" w:hAnsi="Times New Roman" w:ascii="Times New Roman"/>
            <w:sz w:val="24"/>
            <w:szCs w:val="24"/>
          </w:rPr>
          <w:t xml:space="preserve"> St-418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72E0A"/>
    <w:rsid w:val="00194D69"/>
    <w:rsid w:val="001B1CEA"/>
    <w:rsid w:val="001C3141"/>
    <w:rsid w:val="001E62AD"/>
    <w:rsid w:val="00237AD7"/>
    <w:rsid w:val="00260DC0"/>
    <w:rsid w:val="002A6BAD"/>
    <w:rsid w:val="002E2088"/>
    <w:rsid w:val="0031687B"/>
    <w:rsid w:val="00346E3E"/>
    <w:rsid w:val="00357C73"/>
    <w:rsid w:val="003763E7"/>
    <w:rsid w:val="00445701"/>
    <w:rsid w:val="0046333F"/>
    <w:rsid w:val="004904FB"/>
    <w:rsid w:val="004F3317"/>
    <w:rsid w:val="004F6523"/>
    <w:rsid w:val="00505066"/>
    <w:rsid w:val="0051153D"/>
    <w:rsid w:val="00534EDE"/>
    <w:rsid w:val="00552C25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1A5C"/>
    <w:rsid w:val="008243A2"/>
    <w:rsid w:val="0085311A"/>
    <w:rsid w:val="008C2AC7"/>
    <w:rsid w:val="00943105"/>
    <w:rsid w:val="00981546"/>
    <w:rsid w:val="009F5C94"/>
    <w:rsid w:val="00A1166B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14284"/>
    <w:rsid w:val="00D544F9"/>
    <w:rsid w:val="00D933F6"/>
    <w:rsid w:val="00DA23AC"/>
    <w:rsid w:val="00DE70C0"/>
    <w:rsid w:val="00DF125C"/>
    <w:rsid w:val="00E332FE"/>
    <w:rsid w:val="00E41091"/>
    <w:rsid w:val="00E6626A"/>
    <w:rsid w:val="00E70CBB"/>
    <w:rsid w:val="00E80E6D"/>
    <w:rsid w:val="00EA4B43"/>
    <w:rsid w:val="00F0249C"/>
    <w:rsid w:val="00F55AE5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33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2F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2F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2F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2F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33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2F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2F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2F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2F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St-418/2015</izvorni_sadrzaj>
    <derivirana_varijabla naziv="DomainObject.Predmet.OznakaBroj_1">St-418/2015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MANGAN d.o.o. za montažu, graditeljstvo i instalacije</izvorni_sadrzaj>
    <derivirana_varijabla naziv="DomainObject.Predmet.ProtustrankaFormated_1">  MANGAN d.o.o. za montažu, graditeljstvo i instalacije</derivirana_varijabla>
  </DomainObject.Predmet.ProtustrankaFormated>
  <DomainObject.Predmet.ProtustrankaFormatedOIB>
    <izvorni_sadrzaj>  MANGAN d.o.o. za montažu, graditeljstvo i instalacije, OIB 80931444189</izvorni_sadrzaj>
    <derivirana_varijabla naziv="DomainObject.Predmet.ProtustrankaFormatedOIB_1">  MANGAN d.o.o. za montažu, graditeljstvo i instalacije, OIB 80931444189</derivirana_varijabla>
  </DomainObject.Predmet.ProtustrankaFormatedOIB>
  <DomainObject.Predmet.ProtustrankaFormatedWithAdress>
    <izvorni_sadrzaj> MANGAN d.o.o. za montažu, graditeljstvo i instalacije, Kralja Zvonimira 248, 22000 Šibenik</izvorni_sadrzaj>
    <derivirana_varijabla naziv="DomainObject.Predmet.ProtustrankaFormatedWithAdress_1"> MANGAN d.o.o. za montažu, graditeljstvo i instalacije, Kralja Zvonimira 248, 22000 Šibenik</derivirana_varijabla>
  </DomainObject.Predmet.ProtustrankaFormatedWithAdress>
  <DomainObject.Predmet.ProtustrankaFormatedWithAdressOIB>
    <izvorni_sadrzaj> MANGAN d.o.o. za montažu, graditeljstvo i instalacije, OIB 80931444189, Kralja Zvonimira 248, 22000 Šibenik</izvorni_sadrzaj>
    <derivirana_varijabla naziv="DomainObject.Predmet.ProtustrankaFormatedWithAdressOIB_1"> MANGAN d.o.o. za montažu, graditeljstvo i instalacije, OIB 80931444189, Kralja Zvonimira 248, 22000 Šibenik</derivirana_varijabla>
  </DomainObject.Predmet.ProtustrankaFormatedWithAdressOIB>
  <DomainObject.Predmet.ProtustrankaWithAdress>
    <izvorni_sadrzaj>MANGAN d.o.o. za montažu, graditeljstvo i instalacije Kralja Zvonimira 248, 22000 Šibenik</izvorni_sadrzaj>
    <derivirana_varijabla naziv="DomainObject.Predmet.ProtustrankaWithAdress_1">MANGAN d.o.o. za montažu, graditeljstvo i instalacije Kralja Zvonimira 248, 22000 Šibenik</derivirana_varijabla>
  </DomainObject.Predmet.ProtustrankaWithAdress>
  <DomainObject.Predmet.ProtustrankaWithAdressOIB>
    <izvorni_sadrzaj>MANGAN d.o.o. za montažu, graditeljstvo i instalacije, OIB 80931444189, Kralja Zvonimira 248, 22000 Šibenik</izvorni_sadrzaj>
    <derivirana_varijabla naziv="DomainObject.Predmet.ProtustrankaWithAdressOIB_1">MANGAN d.o.o. za montažu, graditeljstvo i instalacije, OIB 80931444189, Kralja Zvonimira 248, 22000 Šibenik</derivirana_varijabla>
  </DomainObject.Predmet.ProtustrankaWithAdressOIB>
  <DomainObject.Predmet.ProtustrankaNazivFormated>
    <izvorni_sadrzaj>MANGAN d.o.o. za montažu, graditeljstvo i instalacije</izvorni_sadrzaj>
    <derivirana_varijabla naziv="DomainObject.Predmet.ProtustrankaNazivFormated_1">MANGAN d.o.o. za montažu, graditeljstvo i instalacije</derivirana_varijabla>
  </DomainObject.Predmet.ProtustrankaNazivFormated>
  <DomainObject.Predmet.ProtustrankaNazivFormatedOIB>
    <izvorni_sadrzaj>MANGAN d.o.o. za montažu, graditeljstvo i instalacije, OIB 80931444189</izvorni_sadrzaj>
    <derivirana_varijabla naziv="DomainObject.Predmet.ProtustrankaNazivFormatedOIB_1">MANGAN d.o.o. za montažu, graditeljstvo i instalacije, OIB 80931444189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MANGAN d.o.o. za montažu, graditeljstvo i instalacije</item>
    </izvorni_sadrzaj>
    <derivirana_varijabla naziv="DomainObject.Predmet.ProtuStrankaListFormated_1">
      <item>MANGAN d.o.o. za montažu, graditeljstvo i instalacije</item>
    </derivirana_varijabla>
  </DomainObject.Predmet.ProtuStrankaListFormated>
  <DomainObject.Predmet.ProtuStrankaListFormatedOIB>
    <izvorni_sadrzaj>
      <item>MANGAN d.o.o. za montažu, graditeljstvo i instalacije, OIB 80931444189</item>
    </izvorni_sadrzaj>
    <derivirana_varijabla naziv="DomainObject.Predmet.ProtuStrankaListFormatedOIB_1">
      <item>MANGAN d.o.o. za montažu, graditeljstvo i instalacije, OIB 80931444189</item>
    </derivirana_varijabla>
  </DomainObject.Predmet.ProtuStrankaListFormatedOIB>
  <DomainObject.Predmet.ProtuStrankaListFormatedWithAdress>
    <izvorni_sadrzaj>
      <item>MANGAN d.o.o. za montažu, graditeljstvo i instalacije, Kralja Zvonimira 248, 22000 Šibenik</item>
    </izvorni_sadrzaj>
    <derivirana_varijabla naziv="DomainObject.Predmet.ProtuStrankaListFormatedWithAdress_1">
      <item>MANGAN d.o.o. za montažu, graditeljstvo i instalacije, Kralja Zvonimira 248, 22000 Šibenik</item>
    </derivirana_varijabla>
  </DomainObject.Predmet.ProtuStrankaListFormatedWithAdress>
  <DomainObject.Predmet.ProtuStrankaListFormatedWithAdressOIB>
    <izvorni_sadrzaj>
      <item>MANGAN d.o.o. za montažu, graditeljstvo i instalacije, OIB 80931444189, Kralja Zvonimira 248, 22000 Šibenik</item>
    </izvorni_sadrzaj>
    <derivirana_varijabla naziv="DomainObject.Predmet.ProtuStrankaListFormatedWithAdressOIB_1">
      <item>MANGAN d.o.o. za montažu, graditeljstvo i instalacije, OIB 80931444189, Kralja Zvonimira 248, 22000 Šibenik</item>
    </derivirana_varijabla>
  </DomainObject.Predmet.ProtuStrankaListFormatedWithAdressOIB>
  <DomainObject.Predmet.ProtuStrankaListNazivFormated>
    <izvorni_sadrzaj>
      <item>MANGAN d.o.o. za montažu, graditeljstvo i instalacije</item>
    </izvorni_sadrzaj>
    <derivirana_varijabla naziv="DomainObject.Predmet.ProtuStrankaListNazivFormated_1">
      <item>MANGAN d.o.o. za montažu, graditeljstvo i instalacije</item>
    </derivirana_varijabla>
  </DomainObject.Predmet.ProtuStrankaListNazivFormated>
  <DomainObject.Predmet.ProtuStrankaListNazivFormatedOIB>
    <izvorni_sadrzaj>
      <item>MANGAN d.o.o. za montažu, graditeljstvo i instalacije, OIB 80931444189</item>
    </izvorni_sadrzaj>
    <derivirana_varijabla naziv="DomainObject.Predmet.ProtuStrankaListNazivFormatedOIB_1">
      <item>MANGAN d.o.o. za montažu, graditeljstvo i instalacije, OIB 80931444189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MANGAN d.o.o. za montažu, graditeljstvo i instalacije</izvorni_sadrzaj>
    <derivirana_varijabla naziv="DomainObject.Predmet.ProtustrankaIDrugi_1">MANGAN d.o.o. za montažu, graditeljstvo i instalacije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MANGAN d.o.o. za montažu, graditeljstvo i instalacije, OIB 80931444189, Kralja Zvonimira 248, 22000 Šibenik</izvorni_sadrzaj>
    <derivirana_varijabla naziv="DomainObject.Predmet.ProtustrankaIDrugiAdressOIB_1">MANGAN d.o.o. za montažu, graditeljstvo i instalacije, OIB 80931444189, Kralja Zvonimira 248,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MANGAN d.o.o. za montažu, graditeljstvo i instalacije</item>
    </izvorni_sadrzaj>
    <derivirana_varijabla naziv="DomainObject.Predmet.SudioniciListNaziv_1">
      <item>FINA - Podružnica Šibenik</item>
      <item>MANGAN d.o.o. za montažu, graditeljstvo i instalacije</item>
    </derivirana_varijabla>
  </DomainObject.Predmet.SudioniciListNaziv>
  <DomainObject.Predmet.SudioniciListAdressOIB>
    <izvorni_sadrzaj>
      <item>FINA - Podružnica Šibenik, OIB 85821130368, Perivoj L. Marune 1,22000 Šibenik</item>
      <item>MANGAN d.o.o. za montažu, graditeljstvo i instalacije, OIB 80931444189, Kralja Zvonimira 248,22000 Šibenik</item>
    </izvorni_sadrzaj>
    <derivirana_varijabla naziv="DomainObject.Predmet.SudioniciListAdressOIB_1">
      <item>FINA - Podružnica Šibenik, OIB 85821130368, Perivoj L. Marune 1,22000 Šibenik</item>
      <item>MANGAN d.o.o. za montažu, graditeljstvo i instalacije, OIB 80931444189, Kralja Zvonimira 248,22000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80931444189</item>
    </izvorni_sadrzaj>
    <derivirana_varijabla naziv="DomainObject.Predmet.SudioniciListNazivOIB_1">
      <item>, OIB 85821130368</item>
      <item>, OIB 80931444189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2286</properties:Characters>
  <properties:Lines>72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2015-11-04T10:27:00Z</dcterms:created>
  <dc:creator>Joško Livaković</dc:creator>
  <cp:lastModifiedBy>Katarina Benić</cp:lastModifiedBy>
  <cp:lastPrinted>2015-11-09T08:35:00Z</cp:lastPrinted>
  <dcterms:modified xmlns:xsi="http://www.w3.org/2001/XMLSchema-instance" xsi:type="dcterms:W3CDTF">2015-11-09T09:02:00Z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