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0616" w14:paraId="0820616" w:rsidRDefault="00602115" w:rsidP="00910611" w:rsidR="0060211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2115" w:rsidP="00910611" w:rsidR="00602115">
      <w:r>
        <w:rPr>
          <w:rFonts w:eastAsia="MS Mincho"/>
        </w:rPr>
        <w:t>REPUBLIKA HRVATSKA</w:t>
      </w:r>
    </w:p>
    <w:p w:rsidRDefault="00602115" w:rsidP="00910611" w:rsidR="00602115">
      <w:r>
        <w:rPr>
          <w:rFonts w:eastAsia="MS Mincho"/>
        </w:rPr>
        <w:t>TRGOVAČKI SUD U RIJECI</w:t>
      </w:r>
    </w:p>
    <w:p w:rsidRDefault="00602115" w:rsidR="0060211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B34AC" w:rsidP="009B34AC" w:rsidR="009B34AC" w:rsidRPr="009B34AC">
      <w:pPr>
        <w:jc w:val="center"/>
      </w:pPr>
      <w:r w:rsidRPr="009B34AC">
        <w:t>R E P U B L I K A   H R V A T S K A</w:t>
      </w:r>
    </w:p>
    <w:p w:rsidRDefault="009B34AC" w:rsidP="009B34AC" w:rsidR="009B34AC" w:rsidRPr="009B34AC">
      <w:pPr>
        <w:jc w:val="center"/>
      </w:pPr>
      <w:r w:rsidRPr="009B34AC">
        <w:t>Z A K L J U Č A K</w:t>
      </w:r>
    </w:p>
    <w:p w:rsidRDefault="009B34AC" w:rsidP="009B34AC" w:rsidR="009B34AC" w:rsidRPr="009B34AC">
      <w:pPr>
        <w:jc w:val="center"/>
      </w:pPr>
    </w:p>
    <w:p w:rsidRDefault="009B34AC" w:rsidP="009B34AC" w:rsidR="009B34AC" w:rsidRPr="009B34AC">
      <w:pPr>
        <w:jc w:val="both"/>
      </w:pPr>
      <w:r w:rsidRPr="009B34AC">
        <w:tab/>
      </w:r>
      <w:r w:rsidRPr="009B34AC">
        <w:tab/>
        <w:t xml:space="preserve">Trgovački sud u Rijeci, po stečajnom sucu Veri Jelenović, u stečajnom postupku nad dužnikom </w:t>
      </w:r>
      <w:r w:rsidRPr="009B34AC">
        <w:rPr>
          <w:bCs/>
        </w:rPr>
        <w:t>AUTOCENTAR INTEGRA</w:t>
      </w:r>
      <w:r w:rsidRPr="009B34AC">
        <w:t xml:space="preserve"> d. o. o. za trgovinu i zastupanje u stečaju Rijeka (Grad Rijeka), Martinkovac bb, OIB: 26582766207,  dana 2</w:t>
      </w:r>
      <w:r w:rsidR="008732CF">
        <w:t>5</w:t>
      </w:r>
      <w:r w:rsidRPr="009B34AC">
        <w:t>. rujna 2017. godine</w:t>
      </w:r>
    </w:p>
    <w:p w:rsidRDefault="009B34AC" w:rsidP="009B34AC" w:rsidR="009B34AC" w:rsidRPr="009B34AC">
      <w:pPr>
        <w:jc w:val="center"/>
        <w:rPr>
          <w:bCs/>
        </w:rPr>
      </w:pPr>
    </w:p>
    <w:p w:rsidRDefault="009B34AC" w:rsidP="009B34AC" w:rsidR="009B34AC" w:rsidRPr="009B34AC">
      <w:pPr>
        <w:jc w:val="center"/>
      </w:pPr>
      <w:r w:rsidRPr="009B34AC">
        <w:t>z a k l j u č i o     j e</w:t>
      </w:r>
    </w:p>
    <w:p w:rsidRDefault="009B34AC" w:rsidP="008732CF" w:rsidR="009B34AC" w:rsidRPr="009B34AC">
      <w:pPr>
        <w:ind w:firstLine="1418"/>
        <w:jc w:val="both"/>
      </w:pPr>
    </w:p>
    <w:p w:rsidRDefault="008732CF" w:rsidP="008732CF" w:rsidR="008732CF">
      <w:pPr>
        <w:ind w:firstLine="1418"/>
        <w:jc w:val="both"/>
        <w:rPr>
          <w:b/>
        </w:rPr>
      </w:pPr>
      <w:r>
        <w:t xml:space="preserve">I. </w:t>
      </w:r>
      <w:r w:rsidR="009B34AC" w:rsidRPr="009B34AC">
        <w:t xml:space="preserve">Određuje se brisanje iz zemljišne knjige </w:t>
      </w:r>
      <w:r w:rsidR="009B34AC" w:rsidRPr="009B34AC">
        <w:rPr>
          <w:noProof/>
        </w:rPr>
        <w:t xml:space="preserve">uknjiženog prava zaloga koje je upisano na </w:t>
      </w:r>
      <w:r>
        <w:t>nekretnini upisanoj u zemljišnim knjigama Općinskog suda u Rijeci, zemljišno-knjižni odjel Rijeka:</w:t>
      </w:r>
    </w:p>
    <w:p w:rsidRDefault="008732CF" w:rsidP="008732CF" w:rsidR="009B34AC" w:rsidRPr="009B34AC">
      <w:pPr>
        <w:ind w:left="1134"/>
        <w:jc w:val="both"/>
      </w:pPr>
      <w:r>
        <w:t>- k.č. 1831/1 u naravi poslovna zgrada i dvorište Ul. Ante Modrušana površine 500 m2 (od čega poslovna zgrada površine 108 m2 i dvorište površine 392 m2) upisano u zk. ul. 3808 k.o. Srdoči, 1. etaža: ½ poslovni prostor u suterenu koji se sastoji od poslovnog prostora, hodnika, garderobe, sanitarija, prostorije tuševa i saune u ukupnoj površini 88,65 m2 što iznosi 1/2 idealnog dijela objekta</w:t>
      </w:r>
      <w:r w:rsidR="009B34AC" w:rsidRPr="009B34AC">
        <w:t>:</w:t>
      </w:r>
    </w:p>
    <w:p w:rsidRDefault="009B34AC" w:rsidP="009B34AC" w:rsidR="009B34AC" w:rsidRPr="009B34AC">
      <w:pPr>
        <w:ind w:hanging="709" w:left="1134"/>
        <w:jc w:val="both"/>
      </w:pPr>
      <w:r w:rsidRPr="009B34AC">
        <w:tab/>
        <w:t xml:space="preserve">- </w:t>
      </w:r>
      <w:r w:rsidRPr="009B34AC">
        <w:rPr>
          <w:color w:val="000000"/>
        </w:rPr>
        <w:t>Na temelju Sporazuma o osiguranju br. 12022020006 od 06. kolovoza 2012.g., solemn. dana 13. kolovoza 2012.g. pod posl.br. OV-8724/2012, uknjiženo pravo zaloga, za iznos od EUR 1.650.000,00 u kunskoj protuvrijednosti po prodajnom tečaju Raiffeisenbank Austria d.d. važećem na dan dospijeća, sa zakonskom zateznom kamatom određenom za odnose iz trgovačkih ugovora, koja u trenutku sklapanja ovog sporazuma iznosi 15,00 % godišnje, promjenjiva, računajući od dana dospijeća pa do namirenja , te s ostalim troškovima i uvjetima iz sporazuma o osiguranju br. 12022020006 od 06. kolovoza 2012.g., za korist:</w:t>
      </w:r>
      <w:r w:rsidRPr="009B34AC">
        <w:t xml:space="preserve">: </w:t>
      </w:r>
      <w:r w:rsidRPr="009B34AC">
        <w:rPr>
          <w:bCs/>
          <w:color w:val="000000"/>
        </w:rPr>
        <w:t>RAIFFEISENBANK AUSTRIA  D.D., OIB: 53056966535, ZAGREB, PETRINJSKA 59.</w:t>
      </w:r>
    </w:p>
    <w:p w:rsidRDefault="009B34AC" w:rsidP="009B34AC" w:rsidR="009B34AC" w:rsidRPr="009B34AC">
      <w:pPr>
        <w:jc w:val="both"/>
      </w:pPr>
    </w:p>
    <w:p w:rsidRDefault="008732CF" w:rsidP="009B34AC" w:rsidR="009B34AC" w:rsidRPr="009B34AC">
      <w:pPr>
        <w:jc w:val="both"/>
      </w:pPr>
      <w:r>
        <w:tab/>
      </w:r>
      <w:r>
        <w:tab/>
      </w:r>
      <w:r w:rsidR="009B34AC" w:rsidRPr="009B34AC">
        <w:t>II. Provedbu ovog zaključka izvršiti će zemljišnoknjižni odjel Rijeka Općinskog suda u Rijeci.</w:t>
      </w:r>
    </w:p>
    <w:p w:rsidRDefault="009B34AC" w:rsidP="009B34AC" w:rsidR="009B34AC" w:rsidRPr="009B34AC">
      <w:pPr>
        <w:jc w:val="both"/>
      </w:pPr>
    </w:p>
    <w:p w:rsidRDefault="009B34AC" w:rsidP="009B34AC" w:rsidR="009B34AC" w:rsidRPr="009B34AC">
      <w:pPr>
        <w:jc w:val="center"/>
      </w:pPr>
      <w:r w:rsidRPr="009B34AC">
        <w:t>Obrazloženje</w:t>
      </w:r>
    </w:p>
    <w:p w:rsidRDefault="009B34AC" w:rsidP="009B34AC" w:rsidR="009B34AC" w:rsidRPr="009B34AC">
      <w:pPr>
        <w:pStyle w:val="Uvuenotijeloteksta"/>
        <w:rPr>
          <w:szCs w:val="24"/>
        </w:rPr>
      </w:pPr>
      <w:r w:rsidRPr="009B34AC">
        <w:rPr>
          <w:szCs w:val="24"/>
        </w:rPr>
        <w:tab/>
        <w:t>Rješenje o dosudi nekretnine postalo je pravomoćno.</w:t>
      </w:r>
    </w:p>
    <w:p w:rsidRDefault="009B34AC" w:rsidP="009B34AC" w:rsidR="009B34AC" w:rsidRPr="009B34AC">
      <w:pPr>
        <w:pStyle w:val="Uvuenotijeloteksta"/>
        <w:rPr>
          <w:szCs w:val="24"/>
        </w:rPr>
      </w:pPr>
      <w:r w:rsidRPr="009B34AC">
        <w:rPr>
          <w:szCs w:val="24"/>
        </w:rPr>
        <w:tab/>
        <w:t>Kupac je u roku položio kupovnu cijenu u cijelosti te je sud zaključio kao u izreci.</w:t>
      </w:r>
    </w:p>
    <w:p w:rsidRDefault="009B34AC" w:rsidP="009B34AC" w:rsidR="009B34AC" w:rsidRPr="009B34AC">
      <w:pPr>
        <w:jc w:val="center"/>
      </w:pPr>
      <w:r w:rsidRPr="009B34AC">
        <w:t>Rijeka, 25. rujna 2017. godine</w:t>
      </w:r>
    </w:p>
    <w:p w:rsidRDefault="009B34AC" w:rsidP="009B34AC" w:rsidR="009B34AC" w:rsidRPr="009B34AC">
      <w:pPr>
        <w:jc w:val="center"/>
      </w:pPr>
    </w:p>
    <w:p w:rsidRDefault="009B34AC" w:rsidP="009B34AC" w:rsidR="009B34AC" w:rsidRPr="009B34AC">
      <w:pPr>
        <w:jc w:val="both"/>
      </w:pPr>
      <w:r w:rsidRPr="009B34AC">
        <w:t xml:space="preserve">                                                                                                 Stečajni sudac</w:t>
      </w:r>
    </w:p>
    <w:p w:rsidRDefault="009B34AC" w:rsidP="009B34AC" w:rsidR="009B34AC" w:rsidRPr="009B34AC">
      <w:pPr>
        <w:jc w:val="both"/>
      </w:pPr>
      <w:r w:rsidRPr="009B34AC">
        <w:t xml:space="preserve">                                                                                                 Vera Jelenović </w:t>
      </w:r>
    </w:p>
    <w:p w:rsidRDefault="008732CF" w:rsidP="009B34AC" w:rsidR="008732CF"/>
    <w:p w:rsidRDefault="009B34AC" w:rsidP="009B34AC" w:rsidR="009B34AC" w:rsidRPr="009B34AC">
      <w:r w:rsidRPr="009B34AC">
        <w:t>UPUTA O PRAVNOM LIJEKU:</w:t>
      </w:r>
    </w:p>
    <w:p w:rsidRDefault="009B34AC" w:rsidP="009B34AC" w:rsidR="009B34AC" w:rsidRPr="009B34AC">
      <w:r w:rsidRPr="009B34AC">
        <w:t>Protiv ovog zaključka nije dopušten pravni lijek (čl. 11. OZ-a u svezi sa čl. 164.st. 1. SZ-a) .</w:t>
      </w:r>
    </w:p>
    <w:p w:rsidRDefault="009B34AC" w:rsidP="009B34AC" w:rsidR="009B34AC" w:rsidRPr="009B34AC"/>
    <w:p w:rsidRDefault="009B34AC" w:rsidP="009B34AC" w:rsidR="009B34AC" w:rsidRPr="009B34AC">
      <w:r w:rsidRPr="009B34AC">
        <w:t>DNA</w:t>
      </w:r>
    </w:p>
    <w:p w:rsidRDefault="008732CF" w:rsidP="009B34AC" w:rsidR="009B34AC" w:rsidRPr="009B34AC">
      <w:r>
        <w:t xml:space="preserve"> </w:t>
      </w:r>
    </w:p>
    <w:p w:rsidRDefault="008732CF" w:rsidP="009B34AC" w:rsidR="009B34AC" w:rsidRPr="009B34AC">
      <w:r>
        <w:t xml:space="preserve">      </w:t>
      </w:r>
      <w:r w:rsidR="009B34AC" w:rsidRPr="009B34AC">
        <w:t xml:space="preserve">- stečajnom upravitelju  </w:t>
      </w:r>
    </w:p>
    <w:p w:rsidRDefault="009B34AC" w:rsidP="009B34AC" w:rsidR="009B34AC" w:rsidRPr="009B34AC">
      <w:pPr>
        <w:ind w:left="360"/>
      </w:pPr>
      <w:r w:rsidRPr="009B34AC">
        <w:t>- RI - AMBIENTA j. d. o. o.  Rijeka (Grad Rijeka), Bihaćka 3, OIB: 79039748129</w:t>
      </w:r>
    </w:p>
    <w:p w:rsidRDefault="009B34AC" w:rsidP="009B34AC" w:rsidR="009B34AC" w:rsidRPr="009B34AC">
      <w:r w:rsidRPr="009B34AC">
        <w:t xml:space="preserve">     - z.k. odjel Rijeka Općinskog suda u Rijeci </w:t>
      </w:r>
    </w:p>
    <w:p w:rsidRDefault="009B34AC" w:rsidP="009B34AC" w:rsidR="009B34AC" w:rsidRPr="009B34AC">
      <w:r w:rsidRPr="009B34AC">
        <w:t xml:space="preserve">     - e-Oglasna ploča </w:t>
      </w:r>
    </w:p>
    <w:p w:rsidRDefault="009B34AC" w:rsidP="009B34AC" w:rsidR="009B34AC" w:rsidRPr="009B34AC">
      <w:pPr>
        <w:ind w:left="-540"/>
        <w:jc w:val="both"/>
      </w:pPr>
    </w:p>
    <w:p w:rsidRDefault="009B34AC" w:rsidP="009B34AC" w:rsidR="009B34AC" w:rsidRPr="009B34AC">
      <w:pPr>
        <w:ind w:left="-540"/>
        <w:jc w:val="both"/>
      </w:pPr>
      <w:r w:rsidRPr="009B34AC">
        <w:t xml:space="preserve">        Rijeka, 25. rujna 2017.g.</w:t>
      </w:r>
    </w:p>
    <w:p w:rsidRDefault="009B34AC" w:rsidP="009B34AC" w:rsidR="009B34AC" w:rsidRPr="009B34AC"/>
    <w:p w:rsidRDefault="009B34AC" w:rsidP="009B34AC" w:rsidR="009B34AC" w:rsidRPr="009B34AC"/>
    <w:p w:rsidRDefault="009B34AC" w:rsidP="009B34AC" w:rsidR="009B34AC" w:rsidRPr="009B34AC">
      <w:pPr>
        <w:jc w:val="both"/>
      </w:pPr>
      <w:r w:rsidRPr="009B34AC">
        <w:t xml:space="preserve">                                                                                                 Stečajni sudac</w:t>
      </w:r>
    </w:p>
    <w:p w:rsidRDefault="009B34AC" w:rsidP="009B34AC" w:rsidR="009B34AC" w:rsidRPr="009B34AC">
      <w:pPr>
        <w:jc w:val="both"/>
      </w:pPr>
      <w:r w:rsidRPr="009B34AC">
        <w:t xml:space="preserve">                                                                                                 Vera Jelenović </w:t>
      </w:r>
    </w:p>
    <w:p w:rsidRDefault="009B34AC" w:rsidP="009B34AC" w:rsidR="009B34AC" w:rsidRPr="009B34AC">
      <w:pPr>
        <w:jc w:val="both"/>
      </w:pPr>
    </w:p>
    <w:p w:rsidRDefault="009B34AC" w:rsidP="009B34AC" w:rsidR="009B34AC" w:rsidRPr="009B34AC">
      <w:pPr>
        <w:jc w:val="both"/>
      </w:pPr>
    </w:p>
    <w:p w:rsidRDefault="009B34AC" w:rsidP="009B34AC" w:rsidR="009B34AC" w:rsidRPr="009B34AC"/>
    <w:p w:rsidRDefault="009B34AC" w:rsidP="009B34AC" w:rsidR="009B34AC" w:rsidRPr="009B34AC"/>
    <w:p w:rsidRDefault="004F6C16" w:rsidR="004F6C16" w:rsidRPr="009B34AC"/>
    <w:sectPr w:rsidR="004F6C16" w:rsidRPr="009B34AC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DF5" w:rsidP="009B34AC" w:rsidR="00C26DF5">
      <w:r>
        <w:separator/>
      </w:r>
    </w:p>
  </w:endnote>
  <w:endnote w:id="0" w:type="continuationSeparator">
    <w:p w:rsidRDefault="00C26DF5" w:rsidP="009B34AC" w:rsidR="00C26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B8D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02115" w:rsidR="00BF6D7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B8D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211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115" w:rsidR="00BF6D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DF5" w:rsidP="009B34AC" w:rsidR="00C26DF5">
      <w:r>
        <w:separator/>
      </w:r>
    </w:p>
  </w:footnote>
  <w:footnote w:id="0" w:type="continuationSeparator">
    <w:p w:rsidRDefault="00C26DF5" w:rsidP="009B34AC" w:rsidR="00C26D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B8D" w:rsidP="000A6270" w:rsidR="000A6270">
    <w:pPr>
      <w:jc w:val="right"/>
    </w:pP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  <w:t>Posl.br. 14 St-</w:t>
    </w:r>
    <w:r>
      <w:t>765/2013</w:t>
    </w:r>
    <w:r w:rsidR="008732CF">
      <w:t>-113</w:t>
    </w:r>
  </w:p>
  <w:p w:rsidRDefault="008732CF" w:rsidP="000A6270" w:rsidR="008732CF" w:rsidRPr="000D3EAC">
    <w:pPr>
      <w:jc w:val="right"/>
    </w:pPr>
  </w:p>
  <w:p w:rsidRDefault="00602115" w:rsidR="000A6270" w:rsidRPr="000D3EA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34AC"/>
    <w:rsid w:val="00084C43"/>
    <w:rsid w:val="001C3B8D"/>
    <w:rsid w:val="00267BBB"/>
    <w:rsid w:val="003541B1"/>
    <w:rsid w:val="004F6C16"/>
    <w:rsid w:val="00520689"/>
    <w:rsid w:val="00602115"/>
    <w:rsid w:val="0076139A"/>
    <w:rsid w:val="007B6D04"/>
    <w:rsid w:val="00836506"/>
    <w:rsid w:val="008732CF"/>
    <w:rsid w:val="00942A0F"/>
    <w:rsid w:val="009B34AC"/>
    <w:rsid w:val="00AA43BC"/>
    <w:rsid w:val="00AF0A5D"/>
    <w:rsid w:val="00B93FF3"/>
    <w:rsid w:val="00BA3EB5"/>
    <w:rsid w:val="00C17835"/>
    <w:rsid w:val="00C26DF5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34AC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34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B34A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34AC"/>
  </w:style>
  <w:style w:styleId="Uvuenotijeloteksta" w:type="paragraph">
    <w:name w:val="Body Text Indent"/>
    <w:basedOn w:val="Normal"/>
    <w:link w:val="UvuenotijelotekstaChar"/>
    <w:rsid w:val="009B34AC"/>
    <w:pPr>
      <w:ind w:firstLine="720"/>
      <w:jc w:val="both"/>
    </w:pPr>
    <w:rPr>
      <w:szCs w:val="20"/>
    </w:rPr>
  </w:style>
  <w:style w:customStyle="true" w:styleId="UvuenotijelotekstaChar" w:type="character">
    <w:name w:val="Uvučeno tijelo teksta Char"/>
    <w:basedOn w:val="Zadanifontodlomka"/>
    <w:link w:val="Uvuenotijeloteksta"/>
    <w:rsid w:val="009B34AC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B34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34AC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34AC"/>
    <w:pPr>
      <w:ind w:left="708"/>
    </w:pPr>
    <w:rPr>
      <w:rFonts w:hAnsi="Arial" w:ascii="Arial"/>
      <w:b/>
      <w:lang w:eastAsia="en-US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34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34A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21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11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11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11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11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34AC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34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B34A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34AC"/>
  </w:style>
  <w:style w:styleId="Uvuenotijeloteksta" w:type="paragraph">
    <w:name w:val="Body Text Indent"/>
    <w:basedOn w:val="Normal"/>
    <w:link w:val="UvuenotijelotekstaChar"/>
    <w:rsid w:val="009B34AC"/>
    <w:pPr>
      <w:ind w:firstLine="720"/>
      <w:jc w:val="both"/>
    </w:pPr>
    <w:rPr>
      <w:szCs w:val="20"/>
    </w:rPr>
  </w:style>
  <w:style w:customStyle="1" w:styleId="UvuenotijelotekstaChar" w:type="character">
    <w:name w:val="Uvučeno tijelo teksta Char"/>
    <w:basedOn w:val="Zadanifontodlomka"/>
    <w:link w:val="Uvuenotijeloteksta"/>
    <w:rsid w:val="009B34AC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B34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34AC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34AC"/>
    <w:pPr>
      <w:ind w:left="708"/>
    </w:pPr>
    <w:rPr>
      <w:rFonts w:ascii="Arial" w:hAnsi="Arial"/>
      <w:b/>
      <w:lang w:eastAsia="en-US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34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34A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2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11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11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11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11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461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St-765/2013</izvorni_sadrzaj>
    <derivirana_varijabla naziv="DomainObject.Predmet.OznakaBroj_1">St-765/2013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AUTOCENTAR INTEGRA d.o.o.  Rijeka</izvorni_sadrzaj>
    <derivirana_varijabla naziv="DomainObject.Predmet.ProtustrankaFormated_1">  AUTOCENTAR INTEGRA d.o.o.  Rijeka</derivirana_varijabla>
  </DomainObject.Predmet.ProtustrankaFormated>
  <DomainObject.Predmet.ProtustrankaFormatedOIB>
    <izvorni_sadrzaj>  AUTOCENTAR INTEGRA d.o.o.  Rijeka, OIB 26582766207</izvorni_sadrzaj>
    <derivirana_varijabla naziv="DomainObject.Predmet.ProtustrankaFormatedOIB_1">  AUTOCENTAR INTEGRA d.o.o.  Rijeka, OIB 26582766207</derivirana_varijabla>
  </DomainObject.Predmet.ProtustrankaFormatedOIB>
  <DomainObject.Predmet.ProtustrankaFormatedWithAdress>
    <izvorni_sadrzaj> AUTOCENTAR INTEGRA d.o.o.  Rijeka, Martinkovac bb, 51 000 Rijeka</izvorni_sadrzaj>
    <derivirana_varijabla naziv="DomainObject.Predmet.ProtustrankaFormatedWithAdress_1"> AUTOCENTAR INTEGRA d.o.o.  Rijeka, Martinkovac bb, 51 000 Rijeka</derivirana_varijabla>
  </DomainObject.Predmet.ProtustrankaFormatedWithAdress>
  <DomainObject.Predmet.ProtustrankaFormatedWithAdressOIB>
    <izvorni_sadrzaj> AUTOCENTAR INTEGRA d.o.o.  Rijeka, OIB 26582766207, Martinkovac bb, 51 000 Rijeka</izvorni_sadrzaj>
    <derivirana_varijabla naziv="DomainObject.Predmet.ProtustrankaFormatedWithAdressOIB_1"> AUTOCENTAR INTEGRA d.o.o.  Rijeka, OIB 26582766207, Martinkovac bb, 51 000 Rijeka</derivirana_varijabla>
  </DomainObject.Predmet.ProtustrankaFormatedWithAdressOIB>
  <DomainObject.Predmet.ProtustrankaWithAdress>
    <izvorni_sadrzaj>AUTOCENTAR INTEGRA d.o.o.  Rijeka Martinkovac bb, 51 000 Rijeka</izvorni_sadrzaj>
    <derivirana_varijabla naziv="DomainObject.Predmet.ProtustrankaWithAdress_1">AUTOCENTAR INTEGRA d.o.o.  Rijeka Martinkovac bb, 51 000 Rijeka</derivirana_varijabla>
  </DomainObject.Predmet.ProtustrankaWithAdress>
  <DomainObject.Predmet.ProtustrankaWithAdressOIB>
    <izvorni_sadrzaj>AUTOCENTAR INTEGRA d.o.o.  Rijeka, OIB 26582766207, Martinkovac bb, 51 000 Rijeka</izvorni_sadrzaj>
    <derivirana_varijabla naziv="DomainObject.Predmet.ProtustrankaWithAdressOIB_1">AUTOCENTAR INTEGRA d.o.o.  Rijeka, OIB 26582766207, Martinkovac bb, 51 000 Rijeka</derivirana_varijabla>
  </DomainObject.Predmet.ProtustrankaWithAdressOIB>
  <DomainObject.Predmet.ProtustrankaNazivFormated>
    <izvorni_sadrzaj>AUTOCENTAR INTEGRA d.o.o.  Rijeka</izvorni_sadrzaj>
    <derivirana_varijabla naziv="DomainObject.Predmet.ProtustrankaNazivFormated_1">AUTOCENTAR INTEGRA d.o.o.  Rijeka</derivirana_varijabla>
  </DomainObject.Predmet.ProtustrankaNazivFormated>
  <DomainObject.Predmet.ProtustrankaNazivFormatedOIB>
    <izvorni_sadrzaj>AUTOCENTAR INTEGRA d.o.o.  Rijeka, OIB 26582766207</izvorni_sadrzaj>
    <derivirana_varijabla naziv="DomainObject.Predmet.ProtustrankaNazivFormatedOIB_1">AUTOCENTAR INTEGRA d.o.o.  Rijeka, OIB 26582766207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AUTOCENTAR INTEGRA d.o.o.  Rijeka</item>
    </izvorni_sadrzaj>
    <derivirana_varijabla naziv="DomainObject.Predmet.ProtuStrankaListFormated_1">
      <item>AUTOCENTAR INTEGRA d.o.o.  Rijeka</item>
    </derivirana_varijabla>
  </DomainObject.Predmet.ProtuStrankaListFormated>
  <DomainObject.Predmet.ProtuStrankaListFormatedOIB>
    <izvorni_sadrzaj>
      <item>AUTOCENTAR INTEGRA d.o.o.  Rijeka, OIB 26582766207</item>
    </izvorni_sadrzaj>
    <derivirana_varijabla naziv="DomainObject.Predmet.ProtuStrankaListFormatedOIB_1">
      <item>AUTOCENTAR INTEGRA d.o.o.  Rijeka, OIB 26582766207</item>
    </derivirana_varijabla>
  </DomainObject.Predmet.ProtuStrankaListFormatedOIB>
  <DomainObject.Predmet.ProtuStrankaListFormatedWithAdress>
    <izvorni_sadrzaj>
      <item>AUTOCENTAR INTEGRA d.o.o.  Rijeka, Martinkovac bb, 51 000 Rijeka</item>
    </izvorni_sadrzaj>
    <derivirana_varijabla naziv="DomainObject.Predmet.ProtuStrankaListFormatedWithAdress_1">
      <item>AUTOCENTAR INTEGRA d.o.o.  Rijeka, Martinkovac bb, 51 000 Rijeka</item>
    </derivirana_varijabla>
  </DomainObject.Predmet.ProtuStrankaListFormatedWithAdress>
  <DomainObject.Predmet.ProtuStrankaListFormatedWithAdressOIB>
    <izvorni_sadrzaj>
      <item>AUTOCENTAR INTEGRA d.o.o.  Rijeka, OIB 26582766207, Martinkovac bb, 51 000 Rijeka</item>
    </izvorni_sadrzaj>
    <derivirana_varijabla naziv="DomainObject.Predmet.ProtuStrankaListFormatedWithAdressOIB_1">
      <item>AUTOCENTAR INTEGRA d.o.o.  Rijeka, OIB 26582766207, Martinkovac bb, 51 000 Rijeka</item>
    </derivirana_varijabla>
  </DomainObject.Predmet.ProtuStrankaListFormatedWithAdressOIB>
  <DomainObject.Predmet.ProtuStrankaListNazivFormated>
    <izvorni_sadrzaj>
      <item>AUTOCENTAR INTEGRA d.o.o.  Rijeka</item>
    </izvorni_sadrzaj>
    <derivirana_varijabla naziv="DomainObject.Predmet.ProtuStrankaListNazivFormated_1">
      <item>AUTOCENTAR INTEGRA d.o.o.  Rijeka</item>
    </derivirana_varijabla>
  </DomainObject.Predmet.ProtuStrankaListNazivFormated>
  <DomainObject.Predmet.ProtuStrankaListNazivFormatedOIB>
    <izvorni_sadrzaj>
      <item>AUTOCENTAR INTEGRA d.o.o.  Rijeka, OIB 26582766207</item>
    </izvorni_sadrzaj>
    <derivirana_varijabla naziv="DomainObject.Predmet.ProtuStrankaListNazivFormatedOIB_1">
      <item>AUTOCENTAR INTEGRA d.o.o.  Rijeka, OIB 26582766207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AUTOCENTAR INTEGRA d.o.o.  Rijeka</izvorni_sadrzaj>
    <derivirana_varijabla naziv="DomainObject.Predmet.ProtustrankaIDrugi_1">AUTOCENTAR INTEGRA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AUTOCENTAR INTEGRA d.o.o.  Rijeka, OIB 26582766207, Martinkovac bb, 51 000 Rijeka</izvorni_sadrzaj>
    <derivirana_varijabla naziv="DomainObject.Predmet.ProtustrankaIDrugiAdressOIB_1">AUTOCENTAR INTEGRA d.o.o.  Rijeka, OIB 26582766207, Martinkovac bb,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AUTOCENTAR INTEGRA d.o.o.  Rijeka</item>
    </izvorni_sadrzaj>
    <derivirana_varijabla naziv="DomainObject.Predmet.SudioniciListNaziv_1">
      <item>FINA  Rijeka</item>
      <item>AUTOCENTAR INTEGRA d.o.o.  Rijeka</item>
    </derivirana_varijabla>
  </DomainObject.Predmet.SudioniciListNaziv>
  <DomainObject.Predmet.SudioniciListAdressOIB>
    <izvorni_sadrzaj>
      <item>FINA  Rijeka, OIB 85821130368, Frana Kurelca 8,51 000 Rijeka</item>
      <item>AUTOCENTAR INTEGRA d.o.o.  Rijeka, OIB 26582766207, Martinkovac bb,51 000 Rijeka</item>
    </izvorni_sadrzaj>
    <derivirana_varijabla naziv="DomainObject.Predmet.SudioniciListAdressOIB_1">
      <item>FINA  Rijeka, OIB 85821130368, Frana Kurelca 8,51 000 Rijeka</item>
      <item>AUTOCENTAR INTEGRA d.o.o.  Rijeka, OIB 26582766207, Martinkovac bb,51 000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26582766207</item>
    </izvorni_sadrzaj>
    <derivirana_varijabla naziv="DomainObject.Predmet.SudioniciListNazivOIB_1">
      <item>, OIB 85821130368</item>
      <item>, OIB 26582766207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1907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2017-09-25T12:39:00Z</dcterms:created>
  <dc:creator>Vera Jelenović</dc:creator>
  <cp:lastModifiedBy>Danijela Fumić</cp:lastModifiedBy>
  <cp:lastPrinted>2017-09-25T12:39:00Z</cp:lastPrinted>
  <dcterms:modified xmlns:xsi="http://www.w3.org/2001/XMLSchema-instance" xsi:type="dcterms:W3CDTF">2017-09-25T12:42:00Z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