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6a88" w14:paraId="1816a88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492254">
        <w:rPr>
          <w:rStyle w:val="Strong"/>
          <w:b w:val="false"/>
        </w:rPr>
        <w:t>4</w:t>
      </w:r>
      <w:r w:rsidR="0046331B">
        <w:rPr>
          <w:rStyle w:val="Strong"/>
          <w:b w:val="false"/>
        </w:rPr>
        <w:t>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6331B">
        <w:t>SCHACHINGER  LOGISTIKA</w:t>
      </w:r>
      <w:r w:rsidR="00492254">
        <w:t xml:space="preserve"> </w:t>
      </w:r>
      <w:r w:rsidR="0046331B">
        <w:t>društvo s ograničenom odogvornošću za usluge i otpremništvo</w:t>
      </w:r>
      <w:r w:rsidR="00492254">
        <w:t xml:space="preserve">, </w:t>
      </w:r>
      <w:r w:rsidR="0046331B">
        <w:t>Darda</w:t>
      </w:r>
      <w:r w:rsidR="00492254">
        <w:t xml:space="preserve">, </w:t>
      </w:r>
      <w:r w:rsidR="0046331B">
        <w:t>Kudeljara bb</w:t>
      </w:r>
      <w:r w:rsidR="00492254">
        <w:t>,</w:t>
      </w:r>
      <w:r w:rsidR="00C111D8">
        <w:t xml:space="preserve"> MBS: 030</w:t>
      </w:r>
      <w:r w:rsidR="0046331B">
        <w:t>089414</w:t>
      </w:r>
      <w:r w:rsidR="00C111D8">
        <w:t xml:space="preserve">, OIB: </w:t>
      </w:r>
      <w:r w:rsidR="0046331B">
        <w:t>43166951547</w:t>
      </w:r>
      <w:r w:rsidR="00492254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6331B">
        <w:t>16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6331B">
        <w:t>SCHACHINGER  LOGISTIKA društvo s ograničenom odogvornošću za usluge i otpremništvo, Darda, Kudeljara bb, MBS: 030089414, OIB: 43166951547</w:t>
      </w:r>
      <w:r w:rsidR="00492254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6331B">
        <w:t>779.566.03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6331B">
        <w:t>Peter Overkamp, Austrija, A-4020 Linz, Piringerhofstrasse 6/3/7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92254">
        <w:t>4</w:t>
      </w:r>
      <w:r w:rsidR="0046331B">
        <w:t>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6331B">
        <w:t>16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46331B">
        <w:t>5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C111D8" w:rsidR="00C111D8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182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F4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2F41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2F41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1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1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F4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2F41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2F41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1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1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SCHACHINGER LOGISTIKA društvo s ograničenom odgovornošću za usluge otpremništva</izvorni_sadrzaj>
    <derivirana_varijabla naziv="DomainObject.Predmet.ProtustrankaFormated_1">  SCHACHINGER LOGISTIKA društvo s ograničenom odgovornošću za usluge otpremništva</derivirana_varijabla>
  </DomainObject.Predmet.ProtustrankaFormated>
  <DomainObject.Predmet.ProtustrankaFormatedOIB>
    <izvorni_sadrzaj>  SCHACHINGER LOGISTIKA društvo s ograničenom odgovornošću za usluge otpremništva, OIB 43166951547</izvorni_sadrzaj>
    <derivirana_varijabla naziv="DomainObject.Predmet.ProtustrankaFormatedOIB_1">  SCHACHINGER LOGISTIKA društvo s ograničenom odgovornošću za usluge otpremništva, OIB 43166951547</derivirana_varijabla>
  </DomainObject.Predmet.ProtustrankaFormatedOIB>
  <DomainObject.Predmet.ProtustrankaFormatedWithAdress>
    <izvorni_sadrzaj> SCHACHINGER LOGISTIKA društvo s ograničenom odgovornošću za usluge otpremništva, Kudeljara bb, 31326 Darda</izvorni_sadrzaj>
    <derivirana_varijabla naziv="DomainObject.Predmet.ProtustrankaFormatedWithAdress_1"> SCHACHINGER LOGISTIKA društvo s ograničenom odgovornošću za usluge otpremništva, Kudeljara bb, 31326 Darda</derivirana_varijabla>
  </DomainObject.Predmet.ProtustrankaFormatedWithAdress>
  <DomainObject.Predmet.ProtustrankaFormatedWithAdressOIB>
    <izvorni_sadrzaj> SCHACHINGER LOGISTIKA društvo s ograničenom odgovornošću za usluge otpremništva, OIB 43166951547, Kudeljara bb, 31326 Darda</izvorni_sadrzaj>
    <derivirana_varijabla naziv="DomainObject.Predmet.ProtustrankaFormatedWithAdressOIB_1"> SCHACHINGER LOGISTIKA društvo s ograničenom odgovornošću za usluge otpremništva, OIB 43166951547, Kudeljara bb, 31326 Darda</derivirana_varijabla>
  </DomainObject.Predmet.ProtustrankaFormatedWithAdressOIB>
  <DomainObject.Predmet.ProtustrankaWithAdress>
    <izvorni_sadrzaj>SCHACHINGER LOGISTIKA društvo s ograničenom odgovornošću za usluge otpremništva Kudeljara bb, 31326 Darda</izvorni_sadrzaj>
    <derivirana_varijabla naziv="DomainObject.Predmet.ProtustrankaWithAdress_1">SCHACHINGER LOGISTIKA društvo s ograničenom odgovornošću za usluge otpremništva Kudeljara bb, 31326 Darda</derivirana_varijabla>
  </DomainObject.Predmet.ProtustrankaWithAdress>
  <DomainObject.Predmet.ProtustrankaWithAdressOIB>
    <izvorni_sadrzaj>SCHACHINGER LOGISTIKA društvo s ograničenom odgovornošću za usluge otpremništva, OIB 43166951547, Kudeljara bb, 31326 Darda</izvorni_sadrzaj>
    <derivirana_varijabla naziv="DomainObject.Predmet.ProtustrankaWithAdressOIB_1">SCHACHINGER LOGISTIKA društvo s ograničenom odgovornošću za usluge otpremništva, OIB 43166951547, Kudeljara bb, 31326 Darda</derivirana_varijabla>
  </DomainObject.Predmet.ProtustrankaWithAdressOIB>
  <DomainObject.Predmet.ProtustrankaNazivFormated>
    <izvorni_sadrzaj>SCHACHINGER LOGISTIKA društvo s ograničenom odgovornošću za usluge otpremništva</izvorni_sadrzaj>
    <derivirana_varijabla naziv="DomainObject.Predmet.ProtustrankaNazivFormated_1">SCHACHINGER LOGISTIKA društvo s ograničenom odgovornošću za usluge otpremništva</derivirana_varijabla>
  </DomainObject.Predmet.ProtustrankaNazivFormated>
  <DomainObject.Predmet.ProtustrankaNazivFormatedOIB>
    <izvorni_sadrzaj>SCHACHINGER LOGISTIKA društvo s ograničenom odgovornošću za usluge otpremništva, OIB 43166951547</izvorni_sadrzaj>
    <derivirana_varijabla naziv="DomainObject.Predmet.ProtustrankaNazivFormatedOIB_1">SCHACHINGER LOGISTIKA društvo s ograničenom odgovornošću za usluge otpremništva, OIB 43166951547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SCHACHINGER LOGISTIKA društvo s ograničenom odgovornošću za usluge otpremništva</item>
    </izvorni_sadrzaj>
    <derivirana_varijabla naziv="DomainObject.Predmet.ProtuStrankaListFormated_1">
      <item>SCHACHINGER LOGISTIKA društvo s ograničenom odgovornošću za usluge otpremništva</item>
    </derivirana_varijabla>
  </DomainObject.Predmet.ProtuStrankaListFormated>
  <DomainObject.Predmet.ProtuStrankaListFormatedOIB>
    <izvorni_sadrzaj>
      <item>SCHACHINGER LOGISTIKA društvo s ograničenom odgovornošću za usluge otpremništva, OIB 43166951547</item>
    </izvorni_sadrzaj>
    <derivirana_varijabla naziv="DomainObject.Predmet.ProtuStrankaListFormatedOIB_1">
      <item>SCHACHINGER LOGISTIKA društvo s ograničenom odgovornošću za usluge otpremništva, OIB 43166951547</item>
    </derivirana_varijabla>
  </DomainObject.Predmet.ProtuStrankaListFormatedOIB>
  <DomainObject.Predmet.ProtuStrankaListFormatedWithAdress>
    <izvorni_sadrzaj>
      <item>SCHACHINGER LOGISTIKA društvo s ograničenom odgovornošću za usluge otpremništva, Kudeljara bb, 31326 Darda</item>
    </izvorni_sadrzaj>
    <derivirana_varijabla naziv="DomainObject.Predmet.ProtuStrankaListFormatedWithAdress_1">
      <item>SCHACHINGER LOGISTIKA društvo s ograničenom odgovornošću za usluge otpremništva, Kudeljara bb, 31326 Darda</item>
    </derivirana_varijabla>
  </DomainObject.Predmet.ProtuStrankaListFormatedWithAdress>
  <DomainObject.Predmet.ProtuStrankaListFormatedWithAdressOIB>
    <izvorni_sadrzaj>
      <item>SCHACHINGER LOGISTIKA društvo s ograničenom odgovornošću za usluge otpremništva, OIB 43166951547, Kudeljara bb, 31326 Darda</item>
    </izvorni_sadrzaj>
    <derivirana_varijabla naziv="DomainObject.Predmet.ProtuStrankaListFormatedWithAdressOIB_1">
      <item>SCHACHINGER LOGISTIKA društvo s ograničenom odgovornošću za usluge otpremništva, OIB 43166951547, Kudeljara bb, 31326 Darda</item>
    </derivirana_varijabla>
  </DomainObject.Predmet.ProtuStrankaListFormatedWithAdressOIB>
  <DomainObject.Predmet.ProtuStrankaListNazivFormated>
    <izvorni_sadrzaj>
      <item>SCHACHINGER LOGISTIKA društvo s ograničenom odgovornošću za usluge otpremništva</item>
    </izvorni_sadrzaj>
    <derivirana_varijabla naziv="DomainObject.Predmet.ProtuStrankaListNazivFormated_1">
      <item>SCHACHINGER LOGISTIKA društvo s ograničenom odgovornošću za usluge otpremništva</item>
    </derivirana_varijabla>
  </DomainObject.Predmet.ProtuStrankaListNazivFormated>
  <DomainObject.Predmet.ProtuStrankaListNazivFormatedOIB>
    <izvorni_sadrzaj>
      <item>SCHACHINGER LOGISTIKA društvo s ograničenom odgovornošću za usluge otpremništva, OIB 43166951547</item>
    </izvorni_sadrzaj>
    <derivirana_varijabla naziv="DomainObject.Predmet.ProtuStrankaListNazivFormatedOIB_1">
      <item>SCHACHINGER LOGISTIKA društvo s ograničenom odgovornošću za usluge otpremništva, OIB 43166951547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SCHACHINGER LOGISTIKA društvo s ograničenom odgovornošću za usluge otpremništva</izvorni_sadrzaj>
    <derivirana_varijabla naziv="DomainObject.Predmet.ProtustrankaIDrugi_1">SCHACHINGER LOGISTIKA društvo s ograničenom odgovornošću za usluge otpremništva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SCHACHINGER LOGISTIKA društvo s ograničenom odgovornošću za usluge otpremništva, OIB 43166951547, Kudeljara bb, 31326 Darda</izvorni_sadrzaj>
    <derivirana_varijabla naziv="DomainObject.Predmet.ProtustrankaIDrugiAdressOIB_1">SCHACHINGER LOGISTIKA društvo s ograničenom odgovornošću za usluge otpremništva, OIB 43166951547, Kudeljara bb,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SCHACHINGER LOGISTIKA društvo s ograničenom odgovornošću za usluge otpremništva</item>
    </izvorni_sadrzaj>
    <derivirana_varijabla naziv="DomainObject.Predmet.SudioniciListNaziv_1">
      <item>FINA RC OSIJEK</item>
      <item>SCHACHINGER LOGISTIKA društvo s ograničenom odgovornošću za usluge otpremništva</item>
    </derivirana_varijabla>
  </DomainObject.Predmet.SudioniciListNaziv>
  <DomainObject.Predmet.SudioniciListAdressOIB>
    <izvorni_sadrzaj>
      <item>FINA RC OSIJEK, OIB 85821130368</item>
      <item>SCHACHINGER LOGISTIKA društvo s ograničenom odgovornošću za usluge otpremništva, OIB 43166951547, Kudeljara bb,31326 Darda</item>
    </izvorni_sadrzaj>
    <derivirana_varijabla naziv="DomainObject.Predmet.SudioniciListAdressOIB_1">
      <item>FINA RC OSIJEK, OIB 85821130368</item>
      <item>SCHACHINGER LOGISTIKA društvo s ograničenom odgovornošću za usluge otpremništva, OIB 43166951547, Kudeljara bb,31326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43166951547</item>
    </izvorni_sadrzaj>
    <derivirana_varijabla naziv="DomainObject.Predmet.SudioniciListNazivOIB_1">
      <item>, OIB 85821130368</item>
      <item>, OIB 43166951547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6CD75-B9E5-46F7-A1F0-6CB508654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2163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2017-02-16T07:49:00Z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2017-02-16T07:50:00Z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