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ab36" w14:paraId="b23ab36" w:rsidRDefault="00F04273" w:rsidP="00910611" w:rsidR="00F042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273" w:rsidP="00910611" w:rsidR="00F04273">
      <w:r>
        <w:rPr>
          <w:rFonts w:eastAsia="MS Mincho"/>
        </w:rPr>
        <w:t>REPUBLIKA HRVATSKA</w:t>
      </w:r>
    </w:p>
    <w:p w:rsidRDefault="00F04273" w:rsidP="00910611" w:rsidR="00F04273">
      <w:r>
        <w:rPr>
          <w:rFonts w:eastAsia="MS Mincho"/>
        </w:rPr>
        <w:t>TRGOVAČKI SUD U RIJECI</w:t>
      </w:r>
    </w:p>
    <w:p w:rsidRDefault="00F04273" w:rsidR="00F042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4273" w:rsidP="00910611" w:rsidR="00F04273" w:rsidRPr="00910611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112F3F" w:rsidRPr="00112F3F">
        <w:rPr>
          <w:b/>
        </w:rPr>
        <w:t>HIT MARINA d.o.o. Novi Vinodolski, Mel bb</w:t>
      </w:r>
      <w:r w:rsidRPr="00BB52A2">
        <w:rPr>
          <w:b/>
        </w:rPr>
        <w:t xml:space="preserve">, </w:t>
      </w:r>
      <w:r w:rsidRPr="00BB52A2">
        <w:t xml:space="preserve">dana </w:t>
      </w:r>
      <w:r w:rsidR="00112F3F">
        <w:t>29. listopada</w:t>
      </w:r>
      <w:r w:rsidR="004302D2">
        <w:t xml:space="preserve"> </w:t>
      </w:r>
      <w:r w:rsidRPr="00BB52A2">
        <w:t>2015.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112F3F" w:rsidP="00D5144B" w:rsidR="00112F3F">
      <w:pPr>
        <w:jc w:val="both"/>
      </w:pPr>
      <w:r>
        <w:t>I.</w:t>
      </w:r>
      <w:r w:rsidR="00D5144B"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="00D5144B" w:rsidRPr="00E31274">
        <w:t xml:space="preserve"> 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>
        <w:rPr>
          <w:b/>
        </w:rPr>
        <w:t>162/10-464</w:t>
      </w:r>
      <w:r w:rsidR="00BB52A2">
        <w:t xml:space="preserve"> od</w:t>
      </w:r>
      <w:r w:rsidR="004364AA" w:rsidRPr="00E31274">
        <w:t xml:space="preserve"> </w:t>
      </w:r>
      <w:r>
        <w:t>23</w:t>
      </w:r>
      <w:r w:rsidR="00BB52A2">
        <w:t xml:space="preserve">. </w:t>
      </w:r>
      <w:r w:rsidR="004302D2">
        <w:t xml:space="preserve">listopada </w:t>
      </w:r>
      <w:r w:rsidR="00F571DC" w:rsidRPr="00E31274">
        <w:t>201</w:t>
      </w:r>
      <w:r>
        <w:t>5</w:t>
      </w:r>
      <w:r w:rsidR="00FF6984" w:rsidRPr="00E31274">
        <w:t>.</w:t>
      </w:r>
      <w:r>
        <w:t xml:space="preserve"> godine </w:t>
      </w:r>
      <w:r w:rsidR="00AE42B4">
        <w:t xml:space="preserve">na stranici </w:t>
      </w:r>
      <w:r>
        <w:t>prvoj:</w:t>
      </w:r>
    </w:p>
    <w:p w:rsidRDefault="00112F3F" w:rsidP="00D5144B" w:rsidR="00112F3F">
      <w:pPr>
        <w:jc w:val="both"/>
      </w:pPr>
      <w:r>
        <w:tab/>
        <w:t>-</w:t>
      </w:r>
      <w:r w:rsidR="00AE42B4">
        <w:t xml:space="preserve"> </w:t>
      </w:r>
      <w:r>
        <w:t xml:space="preserve">u točki I. izreke, redak prvi tako da umjesto "Palenjak" </w:t>
      </w:r>
    </w:p>
    <w:p w:rsidRDefault="00112F3F" w:rsidP="00D5144B" w:rsidR="00112F3F">
      <w:pPr>
        <w:jc w:val="both"/>
      </w:pPr>
      <w:r>
        <w:tab/>
        <w:t xml:space="preserve">- u točki II. izreke, redak prvi tako da umjesto "Palenjak" </w:t>
      </w:r>
    </w:p>
    <w:p w:rsidRDefault="00112F3F" w:rsidP="00D5144B" w:rsidR="00112F3F">
      <w:pPr>
        <w:jc w:val="both"/>
      </w:pPr>
      <w:r>
        <w:tab/>
        <w:t xml:space="preserve">- u točki III. izreke, redak drugi tako da umjesto "Palenjak" </w:t>
      </w:r>
    </w:p>
    <w:p w:rsidRDefault="00112F3F" w:rsidP="00D5144B" w:rsidR="00112F3F">
      <w:pPr>
        <w:jc w:val="both"/>
      </w:pPr>
      <w:r>
        <w:tab/>
        <w:t>treba pisati "Palanjek".</w:t>
      </w:r>
    </w:p>
    <w:p w:rsidRDefault="00112F3F" w:rsidP="00D5144B" w:rsidR="00112F3F">
      <w:pPr>
        <w:jc w:val="both"/>
      </w:pPr>
    </w:p>
    <w:p w:rsidRDefault="00112F3F" w:rsidP="00D5144B" w:rsidR="00112F3F">
      <w:pPr>
        <w:jc w:val="both"/>
      </w:pPr>
      <w:r>
        <w:t>II.</w:t>
      </w:r>
      <w:r>
        <w:tab/>
      </w:r>
      <w:r w:rsidRPr="00E31274">
        <w:t>Ispravlja se rješenj</w:t>
      </w:r>
      <w:r>
        <w:t>e</w:t>
      </w:r>
      <w:r w:rsidRPr="00E31274">
        <w:t xml:space="preserve"> ovog</w:t>
      </w:r>
      <w:r>
        <w:t>a</w:t>
      </w:r>
      <w:r w:rsidRPr="00E31274">
        <w:t xml:space="preserve"> suda posl.br. </w:t>
      </w:r>
      <w:r w:rsidRPr="00BB52A2">
        <w:rPr>
          <w:b/>
        </w:rPr>
        <w:t>15 St-</w:t>
      </w:r>
      <w:r>
        <w:rPr>
          <w:b/>
        </w:rPr>
        <w:t>162/10-464</w:t>
      </w:r>
      <w:r>
        <w:t xml:space="preserve"> od</w:t>
      </w:r>
      <w:r w:rsidRPr="00E31274">
        <w:t xml:space="preserve"> </w:t>
      </w:r>
      <w:r>
        <w:t xml:space="preserve">23. listopada </w:t>
      </w:r>
      <w:r w:rsidRPr="00E31274">
        <w:t>201</w:t>
      </w:r>
      <w:r>
        <w:t>5</w:t>
      </w:r>
      <w:r w:rsidRPr="00E31274">
        <w:t>.</w:t>
      </w:r>
      <w:r>
        <w:t xml:space="preserve"> godine na stranici četvrtoj, u obrazloženju, drugi pasus, redak </w:t>
      </w:r>
      <w:r w:rsidR="009D095E">
        <w:t xml:space="preserve">drugi, </w:t>
      </w:r>
      <w:r>
        <w:t>tako da umjesto "Palenjak" treba pisati "Palanjek".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112F3F">
        <w:t>162/10-464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112F3F">
        <w:t>23</w:t>
      </w:r>
      <w:r w:rsidR="004302D2">
        <w:t>.</w:t>
      </w:r>
      <w:r w:rsidR="00BB52A2">
        <w:t xml:space="preserve"> </w:t>
      </w:r>
      <w:r w:rsidR="004302D2">
        <w:t>listopada</w:t>
      </w:r>
      <w:r w:rsidR="00F571DC" w:rsidRPr="00E31274">
        <w:t xml:space="preserve"> 201</w:t>
      </w:r>
      <w:r w:rsidR="00E31274">
        <w:t>5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112F3F">
        <w:t>29. listopada</w:t>
      </w:r>
      <w:r w:rsidR="00F571DC" w:rsidRPr="00E31274">
        <w:t xml:space="preserve"> 201</w:t>
      </w:r>
      <w:r w:rsidR="00E31274">
        <w:t>5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112F3F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667199">
        <w:t xml:space="preserve"> </w:t>
      </w:r>
      <w:r w:rsidR="00112F3F">
        <w:t xml:space="preserve"> </w:t>
      </w:r>
      <w:r w:rsidR="00667199" w:rsidRPr="00737DD5">
        <w:t xml:space="preserve"> </w:t>
      </w:r>
      <w:r w:rsidR="00BB52A2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A50178" w:rsidRPr="00E31274">
      <w:pPr>
        <w:jc w:val="both"/>
        <w:rPr>
          <w:sz w:val="20"/>
          <w:szCs w:val="20"/>
        </w:rPr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2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162/10-495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F7228"/>
    <w:rsid w:val="00357717"/>
    <w:rsid w:val="00387D25"/>
    <w:rsid w:val="003C0557"/>
    <w:rsid w:val="00427A29"/>
    <w:rsid w:val="004302D2"/>
    <w:rsid w:val="004364AA"/>
    <w:rsid w:val="00627A71"/>
    <w:rsid w:val="00667199"/>
    <w:rsid w:val="006E5449"/>
    <w:rsid w:val="00735F23"/>
    <w:rsid w:val="00894211"/>
    <w:rsid w:val="0090539B"/>
    <w:rsid w:val="009526C6"/>
    <w:rsid w:val="009538AF"/>
    <w:rsid w:val="00986068"/>
    <w:rsid w:val="009B46DE"/>
    <w:rsid w:val="009D095E"/>
    <w:rsid w:val="00A50178"/>
    <w:rsid w:val="00AE42B4"/>
    <w:rsid w:val="00B32FDA"/>
    <w:rsid w:val="00BB1564"/>
    <w:rsid w:val="00BB52A2"/>
    <w:rsid w:val="00BF763A"/>
    <w:rsid w:val="00C70229"/>
    <w:rsid w:val="00D02005"/>
    <w:rsid w:val="00D03A40"/>
    <w:rsid w:val="00D442D0"/>
    <w:rsid w:val="00D5144B"/>
    <w:rsid w:val="00E31274"/>
    <w:rsid w:val="00E855D0"/>
    <w:rsid w:val="00F0427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4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2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2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2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2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04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42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4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2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2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2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2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04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42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St-162/2010-495</izvorni_sadrzaj>
    <derivirana_varijabla naziv="DomainObject.Oznaka_1">St-162/2010-495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Sanja Gelić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Sanja Gelić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St-162/2010-495</izvorni_sadrzaj>
    <derivirana_varijabla naziv="DomainObject.PoslovniBrojDokumenta_1">St-162/2010-495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Sanja Gelić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Sanja Gelić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1341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2015-10-29T13:34:00Z</dcterms:created>
  <dc:creator>dcmelik</dc:creator>
  <cp:lastModifiedBy>Jasna Radulović</cp:lastModifiedBy>
  <cp:lastPrinted>2015-10-29T13:42:00Z</cp:lastPrinted>
  <dcterms:modified xmlns:xsi="http://www.w3.org/2001/XMLSchema-instance" xsi:type="dcterms:W3CDTF">2015-10-29T13:43:00Z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St-162/2010-495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