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3370"/>
        <w:tblInd w:type="dxa" w:w="93"/>
        <w:tblLook w:val="04A0" w:noVBand="1" w:noHBand="0" w:lastColumn="0" w:firstColumn="1" w:lastRow="0" w:firstRow="1"/>
      </w:tblPr>
      <w:tblGrid>
        <w:gridCol w:w="3370"/>
      </w:tblGrid>
      <w:tr w:rsidTr="005B0E66" w:rsidR="00E2567B" w:rsidRPr="00E01A9A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C0C9A" w:rsidP="005B0E66" w:rsidR="00E2567B" w:rsidRPr="00E01A9A">
            <w:pPr>
              <w:rPr>
                <w:rFonts w:cs="Calibri" w:hAnsi="Calibri" w:ascii="Calibri"/>
                <w:b/>
                <w:bCs/>
                <w:sz w:val="22"/>
                <w:szCs w:val="22"/>
              </w:rPr>
            </w:pPr>
            <w:bookmarkStart w:name="_GoBack" w:id="0"/>
            <w:bookmarkEnd w:id="0"/>
            <w:r w:rsidRPr="00E01A9A">
              <w:rPr>
                <w:rFonts w:cs="Calibri" w:hAnsi="Calibri" w:ascii="Calibri"/>
                <w:b/>
                <w:bCs/>
                <w:sz w:val="22"/>
                <w:szCs w:val="22"/>
              </w:rPr>
              <w:t>MILJEČKI-RAZUM</w:t>
            </w:r>
            <w:r w:rsidR="007372D0" w:rsidRPr="00E01A9A">
              <w:rPr>
                <w:rFonts w:cs="Calibri" w:hAnsi="Calibri" w:ascii="Calibri"/>
                <w:b/>
                <w:bCs/>
                <w:sz w:val="22"/>
                <w:szCs w:val="22"/>
              </w:rPr>
              <w:t xml:space="preserve"> </w:t>
            </w:r>
            <w:r w:rsidR="00E2567B" w:rsidRPr="00E01A9A">
              <w:rPr>
                <w:rFonts w:cs="Calibri" w:hAnsi="Calibri" w:ascii="Calibri"/>
                <w:b/>
                <w:bCs/>
                <w:sz w:val="22"/>
                <w:szCs w:val="22"/>
              </w:rPr>
              <w:t xml:space="preserve"> d.o.o.</w:t>
            </w:r>
            <w:r w:rsidR="005B0E66" w:rsidRPr="00E01A9A">
              <w:rPr>
                <w:rFonts w:cs="Calibri" w:hAnsi="Calibri" w:ascii="Calibri"/>
                <w:b/>
                <w:bCs/>
                <w:sz w:val="22"/>
                <w:szCs w:val="22"/>
              </w:rPr>
              <w:t xml:space="preserve"> </w:t>
            </w:r>
            <w:r w:rsidR="00E2567B" w:rsidRPr="00E01A9A">
              <w:rPr>
                <w:rFonts w:cs="Calibri" w:hAnsi="Calibri" w:ascii="Calibri"/>
                <w:b/>
                <w:bCs/>
                <w:sz w:val="22"/>
                <w:szCs w:val="22"/>
              </w:rPr>
              <w:t>u stečaju</w:t>
            </w:r>
          </w:p>
        </w:tc>
      </w:tr>
      <w:tr w:rsidTr="005B0E66" w:rsidR="00E2567B" w:rsidRPr="00E01A9A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C0C9A" w:rsidR="000F357B" w:rsidRPr="00E01A9A">
            <w:pPr>
              <w:rPr>
                <w:rFonts w:cs="Calibri" w:hAnsi="Calibri" w:ascii="Calibri"/>
                <w:b/>
                <w:bCs/>
                <w:sz w:val="22"/>
                <w:szCs w:val="22"/>
              </w:rPr>
            </w:pPr>
            <w:r w:rsidRPr="00E01A9A">
              <w:rPr>
                <w:rFonts w:cs="Calibri" w:hAnsi="Calibri" w:ascii="Calibri"/>
                <w:b/>
                <w:bCs/>
                <w:sz w:val="22"/>
                <w:szCs w:val="22"/>
              </w:rPr>
              <w:t>Molvice, Dugava 35</w:t>
            </w:r>
          </w:p>
        </w:tc>
      </w:tr>
      <w:tr w:rsidTr="005B0E66" w:rsidR="00E2567B" w:rsidRPr="00E01A9A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D0F09" w:rsidP="00750E46" w:rsidR="00E2567B" w:rsidRPr="00E01A9A">
            <w:pPr>
              <w:rPr>
                <w:rFonts w:cs="Calibri" w:hAnsi="Calibri" w:ascii="Calibri"/>
                <w:b/>
                <w:bCs/>
                <w:sz w:val="22"/>
                <w:szCs w:val="22"/>
              </w:rPr>
            </w:pPr>
            <w:r w:rsidRPr="00E01A9A">
              <w:rPr>
                <w:rFonts w:cs="Calibri" w:hAnsi="Calibri" w:ascii="Calibri"/>
                <w:b/>
                <w:bCs/>
                <w:sz w:val="22"/>
                <w:szCs w:val="22"/>
              </w:rPr>
              <w:t xml:space="preserve">OIB: </w:t>
            </w:r>
            <w:r w:rsidR="00DC0C9A" w:rsidRPr="00E01A9A">
              <w:rPr>
                <w:rFonts w:cs="Calibri" w:hAnsi="Calibri" w:ascii="Calibri"/>
                <w:b/>
                <w:bCs/>
                <w:sz w:val="22"/>
                <w:szCs w:val="22"/>
              </w:rPr>
              <w:t>38231019133</w:t>
            </w:r>
          </w:p>
        </w:tc>
      </w:tr>
    </w:tbl>
    <w:p w14:textId="7a6b848" w14:paraId="7a6b848" w:rsidRDefault="001D26E6" w:rsidP="00391EAA" w:rsidR="001D26E6" w:rsidRPr="00E01A9A">
      <w:pPr>
        <w15:collapsed w:val="false"/>
        <w:rPr>
          <w:rFonts w:cs="Calibri" w:hAnsi="Calibri" w:ascii="Calibri"/>
          <w:b/>
        </w:rPr>
      </w:pPr>
    </w:p>
    <w:p w:rsidRDefault="00DC0C9A" w:rsidP="00DC0C9A" w:rsidR="00DC0C9A" w:rsidRPr="00E01A9A">
      <w:pPr>
        <w:rPr>
          <w:rFonts w:cs="Calibri" w:hAnsi="Calibri" w:ascii="Calibri"/>
          <w:b/>
        </w:rPr>
      </w:pPr>
    </w:p>
    <w:p w:rsidRDefault="00DC0C9A" w:rsidP="00DC0C9A" w:rsidR="00DC0C9A" w:rsidRPr="00E01A9A">
      <w:pPr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 xml:space="preserve">U Zagrebu, dana </w:t>
      </w:r>
      <w:r w:rsidR="00F73246">
        <w:rPr>
          <w:rFonts w:cs="Calibri" w:hAnsi="Calibri" w:ascii="Calibri"/>
          <w:b/>
        </w:rPr>
        <w:t>18</w:t>
      </w:r>
      <w:r w:rsidRPr="00E01A9A">
        <w:rPr>
          <w:rFonts w:cs="Calibri" w:hAnsi="Calibri" w:ascii="Calibri"/>
          <w:b/>
        </w:rPr>
        <w:t>. siječnja 2019. godine</w:t>
      </w:r>
    </w:p>
    <w:p w:rsidRDefault="00DC0C9A" w:rsidP="00DC0C9A" w:rsidR="00DC0C9A" w:rsidRPr="00E01A9A">
      <w:pPr>
        <w:rPr>
          <w:rFonts w:cs="Calibri" w:hAnsi="Calibri" w:ascii="Calibri"/>
          <w:b/>
        </w:rPr>
      </w:pPr>
    </w:p>
    <w:p w:rsidRDefault="00DC0C9A" w:rsidP="00DC0C9A" w:rsidR="00DC0C9A" w:rsidRPr="00E01A9A">
      <w:pPr>
        <w:rPr>
          <w:rFonts w:cs="Calibri" w:hAnsi="Calibri" w:ascii="Calibri"/>
          <w:b/>
        </w:rPr>
      </w:pPr>
    </w:p>
    <w:p w:rsidRDefault="001D26E6" w:rsidP="00391EAA" w:rsidR="001D26E6" w:rsidRPr="00E01A9A">
      <w:pPr>
        <w:rPr>
          <w:rFonts w:cs="Calibri" w:hAnsi="Calibri" w:ascii="Calibri"/>
          <w:b/>
        </w:rPr>
      </w:pPr>
    </w:p>
    <w:p w:rsidRDefault="00630F88" w:rsidP="00DC0C9A" w:rsidR="00B35DE2" w:rsidRPr="00E01A9A">
      <w:pPr>
        <w:ind w:firstLine="720" w:left="4320"/>
        <w:jc w:val="center"/>
        <w:rPr>
          <w:rFonts w:cs="Calibri" w:hAnsi="Calibri" w:ascii="Calibri"/>
          <w:b/>
        </w:rPr>
      </w:pPr>
      <w:r>
        <w:rPr>
          <w:rFonts w:cs="Calibri" w:hAnsi="Calibri" w:ascii="Calibri"/>
          <w:b/>
        </w:rPr>
        <w:t xml:space="preserve">  </w:t>
      </w:r>
      <w:r w:rsidR="00B35DE2" w:rsidRPr="00E01A9A">
        <w:rPr>
          <w:rFonts w:cs="Calibri" w:hAnsi="Calibri" w:ascii="Calibri"/>
          <w:b/>
        </w:rPr>
        <w:t>TRGOVAČKI SUD U  ZAGREBU</w:t>
      </w:r>
    </w:p>
    <w:p w:rsidRDefault="00B35DE2" w:rsidP="00B35DE2" w:rsidR="00B35DE2" w:rsidRPr="00E01A9A">
      <w:pPr>
        <w:jc w:val="right"/>
        <w:rPr>
          <w:rFonts w:cs="Calibri" w:hAnsi="Calibri" w:ascii="Calibri"/>
          <w:b/>
        </w:rPr>
      </w:pPr>
    </w:p>
    <w:p w:rsidRDefault="00DC0C9A" w:rsidP="00DC0C9A" w:rsidR="00B35DE2" w:rsidRPr="00E01A9A">
      <w:pPr>
        <w:ind w:left="5760"/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 xml:space="preserve">  </w:t>
      </w:r>
      <w:r w:rsidR="00630F88">
        <w:rPr>
          <w:rFonts w:cs="Calibri" w:hAnsi="Calibri" w:ascii="Calibri"/>
          <w:b/>
        </w:rPr>
        <w:t xml:space="preserve">  </w:t>
      </w:r>
      <w:r w:rsidR="00B35DE2" w:rsidRPr="00E01A9A">
        <w:rPr>
          <w:rFonts w:cs="Calibri" w:hAnsi="Calibri" w:ascii="Calibri"/>
          <w:b/>
        </w:rPr>
        <w:t xml:space="preserve">Posl.br: </w:t>
      </w:r>
      <w:r w:rsidR="00276BF9" w:rsidRPr="00E01A9A">
        <w:rPr>
          <w:rFonts w:cs="Calibri" w:hAnsi="Calibri" w:ascii="Calibri"/>
          <w:b/>
        </w:rPr>
        <w:t>St-</w:t>
      </w:r>
      <w:r w:rsidR="00B35DE2" w:rsidRPr="00E01A9A">
        <w:rPr>
          <w:rFonts w:cs="Calibri" w:hAnsi="Calibri" w:ascii="Calibri"/>
          <w:b/>
        </w:rPr>
        <w:t xml:space="preserve"> </w:t>
      </w:r>
      <w:r w:rsidRPr="00E01A9A">
        <w:rPr>
          <w:rFonts w:cs="Calibri" w:hAnsi="Calibri" w:ascii="Calibri"/>
          <w:b/>
        </w:rPr>
        <w:t>6510/16</w:t>
      </w:r>
    </w:p>
    <w:p w:rsidRDefault="00B35DE2" w:rsidP="00B35DE2" w:rsidR="00B35DE2" w:rsidRPr="00E01A9A">
      <w:pPr>
        <w:jc w:val="right"/>
        <w:rPr>
          <w:rFonts w:cs="Calibri" w:hAnsi="Calibri" w:ascii="Calibri"/>
          <w:b/>
        </w:rPr>
      </w:pPr>
    </w:p>
    <w:p w:rsidRDefault="00B35DE2" w:rsidP="00DC0C9A" w:rsidR="00B35DE2" w:rsidRPr="00E01A9A">
      <w:pPr>
        <w:ind w:firstLine="720" w:left="5040"/>
        <w:jc w:val="center"/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 xml:space="preserve">stečajni sudac </w:t>
      </w:r>
      <w:r w:rsidR="00DC0C9A" w:rsidRPr="00E01A9A">
        <w:rPr>
          <w:rFonts w:cs="Calibri" w:hAnsi="Calibri" w:ascii="Calibri"/>
          <w:b/>
        </w:rPr>
        <w:t>Vesna Sremac Šoštar</w:t>
      </w:r>
    </w:p>
    <w:p w:rsidRDefault="007D5373" w:rsidP="00391EAA" w:rsidR="007D5373" w:rsidRPr="00E01A9A">
      <w:pPr>
        <w:pBdr>
          <w:bottom w:space="1" w:sz="6" w:color="auto" w:val="single"/>
        </w:pBdr>
        <w:rPr>
          <w:rFonts w:cs="Calibri" w:hAnsi="Calibri" w:ascii="Calibri"/>
          <w:b/>
        </w:rPr>
      </w:pPr>
    </w:p>
    <w:p w:rsidRDefault="001D26E6" w:rsidP="00391EAA" w:rsidR="001D26E6" w:rsidRPr="00E01A9A">
      <w:pPr>
        <w:pBdr>
          <w:bottom w:space="1" w:sz="6" w:color="auto" w:val="single"/>
        </w:pBdr>
        <w:rPr>
          <w:rFonts w:cs="Calibri" w:hAnsi="Calibri" w:ascii="Calibri"/>
          <w:b/>
        </w:rPr>
      </w:pPr>
    </w:p>
    <w:p w:rsidRDefault="006963EC" w:rsidP="00391EAA" w:rsidR="006963EC" w:rsidRPr="00E01A9A">
      <w:pPr>
        <w:pBdr>
          <w:bottom w:space="1" w:sz="6" w:color="auto" w:val="single"/>
        </w:pBdr>
        <w:rPr>
          <w:rFonts w:cs="Calibri" w:hAnsi="Calibri" w:ascii="Calibri"/>
          <w:b/>
        </w:rPr>
      </w:pPr>
    </w:p>
    <w:p w:rsidRDefault="00533949" w:rsidP="00391EAA" w:rsidR="006963EC" w:rsidRPr="00E01A9A">
      <w:pPr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ab/>
      </w:r>
      <w:r w:rsidRPr="00E01A9A">
        <w:rPr>
          <w:rFonts w:cs="Calibri" w:hAnsi="Calibri" w:ascii="Calibri"/>
          <w:b/>
        </w:rPr>
        <w:tab/>
      </w:r>
      <w:r w:rsidRPr="00E01A9A">
        <w:rPr>
          <w:rFonts w:cs="Calibri" w:hAnsi="Calibri" w:ascii="Calibri"/>
          <w:b/>
        </w:rPr>
        <w:tab/>
      </w:r>
      <w:r w:rsidR="00C82A08" w:rsidRPr="00E01A9A">
        <w:rPr>
          <w:rFonts w:cs="Calibri" w:hAnsi="Calibri" w:ascii="Calibri"/>
          <w:b/>
        </w:rPr>
        <w:t xml:space="preserve">             </w:t>
      </w:r>
    </w:p>
    <w:p w:rsidRDefault="00C82A08" w:rsidP="00391EAA" w:rsidR="00411263" w:rsidRPr="00E01A9A">
      <w:pPr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 xml:space="preserve">                                                    </w:t>
      </w:r>
    </w:p>
    <w:p w:rsidRDefault="00411263" w:rsidP="00C607C4" w:rsidR="00411263" w:rsidRPr="00E01A9A">
      <w:pPr>
        <w:jc w:val="center"/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 xml:space="preserve">Izvješće o gospodarskom položaju stečajnog dužnika </w:t>
      </w:r>
    </w:p>
    <w:p w:rsidRDefault="00DC0C9A" w:rsidP="00C607C4" w:rsidR="00764863" w:rsidRPr="00E01A9A">
      <w:pPr>
        <w:jc w:val="center"/>
        <w:rPr>
          <w:rFonts w:cs="Calibri" w:hAnsi="Calibri" w:ascii="Calibri"/>
        </w:rPr>
      </w:pPr>
      <w:r w:rsidRPr="00E01A9A">
        <w:rPr>
          <w:rFonts w:cs="Calibri" w:hAnsi="Calibri" w:ascii="Calibri"/>
          <w:b/>
        </w:rPr>
        <w:t>MILJEČKI-RAZUM</w:t>
      </w:r>
      <w:r w:rsidR="00B35DE2" w:rsidRPr="00E01A9A">
        <w:rPr>
          <w:rFonts w:cs="Calibri" w:hAnsi="Calibri" w:ascii="Calibri"/>
          <w:b/>
        </w:rPr>
        <w:t xml:space="preserve"> </w:t>
      </w:r>
      <w:r w:rsidR="00411263" w:rsidRPr="00E01A9A">
        <w:rPr>
          <w:rFonts w:cs="Calibri" w:hAnsi="Calibri" w:ascii="Calibri"/>
          <w:b/>
        </w:rPr>
        <w:t xml:space="preserve"> d.o.o. - u stečaju i njegovim uzrocima</w:t>
      </w:r>
    </w:p>
    <w:p w:rsidRDefault="00764863" w:rsidP="00C607C4" w:rsidR="00764863" w:rsidRPr="00E01A9A">
      <w:pPr>
        <w:pStyle w:val="Podnoje"/>
        <w:rPr>
          <w:rFonts w:cs="Calibri" w:hAnsi="Calibri" w:ascii="Calibri"/>
          <w:lang w:val="hr-HR"/>
        </w:rPr>
      </w:pPr>
    </w:p>
    <w:p w:rsidRDefault="00411263" w:rsidP="00C607C4" w:rsidR="00411263" w:rsidRPr="00E01A9A">
      <w:pPr>
        <w:jc w:val="center"/>
        <w:rPr>
          <w:rFonts w:cs="Calibri" w:hAnsi="Calibri" w:ascii="Calibri"/>
          <w:b/>
          <w:bCs/>
        </w:rPr>
      </w:pPr>
      <w:r w:rsidRPr="00E01A9A">
        <w:rPr>
          <w:rFonts w:cs="Calibri" w:hAnsi="Calibri" w:ascii="Calibri"/>
          <w:b/>
          <w:bCs/>
        </w:rPr>
        <w:t xml:space="preserve">Izvještajno ročište </w:t>
      </w:r>
      <w:r w:rsidR="00DC0C9A" w:rsidRPr="00E01A9A">
        <w:rPr>
          <w:rFonts w:cs="Calibri" w:hAnsi="Calibri" w:ascii="Calibri"/>
          <w:b/>
          <w:bCs/>
        </w:rPr>
        <w:t>20</w:t>
      </w:r>
      <w:r w:rsidRPr="00E01A9A">
        <w:rPr>
          <w:rFonts w:cs="Calibri" w:hAnsi="Calibri" w:ascii="Calibri"/>
          <w:b/>
          <w:bCs/>
        </w:rPr>
        <w:t xml:space="preserve">. </w:t>
      </w:r>
      <w:r w:rsidR="00DC0C9A" w:rsidRPr="00E01A9A">
        <w:rPr>
          <w:rFonts w:cs="Calibri" w:hAnsi="Calibri" w:ascii="Calibri"/>
          <w:b/>
          <w:bCs/>
        </w:rPr>
        <w:t>veljače</w:t>
      </w:r>
      <w:r w:rsidR="00391EAA" w:rsidRPr="00E01A9A">
        <w:rPr>
          <w:rFonts w:cs="Calibri" w:hAnsi="Calibri" w:ascii="Calibri"/>
          <w:b/>
          <w:bCs/>
        </w:rPr>
        <w:t xml:space="preserve"> 201</w:t>
      </w:r>
      <w:r w:rsidR="00DC0C9A" w:rsidRPr="00E01A9A">
        <w:rPr>
          <w:rFonts w:cs="Calibri" w:hAnsi="Calibri" w:ascii="Calibri"/>
          <w:b/>
          <w:bCs/>
        </w:rPr>
        <w:t>9</w:t>
      </w:r>
      <w:r w:rsidRPr="00E01A9A">
        <w:rPr>
          <w:rFonts w:cs="Calibri" w:hAnsi="Calibri" w:ascii="Calibri"/>
          <w:b/>
          <w:bCs/>
        </w:rPr>
        <w:t>.g.</w:t>
      </w:r>
    </w:p>
    <w:p w:rsidRDefault="00764863" w:rsidP="00C607C4" w:rsidR="00764863" w:rsidRPr="00E01A9A">
      <w:pPr>
        <w:pBdr>
          <w:bottom w:space="1" w:sz="6" w:color="auto" w:val="single"/>
        </w:pBdr>
        <w:rPr>
          <w:rFonts w:cs="Calibri" w:hAnsi="Calibri" w:ascii="Calibri"/>
        </w:rPr>
      </w:pPr>
    </w:p>
    <w:p w:rsidRDefault="006963EC" w:rsidP="00C607C4" w:rsidR="006963EC" w:rsidRPr="00E01A9A">
      <w:pPr>
        <w:pBdr>
          <w:bottom w:space="1" w:sz="6" w:color="auto" w:val="single"/>
        </w:pBdr>
        <w:rPr>
          <w:rFonts w:cs="Calibri" w:hAnsi="Calibri" w:ascii="Calibri"/>
        </w:rPr>
      </w:pPr>
    </w:p>
    <w:p w:rsidRDefault="005B0E66" w:rsidP="005B0E66" w:rsidR="005B0E66" w:rsidRPr="00E01A9A">
      <w:pPr>
        <w:spacing w:lineRule="auto" w:line="264" w:after="200"/>
        <w:rPr>
          <w:rFonts w:cs="Calibri" w:eastAsia="Calibri" w:hAnsi="Calibri" w:ascii="Calibri"/>
          <w:b/>
          <w:bCs/>
          <w:color w:val="000000"/>
        </w:rPr>
      </w:pPr>
    </w:p>
    <w:p w:rsidRDefault="00764863" w:rsidP="00C607C4" w:rsidR="00764863" w:rsidRPr="00E01A9A">
      <w:pPr>
        <w:rPr>
          <w:rFonts w:cs="Calibri" w:hAnsi="Calibri" w:ascii="Calibri"/>
        </w:rPr>
      </w:pPr>
    </w:p>
    <w:p w:rsidRDefault="00764863" w:rsidP="00C607C4" w:rsidR="007D5373" w:rsidRPr="00E01A9A">
      <w:pPr>
        <w:pStyle w:val="Naslov2"/>
        <w:rPr>
          <w:rFonts w:cs="Calibri" w:hAnsi="Calibri" w:ascii="Calibri"/>
          <w:sz w:val="24"/>
          <w:szCs w:val="24"/>
        </w:rPr>
      </w:pPr>
      <w:r w:rsidRPr="00E01A9A">
        <w:rPr>
          <w:rFonts w:cs="Calibri" w:hAnsi="Calibri" w:ascii="Calibri"/>
          <w:sz w:val="24"/>
          <w:szCs w:val="24"/>
        </w:rPr>
        <w:t>I.</w:t>
      </w:r>
      <w:r w:rsidRPr="00E01A9A">
        <w:rPr>
          <w:rFonts w:cs="Calibri" w:hAnsi="Calibri" w:ascii="Calibri"/>
          <w:sz w:val="24"/>
          <w:szCs w:val="24"/>
        </w:rPr>
        <w:tab/>
      </w:r>
      <w:r w:rsidR="00411263" w:rsidRPr="00E01A9A">
        <w:rPr>
          <w:rFonts w:cs="Calibri" w:hAnsi="Calibri" w:ascii="Calibri"/>
          <w:caps/>
          <w:sz w:val="24"/>
          <w:szCs w:val="24"/>
        </w:rPr>
        <w:t>Uvod</w:t>
      </w:r>
    </w:p>
    <w:p w:rsidRDefault="007D5373" w:rsidP="00C607C4" w:rsidR="007D5373" w:rsidRPr="00E01A9A">
      <w:pPr>
        <w:jc w:val="both"/>
        <w:rPr>
          <w:rFonts w:cs="Calibri" w:hAnsi="Calibri" w:ascii="Calibri"/>
        </w:rPr>
      </w:pPr>
    </w:p>
    <w:p w:rsidRDefault="00411263" w:rsidP="00A465B3" w:rsidR="00764863">
      <w:pPr>
        <w:ind w:left="720"/>
        <w:jc w:val="both"/>
        <w:rPr>
          <w:rFonts w:cs="Calibri" w:hAnsi="Calibri" w:ascii="Calibri"/>
        </w:rPr>
      </w:pPr>
      <w:r w:rsidRPr="00E01A9A">
        <w:rPr>
          <w:rFonts w:cs="Calibri" w:hAnsi="Calibri" w:ascii="Calibri"/>
        </w:rPr>
        <w:t>Rješenjem Trgovačkog suda u Zagrebu</w:t>
      </w:r>
      <w:r w:rsidR="00764863" w:rsidRPr="00E01A9A">
        <w:rPr>
          <w:rFonts w:cs="Calibri" w:hAnsi="Calibri" w:ascii="Calibri"/>
        </w:rPr>
        <w:t>,</w:t>
      </w:r>
      <w:r w:rsidRPr="00E01A9A">
        <w:rPr>
          <w:rFonts w:cs="Calibri" w:hAnsi="Calibri" w:ascii="Calibri"/>
        </w:rPr>
        <w:t xml:space="preserve"> od </w:t>
      </w:r>
      <w:r w:rsidR="005B0E66" w:rsidRPr="00E01A9A">
        <w:rPr>
          <w:rFonts w:cs="Calibri" w:hAnsi="Calibri" w:ascii="Calibri"/>
        </w:rPr>
        <w:t xml:space="preserve">dana </w:t>
      </w:r>
      <w:r w:rsidR="00DC0C9A" w:rsidRPr="00E01A9A">
        <w:rPr>
          <w:rFonts w:cs="Calibri" w:hAnsi="Calibri" w:ascii="Calibri"/>
        </w:rPr>
        <w:t>23</w:t>
      </w:r>
      <w:r w:rsidR="0055641E" w:rsidRPr="00E01A9A">
        <w:rPr>
          <w:rFonts w:cs="Calibri" w:hAnsi="Calibri" w:ascii="Calibri"/>
        </w:rPr>
        <w:t xml:space="preserve">. </w:t>
      </w:r>
      <w:r w:rsidR="00DC0C9A" w:rsidRPr="00E01A9A">
        <w:rPr>
          <w:rFonts w:cs="Calibri" w:hAnsi="Calibri" w:ascii="Calibri"/>
        </w:rPr>
        <w:t xml:space="preserve">kolovoza </w:t>
      </w:r>
      <w:r w:rsidR="005B0E66" w:rsidRPr="00E01A9A">
        <w:rPr>
          <w:rFonts w:cs="Calibri" w:hAnsi="Calibri" w:ascii="Calibri"/>
        </w:rPr>
        <w:t xml:space="preserve"> 201</w:t>
      </w:r>
      <w:r w:rsidR="00DC0C9A" w:rsidRPr="00E01A9A">
        <w:rPr>
          <w:rFonts w:cs="Calibri" w:hAnsi="Calibri" w:ascii="Calibri"/>
        </w:rPr>
        <w:t>8</w:t>
      </w:r>
      <w:r w:rsidR="0055641E" w:rsidRPr="00E01A9A">
        <w:rPr>
          <w:rFonts w:cs="Calibri" w:hAnsi="Calibri" w:ascii="Calibri"/>
        </w:rPr>
        <w:t>. godine</w:t>
      </w:r>
      <w:r w:rsidR="00764863" w:rsidRPr="00E01A9A">
        <w:rPr>
          <w:rFonts w:cs="Calibri" w:hAnsi="Calibri" w:ascii="Calibri"/>
        </w:rPr>
        <w:t xml:space="preserve">, </w:t>
      </w:r>
      <w:r w:rsidRPr="00E01A9A">
        <w:rPr>
          <w:rFonts w:cs="Calibri" w:hAnsi="Calibri" w:ascii="Calibri"/>
        </w:rPr>
        <w:t xml:space="preserve">pod </w:t>
      </w:r>
      <w:r w:rsidR="00764863" w:rsidRPr="00E01A9A">
        <w:rPr>
          <w:rFonts w:cs="Calibri" w:hAnsi="Calibri" w:ascii="Calibri"/>
        </w:rPr>
        <w:t xml:space="preserve">gornjim </w:t>
      </w:r>
      <w:r w:rsidRPr="00E01A9A">
        <w:rPr>
          <w:rFonts w:cs="Calibri" w:hAnsi="Calibri" w:ascii="Calibri"/>
        </w:rPr>
        <w:t xml:space="preserve">poslovnim brojem, otvoren je stečajni postupak nad stečajnim dužnikom </w:t>
      </w:r>
      <w:r w:rsidR="00DC0C9A" w:rsidRPr="00E01A9A">
        <w:rPr>
          <w:rFonts w:cs="Calibri" w:hAnsi="Calibri" w:ascii="Calibri"/>
        </w:rPr>
        <w:t xml:space="preserve">MILJEČKI RAZUM </w:t>
      </w:r>
      <w:r w:rsidRPr="00E01A9A">
        <w:rPr>
          <w:rFonts w:cs="Calibri" w:hAnsi="Calibri" w:ascii="Calibri"/>
        </w:rPr>
        <w:t xml:space="preserve"> d.o.o. u stečaju</w:t>
      </w:r>
      <w:r w:rsidR="00764863" w:rsidRPr="00E01A9A">
        <w:rPr>
          <w:rFonts w:cs="Calibri" w:hAnsi="Calibri" w:ascii="Calibri"/>
        </w:rPr>
        <w:t xml:space="preserve">, </w:t>
      </w:r>
      <w:r w:rsidR="00DC0C9A" w:rsidRPr="00E01A9A">
        <w:rPr>
          <w:rFonts w:cs="Calibri" w:hAnsi="Calibri" w:ascii="Calibri"/>
        </w:rPr>
        <w:t xml:space="preserve">Molvice, Dugava 35, </w:t>
      </w:r>
      <w:r w:rsidR="00764863" w:rsidRPr="00E01A9A">
        <w:rPr>
          <w:rFonts w:cs="Calibri" w:hAnsi="Calibri" w:ascii="Calibri"/>
        </w:rPr>
        <w:t>upisano u sudskom registru Tr</w:t>
      </w:r>
      <w:r w:rsidR="008730E6" w:rsidRPr="00E01A9A">
        <w:rPr>
          <w:rFonts w:cs="Calibri" w:hAnsi="Calibri" w:ascii="Calibri"/>
        </w:rPr>
        <w:t>govačkog suda u Zagrebu pod</w:t>
      </w:r>
      <w:r w:rsidR="00764863" w:rsidRPr="00E01A9A">
        <w:rPr>
          <w:rFonts w:cs="Calibri" w:hAnsi="Calibri" w:ascii="Calibri"/>
        </w:rPr>
        <w:t xml:space="preserve"> OIB: </w:t>
      </w:r>
      <w:r w:rsidR="00DC0C9A" w:rsidRPr="00DC0C9A">
        <w:rPr>
          <w:rFonts w:cs="Calibri" w:hAnsi="Calibri" w:ascii="Calibri"/>
        </w:rPr>
        <w:t>38231019133</w:t>
      </w:r>
      <w:r w:rsidR="005B0E66" w:rsidRPr="00E01A9A">
        <w:rPr>
          <w:rFonts w:cs="Calibri" w:hAnsi="Calibri" w:ascii="Calibri"/>
        </w:rPr>
        <w:t xml:space="preserve"> </w:t>
      </w:r>
      <w:r w:rsidR="00764863" w:rsidRPr="00E01A9A">
        <w:rPr>
          <w:rFonts w:cs="Calibri" w:hAnsi="Calibri" w:ascii="Calibri"/>
        </w:rPr>
        <w:t>(u daljnjem tekstu: Stečajni dužnik), te sam imenovan stečajnim upraviteljem Stečajnog dužnika.</w:t>
      </w:r>
      <w:r w:rsidR="00385F9D" w:rsidRPr="00E01A9A">
        <w:rPr>
          <w:rFonts w:cs="Calibri" w:hAnsi="Calibri" w:ascii="Calibri"/>
        </w:rPr>
        <w:t xml:space="preserve"> </w:t>
      </w:r>
    </w:p>
    <w:p w:rsidRDefault="0085208C" w:rsidP="00A465B3" w:rsidR="0085208C" w:rsidRPr="00E01A9A">
      <w:pPr>
        <w:ind w:left="720"/>
        <w:jc w:val="both"/>
        <w:rPr>
          <w:rFonts w:cs="Calibri" w:hAnsi="Calibri" w:ascii="Calibri"/>
        </w:rPr>
      </w:pPr>
    </w:p>
    <w:p w:rsidRDefault="0085208C" w:rsidP="0085208C" w:rsidR="0085208C" w:rsidRPr="00547C79">
      <w:pPr>
        <w:jc w:val="both"/>
        <w:rPr>
          <w:rFonts w:cs="Calibri" w:hAnsi="Calibri" w:ascii="Calibri"/>
          <w:b/>
        </w:rPr>
      </w:pPr>
      <w:r w:rsidRPr="00547C79">
        <w:rPr>
          <w:rFonts w:cs="Calibri" w:hAnsi="Calibri" w:ascii="Calibri"/>
          <w:b/>
        </w:rPr>
        <w:t xml:space="preserve">II. </w:t>
      </w:r>
      <w:r w:rsidRPr="00547C79">
        <w:rPr>
          <w:rFonts w:cs="Calibri" w:hAnsi="Calibri" w:ascii="Calibri"/>
          <w:b/>
        </w:rPr>
        <w:tab/>
        <w:t>OPĆI PODACI DUŽNIKA</w:t>
      </w:r>
    </w:p>
    <w:p w:rsidRDefault="0085208C" w:rsidP="0085208C" w:rsidR="0085208C" w:rsidRPr="00547C79">
      <w:pPr>
        <w:jc w:val="both"/>
        <w:rPr>
          <w:rFonts w:cs="Calibri" w:hAnsi="Calibri" w:ascii="Calibri"/>
          <w:b/>
        </w:rPr>
      </w:pPr>
    </w:p>
    <w:p w:rsidRDefault="0085208C" w:rsidP="0085208C" w:rsidR="0085208C" w:rsidRPr="00547C79">
      <w:pPr>
        <w:suppressAutoHyphens/>
        <w:ind w:firstLine="720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>MBS:</w:t>
      </w:r>
      <w:r w:rsidRPr="00547C79">
        <w:rPr>
          <w:rFonts w:cs="Calibri" w:hAnsi="Calibri" w:ascii="Calibri"/>
          <w:lang w:eastAsia="ar-SA"/>
        </w:rPr>
        <w:tab/>
      </w:r>
      <w:r w:rsidRPr="00547C79">
        <w:rPr>
          <w:rFonts w:cs="Calibri" w:hAnsi="Calibri" w:ascii="Calibri"/>
          <w:lang w:eastAsia="ar-SA"/>
        </w:rPr>
        <w:tab/>
      </w:r>
      <w:r w:rsidRPr="00547C79">
        <w:rPr>
          <w:rFonts w:cs="Calibri" w:hAnsi="Calibri" w:ascii="Calibri"/>
          <w:lang w:eastAsia="ar-SA"/>
        </w:rPr>
        <w:tab/>
        <w:t>080306626</w:t>
      </w:r>
    </w:p>
    <w:p w:rsidRDefault="0085208C" w:rsidP="0085208C" w:rsidR="0085208C" w:rsidRPr="00547C79">
      <w:pPr>
        <w:suppressAutoHyphens/>
        <w:ind w:firstLine="720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>OIB:</w:t>
      </w:r>
      <w:r w:rsidRPr="00547C79">
        <w:rPr>
          <w:rFonts w:cs="Calibri" w:hAnsi="Calibri" w:ascii="Calibri"/>
          <w:lang w:eastAsia="ar-SA"/>
        </w:rPr>
        <w:tab/>
      </w:r>
      <w:r w:rsidRPr="00547C79">
        <w:rPr>
          <w:rFonts w:cs="Calibri" w:hAnsi="Calibri" w:ascii="Calibri"/>
          <w:lang w:eastAsia="ar-SA"/>
        </w:rPr>
        <w:tab/>
      </w:r>
      <w:r w:rsidRPr="00547C79">
        <w:rPr>
          <w:rFonts w:cs="Calibri" w:hAnsi="Calibri" w:ascii="Calibri"/>
          <w:lang w:eastAsia="ar-SA"/>
        </w:rPr>
        <w:tab/>
        <w:t>38231019133</w:t>
      </w:r>
    </w:p>
    <w:p w:rsidRDefault="0085208C" w:rsidP="0085208C" w:rsidR="0085208C" w:rsidRPr="00547C79">
      <w:pPr>
        <w:suppressAutoHyphens/>
        <w:ind w:hanging="2160" w:left="2880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 xml:space="preserve">TVRTKA/NAZIV: </w:t>
      </w:r>
      <w:r w:rsidRPr="00547C79">
        <w:rPr>
          <w:rFonts w:cs="Calibri" w:hAnsi="Calibri" w:ascii="Calibri"/>
          <w:lang w:eastAsia="ar-SA"/>
        </w:rPr>
        <w:tab/>
        <w:t>MILJEČKI-RAZUM društvo s ograničenom odgovornošću za prijevoz, graditeljstvo i trgovinu u stečaju</w:t>
      </w:r>
    </w:p>
    <w:p w:rsidRDefault="0085208C" w:rsidP="0085208C" w:rsidR="0085208C" w:rsidRPr="0085208C">
      <w:pPr>
        <w:suppressAutoHyphens/>
        <w:ind w:hanging="1440" w:left="2160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>SKRAĆENI NAZIV:</w:t>
      </w:r>
      <w:r w:rsidRPr="00547C79">
        <w:rPr>
          <w:rFonts w:cs="Calibri" w:hAnsi="Calibri" w:ascii="Calibri"/>
          <w:lang w:eastAsia="ar-SA"/>
        </w:rPr>
        <w:tab/>
      </w:r>
      <w:r w:rsidRPr="0085208C">
        <w:rPr>
          <w:rFonts w:cs="Calibri" w:hAnsi="Calibri" w:ascii="Calibri"/>
          <w:lang w:eastAsia="ar-SA"/>
        </w:rPr>
        <w:t xml:space="preserve">MILJEČKI-RAZUM </w:t>
      </w:r>
      <w:r>
        <w:rPr>
          <w:rFonts w:cs="Calibri" w:hAnsi="Calibri" w:ascii="Calibri"/>
          <w:lang w:eastAsia="ar-SA"/>
        </w:rPr>
        <w:t xml:space="preserve">d.o.o. </w:t>
      </w:r>
      <w:r w:rsidRPr="0085208C">
        <w:rPr>
          <w:rFonts w:cs="Calibri" w:hAnsi="Calibri" w:ascii="Calibri"/>
          <w:lang w:eastAsia="ar-SA"/>
        </w:rPr>
        <w:t>u stečaju</w:t>
      </w:r>
    </w:p>
    <w:p w:rsidRDefault="0085208C" w:rsidP="0085208C" w:rsidR="0085208C" w:rsidRPr="00547C79">
      <w:pPr>
        <w:suppressAutoHyphens/>
        <w:rPr>
          <w:rFonts w:cs="Calibri" w:hAnsi="Calibri" w:ascii="Calibri"/>
          <w:lang w:eastAsia="ar-SA"/>
        </w:rPr>
      </w:pPr>
    </w:p>
    <w:p w:rsidRDefault="0085208C" w:rsidP="0085208C" w:rsidR="0085208C" w:rsidRPr="00547C79">
      <w:pPr>
        <w:suppressAutoHyphens/>
        <w:ind w:firstLine="720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lastRenderedPageBreak/>
        <w:t>SJEDIŠTE/ADRESA:</w:t>
      </w:r>
      <w:r w:rsidRPr="00547C79">
        <w:rPr>
          <w:rFonts w:cs="Calibri" w:hAnsi="Calibri" w:ascii="Calibri"/>
          <w:lang w:eastAsia="ar-SA"/>
        </w:rPr>
        <w:tab/>
        <w:t xml:space="preserve">Dugava 35, Molvice </w:t>
      </w:r>
    </w:p>
    <w:p w:rsidRDefault="0085208C" w:rsidP="0085208C" w:rsidR="0085208C" w:rsidRPr="00547C79">
      <w:pPr>
        <w:suppressAutoHyphens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 xml:space="preserve"> </w:t>
      </w:r>
    </w:p>
    <w:p w:rsidRDefault="0085208C" w:rsidP="0085208C" w:rsidR="0085208C" w:rsidRPr="00547C79">
      <w:pPr>
        <w:suppressAutoHyphens/>
        <w:ind w:firstLine="720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>PREDMET POSLOVANJA/DJELATNOSTI:</w:t>
      </w:r>
    </w:p>
    <w:p w:rsidRDefault="0085208C" w:rsidP="0085208C" w:rsidR="0085208C" w:rsidRPr="00547C79">
      <w:pPr>
        <w:suppressAutoHyphens/>
        <w:rPr>
          <w:rFonts w:cs="Calibri" w:hAnsi="Calibri" w:ascii="Calibri"/>
          <w:lang w:eastAsia="ar-SA"/>
        </w:rPr>
      </w:pPr>
    </w:p>
    <w:p w:rsidRDefault="0085208C" w:rsidP="0085208C" w:rsidR="0085208C" w:rsidRPr="00547C79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>trgovina na veliko i posredovanje u trgovini, osim trgovine motornim vozilima i motociklima</w:t>
      </w:r>
    </w:p>
    <w:p w:rsidRDefault="0085208C" w:rsidP="0085208C" w:rsidR="0085208C" w:rsidRPr="00547C79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 xml:space="preserve">prijevoz robe (tereta) cestom, projektiranje, građenje i nadzor nad građenjem </w:t>
      </w:r>
    </w:p>
    <w:p w:rsidRDefault="0085208C" w:rsidP="0085208C" w:rsidR="0085208C" w:rsidRPr="00547C79">
      <w:pPr>
        <w:suppressAutoHyphens/>
        <w:ind w:firstLine="720"/>
        <w:jc w:val="both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>TEMELJNI KAPITAL:</w:t>
      </w:r>
      <w:r w:rsidRPr="00547C79">
        <w:rPr>
          <w:rFonts w:cs="Calibri" w:hAnsi="Calibri" w:ascii="Calibri"/>
          <w:lang w:eastAsia="ar-SA"/>
        </w:rPr>
        <w:tab/>
        <w:t>33.600,00 kuna</w:t>
      </w:r>
      <w:r w:rsidRPr="00547C79">
        <w:rPr>
          <w:rFonts w:cs="Calibri" w:hAnsi="Calibri" w:ascii="Calibri"/>
          <w:lang w:eastAsia="ar-SA"/>
        </w:rPr>
        <w:tab/>
      </w:r>
    </w:p>
    <w:p w:rsidRDefault="00612869" w:rsidP="00C607C4" w:rsidR="00612869" w:rsidRPr="00547C79">
      <w:pPr>
        <w:pStyle w:val="Tijeloteksta"/>
        <w:rPr>
          <w:rFonts w:cs="Calibri" w:hAnsi="Calibri" w:ascii="Calibri"/>
          <w:b/>
        </w:rPr>
      </w:pPr>
    </w:p>
    <w:p w:rsidRDefault="00CF5516" w:rsidP="00C607C4" w:rsidR="00763B9A" w:rsidRPr="00E01A9A">
      <w:pPr>
        <w:pStyle w:val="Tijeloteksta"/>
        <w:rPr>
          <w:rFonts w:cs="Calibri" w:hAnsi="Calibri" w:ascii="Calibri"/>
          <w:b/>
          <w:bCs/>
          <w:caps/>
        </w:rPr>
      </w:pPr>
      <w:r w:rsidRPr="00E01A9A">
        <w:rPr>
          <w:rFonts w:cs="Calibri" w:hAnsi="Calibri" w:ascii="Calibri"/>
          <w:b/>
        </w:rPr>
        <w:t>I</w:t>
      </w:r>
      <w:r w:rsidR="00D36DB1">
        <w:rPr>
          <w:rFonts w:cs="Calibri" w:hAnsi="Calibri" w:ascii="Calibri"/>
          <w:b/>
        </w:rPr>
        <w:t>I</w:t>
      </w:r>
      <w:r w:rsidRPr="00E01A9A">
        <w:rPr>
          <w:rFonts w:cs="Calibri" w:hAnsi="Calibri" w:ascii="Calibri"/>
          <w:b/>
        </w:rPr>
        <w:t>I.</w:t>
      </w:r>
      <w:r w:rsidRPr="00E01A9A">
        <w:rPr>
          <w:rFonts w:cs="Calibri" w:hAnsi="Calibri" w:ascii="Calibri"/>
          <w:b/>
        </w:rPr>
        <w:tab/>
      </w:r>
      <w:r w:rsidR="00763B9A" w:rsidRPr="00E01A9A">
        <w:rPr>
          <w:rFonts w:cs="Calibri" w:hAnsi="Calibri" w:ascii="Calibri"/>
          <w:b/>
          <w:bCs/>
          <w:caps/>
        </w:rPr>
        <w:t xml:space="preserve">Poduzete </w:t>
      </w:r>
      <w:r w:rsidR="00D368CD" w:rsidRPr="00E01A9A">
        <w:rPr>
          <w:rFonts w:cs="Calibri" w:hAnsi="Calibri" w:ascii="Calibri"/>
          <w:b/>
          <w:bCs/>
          <w:caps/>
        </w:rPr>
        <w:t>radnje stečajnog upravitelja</w:t>
      </w:r>
      <w:r w:rsidR="00763B9A" w:rsidRPr="00E01A9A">
        <w:rPr>
          <w:rFonts w:cs="Calibri" w:hAnsi="Calibri" w:ascii="Calibri"/>
          <w:b/>
          <w:bCs/>
          <w:caps/>
        </w:rPr>
        <w:t xml:space="preserve"> od otvaranja stečajnog postupka</w:t>
      </w:r>
    </w:p>
    <w:p w:rsidRDefault="00763B9A" w:rsidP="00C607C4" w:rsidR="00763B9A" w:rsidRPr="00E01A9A">
      <w:pPr>
        <w:pStyle w:val="Tijeloteksta"/>
        <w:rPr>
          <w:rFonts w:cs="Calibri" w:hAnsi="Calibri" w:ascii="Calibri"/>
          <w:b/>
        </w:rPr>
      </w:pPr>
    </w:p>
    <w:p w:rsidRDefault="00763B9A" w:rsidP="00C607C4" w:rsidR="00763B9A" w:rsidRPr="00DC7D3B">
      <w:pPr>
        <w:pStyle w:val="Tijeloteksta"/>
        <w:ind w:firstLine="720"/>
        <w:rPr>
          <w:rFonts w:cs="Calibri" w:hAnsi="Calibri" w:ascii="Calibri"/>
        </w:rPr>
      </w:pPr>
      <w:r w:rsidRPr="00DC7D3B">
        <w:rPr>
          <w:rFonts w:cs="Calibri" w:hAnsi="Calibri" w:ascii="Calibri"/>
        </w:rPr>
        <w:t xml:space="preserve">Nakon otvaranja stečajnog postupka </w:t>
      </w:r>
      <w:r w:rsidR="00CF5516" w:rsidRPr="00DC7D3B">
        <w:rPr>
          <w:rFonts w:cs="Calibri" w:hAnsi="Calibri" w:ascii="Calibri"/>
        </w:rPr>
        <w:t>poduzete su aktivnosti kako slijedi:</w:t>
      </w:r>
    </w:p>
    <w:p w:rsidRDefault="00CF5516" w:rsidP="008A2A24" w:rsidR="00CF5516" w:rsidRPr="00DC7D3B">
      <w:pPr>
        <w:pStyle w:val="Tijeloteksta"/>
        <w:ind w:firstLine="720"/>
        <w:rPr>
          <w:rFonts w:cs="Calibri" w:hAnsi="Calibri" w:ascii="Calibri"/>
        </w:rPr>
      </w:pPr>
    </w:p>
    <w:p w:rsidRDefault="00F31086" w:rsidP="00136868" w:rsidR="00DC7D3B" w:rsidRPr="00136868">
      <w:pPr>
        <w:pStyle w:val="MediumGrid21"/>
        <w:numPr>
          <w:ilvl w:val="0"/>
          <w:numId w:val="5"/>
        </w:numPr>
        <w:jc w:val="both"/>
        <w:rPr>
          <w:rFonts w:cs="Calibri"/>
          <w:sz w:val="24"/>
          <w:szCs w:val="24"/>
        </w:rPr>
      </w:pPr>
      <w:r w:rsidRPr="00DC7D3B">
        <w:rPr>
          <w:rFonts w:cs="Calibri"/>
          <w:b/>
          <w:sz w:val="24"/>
          <w:szCs w:val="24"/>
        </w:rPr>
        <w:t xml:space="preserve">Dokumentacija. </w:t>
      </w:r>
      <w:r w:rsidRPr="00DC7D3B">
        <w:rPr>
          <w:rFonts w:cs="Calibri"/>
          <w:sz w:val="24"/>
          <w:szCs w:val="24"/>
        </w:rPr>
        <w:t>Od bivših zakonskih zastupnika preuzet</w:t>
      </w:r>
      <w:r w:rsidR="002C473A" w:rsidRPr="00DC7D3B">
        <w:rPr>
          <w:rFonts w:cs="Calibri"/>
          <w:sz w:val="24"/>
          <w:szCs w:val="24"/>
        </w:rPr>
        <w:t xml:space="preserve"> </w:t>
      </w:r>
      <w:r w:rsidR="005B0E66" w:rsidRPr="00DC7D3B">
        <w:rPr>
          <w:rFonts w:cs="Calibri"/>
          <w:sz w:val="24"/>
          <w:szCs w:val="24"/>
        </w:rPr>
        <w:t xml:space="preserve">je </w:t>
      </w:r>
      <w:r w:rsidR="00136868">
        <w:rPr>
          <w:rFonts w:cs="Calibri"/>
          <w:sz w:val="24"/>
          <w:szCs w:val="24"/>
        </w:rPr>
        <w:t xml:space="preserve">dio </w:t>
      </w:r>
      <w:r w:rsidR="002C473A" w:rsidRPr="00DC7D3B">
        <w:rPr>
          <w:rFonts w:cs="Calibri"/>
          <w:sz w:val="24"/>
          <w:szCs w:val="24"/>
        </w:rPr>
        <w:t>poslovn</w:t>
      </w:r>
      <w:r w:rsidR="00136868">
        <w:rPr>
          <w:rFonts w:cs="Calibri"/>
          <w:sz w:val="24"/>
          <w:szCs w:val="24"/>
        </w:rPr>
        <w:t>e</w:t>
      </w:r>
      <w:r w:rsidR="002C473A" w:rsidRPr="00DC7D3B">
        <w:rPr>
          <w:rFonts w:cs="Calibri"/>
          <w:sz w:val="24"/>
          <w:szCs w:val="24"/>
        </w:rPr>
        <w:t xml:space="preserve"> dokumentacija s</w:t>
      </w:r>
      <w:r w:rsidRPr="00DC7D3B">
        <w:rPr>
          <w:rFonts w:cs="Calibri"/>
          <w:sz w:val="24"/>
          <w:szCs w:val="24"/>
        </w:rPr>
        <w:t>tečajnog dužnika</w:t>
      </w:r>
      <w:r w:rsidR="005B0E66" w:rsidRPr="00DC7D3B">
        <w:rPr>
          <w:rFonts w:cs="Calibri"/>
          <w:sz w:val="24"/>
          <w:szCs w:val="24"/>
        </w:rPr>
        <w:t>.</w:t>
      </w:r>
      <w:r w:rsidR="003C6FC3" w:rsidRPr="00DC7D3B">
        <w:rPr>
          <w:rFonts w:cs="Calibri"/>
          <w:sz w:val="24"/>
          <w:szCs w:val="24"/>
        </w:rPr>
        <w:t xml:space="preserve"> </w:t>
      </w:r>
    </w:p>
    <w:p w:rsidRDefault="00DF2146" w:rsidP="008A2A24" w:rsidR="00DF2146" w:rsidRPr="00DC7D3B">
      <w:pPr>
        <w:pStyle w:val="Tijeloteksta"/>
        <w:numPr>
          <w:ilvl w:val="0"/>
          <w:numId w:val="5"/>
        </w:numPr>
        <w:rPr>
          <w:rFonts w:cs="Calibri" w:hAnsi="Calibri" w:ascii="Calibri"/>
        </w:rPr>
      </w:pPr>
      <w:r w:rsidRPr="00DC7D3B">
        <w:rPr>
          <w:rFonts w:cs="Calibri" w:hAnsi="Calibri" w:ascii="Calibri"/>
          <w:b/>
        </w:rPr>
        <w:t xml:space="preserve">Žigovi. </w:t>
      </w:r>
      <w:r w:rsidR="00DC7D3B" w:rsidRPr="00DC7D3B">
        <w:rPr>
          <w:rFonts w:cs="Calibri" w:hAnsi="Calibri" w:ascii="Calibri"/>
        </w:rPr>
        <w:t>Na</w:t>
      </w:r>
      <w:r w:rsidRPr="00DC7D3B">
        <w:rPr>
          <w:rFonts w:cs="Calibri" w:hAnsi="Calibri" w:ascii="Calibri"/>
        </w:rPr>
        <w:t xml:space="preserve">pravljen je novi </w:t>
      </w:r>
      <w:r w:rsidR="00F31086" w:rsidRPr="00DC7D3B">
        <w:rPr>
          <w:rFonts w:cs="Calibri" w:hAnsi="Calibri" w:ascii="Calibri"/>
        </w:rPr>
        <w:t xml:space="preserve">žig stečajnog dužnika </w:t>
      </w:r>
      <w:r w:rsidRPr="00DC7D3B">
        <w:rPr>
          <w:rFonts w:cs="Calibri" w:hAnsi="Calibri" w:ascii="Calibri"/>
        </w:rPr>
        <w:t>s dodanim prefiksom «u stečaju»</w:t>
      </w:r>
      <w:r w:rsidR="00F31086" w:rsidRPr="00DC7D3B">
        <w:rPr>
          <w:rFonts w:cs="Calibri" w:hAnsi="Calibri" w:ascii="Calibri"/>
        </w:rPr>
        <w:t>.</w:t>
      </w:r>
    </w:p>
    <w:p w:rsidRDefault="00D368CD" w:rsidP="008A2A24" w:rsidR="00F259B3">
      <w:pPr>
        <w:pStyle w:val="Tijeloteksta"/>
        <w:numPr>
          <w:ilvl w:val="0"/>
          <w:numId w:val="5"/>
        </w:numPr>
        <w:ind w:hanging="735"/>
        <w:rPr>
          <w:rFonts w:cs="Calibri" w:hAnsi="Calibri" w:ascii="Calibri"/>
        </w:rPr>
      </w:pPr>
      <w:r w:rsidRPr="00DC7D3B">
        <w:rPr>
          <w:rFonts w:cs="Calibri" w:hAnsi="Calibri" w:ascii="Calibri"/>
          <w:b/>
        </w:rPr>
        <w:t xml:space="preserve">Promjene pri nadležnim tijelima. </w:t>
      </w:r>
      <w:r w:rsidRPr="00DC7D3B">
        <w:rPr>
          <w:rFonts w:cs="Calibri" w:hAnsi="Calibri" w:ascii="Calibri"/>
        </w:rPr>
        <w:t xml:space="preserve">U svezi činjenice otvaranja stečajnog postupka izvršene su odgovarajuće promjene </w:t>
      </w:r>
      <w:r w:rsidR="00834F82" w:rsidRPr="00DC7D3B">
        <w:rPr>
          <w:rFonts w:cs="Calibri" w:hAnsi="Calibri" w:ascii="Calibri"/>
        </w:rPr>
        <w:t>i ishođena obavijest o razvrstavanju poslovnog subjekta kod Državnog zavoda za statistiku</w:t>
      </w:r>
      <w:r w:rsidRPr="00DC7D3B">
        <w:rPr>
          <w:rFonts w:cs="Calibri" w:hAnsi="Calibri" w:ascii="Calibri"/>
        </w:rPr>
        <w:t>, te su dane odgovarajuće obavijesti Hrvatskom zavodu za mirovinsko osiguranje i Hrvatskom z</w:t>
      </w:r>
      <w:r w:rsidR="008A1F07" w:rsidRPr="00DC7D3B">
        <w:rPr>
          <w:rFonts w:cs="Calibri" w:hAnsi="Calibri" w:ascii="Calibri"/>
        </w:rPr>
        <w:t>avodu za zdravstveno osiguranje</w:t>
      </w:r>
    </w:p>
    <w:p w:rsidRDefault="00136868" w:rsidP="008A2A24" w:rsidR="00136868">
      <w:pPr>
        <w:pStyle w:val="Tijeloteksta"/>
        <w:numPr>
          <w:ilvl w:val="0"/>
          <w:numId w:val="5"/>
        </w:numPr>
        <w:ind w:hanging="735"/>
        <w:rPr>
          <w:rFonts w:cs="Calibri" w:hAnsi="Calibri" w:ascii="Calibri"/>
        </w:rPr>
      </w:pPr>
      <w:r>
        <w:rPr>
          <w:rFonts w:cs="Calibri" w:hAnsi="Calibri" w:ascii="Calibri"/>
          <w:b/>
        </w:rPr>
        <w:t>Isprave</w:t>
      </w:r>
      <w:r w:rsidR="00226631">
        <w:rPr>
          <w:rFonts w:cs="Calibri" w:hAnsi="Calibri" w:ascii="Calibri"/>
          <w:b/>
        </w:rPr>
        <w:t xml:space="preserve"> i potvrde</w:t>
      </w:r>
      <w:r>
        <w:rPr>
          <w:rFonts w:cs="Calibri" w:hAnsi="Calibri" w:ascii="Calibri"/>
          <w:b/>
        </w:rPr>
        <w:t>.</w:t>
      </w:r>
      <w:r>
        <w:rPr>
          <w:rFonts w:cs="Calibri" w:hAnsi="Calibri" w:ascii="Calibri"/>
        </w:rPr>
        <w:t xml:space="preserve"> Pribavljene su sljedeće isprave i potvrde:</w:t>
      </w:r>
    </w:p>
    <w:p w:rsidRDefault="00226631" w:rsidP="00226631" w:rsidR="00226631">
      <w:pPr>
        <w:pStyle w:val="Tijeloteksta"/>
        <w:numPr>
          <w:ilvl w:val="1"/>
          <w:numId w:val="5"/>
        </w:numPr>
        <w:rPr>
          <w:rFonts w:cs="Calibri" w:hAnsi="Calibri" w:ascii="Calibri"/>
        </w:rPr>
      </w:pPr>
      <w:r>
        <w:rPr>
          <w:rFonts w:cs="Calibri" w:hAnsi="Calibri" w:ascii="Calibri"/>
        </w:rPr>
        <w:t>Potvrda Porezne uprave, Područnog ureda Zagrebačke županije, Ispostave Samobor, klasa: 410-01/2018-01/928, urbroj: 513-07-22-01/18-04, od dana 02. listopada 2018. godine kojom je utvrđeno da stečajni dužnik nije imao evidentiran promet nekretnina u razdoblju od 2000. godine na području u nadležnosti Ispostave Samobor;</w:t>
      </w:r>
    </w:p>
    <w:p w:rsidRDefault="00226631" w:rsidP="00226631" w:rsidR="00226631">
      <w:pPr>
        <w:pStyle w:val="Tijeloteksta"/>
        <w:numPr>
          <w:ilvl w:val="1"/>
          <w:numId w:val="5"/>
        </w:numPr>
        <w:rPr>
          <w:rFonts w:cs="Calibri" w:hAnsi="Calibri" w:ascii="Calibri"/>
        </w:rPr>
      </w:pPr>
      <w:r>
        <w:rPr>
          <w:rFonts w:cs="Calibri" w:hAnsi="Calibri" w:ascii="Calibri"/>
        </w:rPr>
        <w:t xml:space="preserve">Potvrda Državne geodetske uprave, Područnog ureda za katastar Zagreb, Odjela za katastar nekretnina Samobor, klasa: 935-08/18-01/348, urbroj: 378-18-1 od dana 19.09.2018.g. kojom se potvrđuje da stečajni dužnik nije upisan u katastarskom operatu na području za koje evidenciju vodi Odjel za katastar nekretnina Samobor; </w:t>
      </w:r>
    </w:p>
    <w:p w:rsidRDefault="00775F9B" w:rsidP="00226631" w:rsidR="00775F9B">
      <w:pPr>
        <w:pStyle w:val="Tijeloteksta"/>
        <w:numPr>
          <w:ilvl w:val="1"/>
          <w:numId w:val="5"/>
        </w:numPr>
        <w:rPr>
          <w:rFonts w:cs="Calibri" w:hAnsi="Calibri" w:ascii="Calibri"/>
        </w:rPr>
      </w:pPr>
      <w:r>
        <w:rPr>
          <w:rFonts w:cs="Calibri" w:hAnsi="Calibri" w:ascii="Calibri"/>
        </w:rPr>
        <w:t xml:space="preserve">Potvrda Državne geodetske uprave, Središnjeg ureda, Sektora za infrastrukturu prostornih podataka, Službe prostornih podataka, servisa i arhiva, Odjela prostornih podataka i servisa, klasa:  932-01/18-02/13008, urbroj: 541-05-02-01/5-18-2 od dana 12. listopada 2018. godine kojom se potvrđuje da stečajni dužnik nije upisan u katastarskom operatu Republike Hrvatske. </w:t>
      </w:r>
    </w:p>
    <w:p w:rsidRDefault="00226631" w:rsidP="00226631" w:rsidR="00226631">
      <w:pPr>
        <w:pStyle w:val="Tijeloteksta"/>
        <w:numPr>
          <w:ilvl w:val="1"/>
          <w:numId w:val="5"/>
        </w:numPr>
        <w:rPr>
          <w:rFonts w:cs="Calibri" w:hAnsi="Calibri" w:ascii="Calibri"/>
        </w:rPr>
      </w:pPr>
      <w:r>
        <w:rPr>
          <w:rFonts w:cs="Calibri" w:hAnsi="Calibri" w:ascii="Calibri"/>
        </w:rPr>
        <w:t>Potvrda Hrvatskog zavoda za mirovinsko osiguranje, Središnja služba, klasa: 140-10/1801/130, urbroj: 341-9911/1-18-2 od dana 17. rujna 2018.g. u kojoj su dostavljeni podaci o radnicima koji su evidentirani u matičnoj evidenciji;</w:t>
      </w:r>
    </w:p>
    <w:p w:rsidRDefault="00226631" w:rsidP="00226631" w:rsidR="00226631" w:rsidRPr="00AC580D">
      <w:pPr>
        <w:pStyle w:val="Tijeloteksta"/>
        <w:numPr>
          <w:ilvl w:val="1"/>
          <w:numId w:val="5"/>
        </w:numPr>
        <w:rPr>
          <w:rFonts w:cs="Calibri" w:hAnsi="Calibri" w:ascii="Calibri"/>
        </w:rPr>
      </w:pPr>
      <w:r>
        <w:rPr>
          <w:rFonts w:cs="Calibri" w:hAnsi="Calibri" w:ascii="Calibri"/>
        </w:rPr>
        <w:t xml:space="preserve">Potvrda Hrvatskog zavoda za zdravstveno osiguranje , klasa: 110-01/18-01/45, </w:t>
      </w:r>
      <w:r w:rsidRPr="00AC580D">
        <w:rPr>
          <w:rFonts w:cs="Calibri" w:hAnsi="Calibri" w:ascii="Calibri"/>
        </w:rPr>
        <w:t xml:space="preserve">urbroj: </w:t>
      </w:r>
      <w:r w:rsidR="00F92C4A" w:rsidRPr="00AC580D">
        <w:rPr>
          <w:rFonts w:cs="Calibri" w:hAnsi="Calibri" w:ascii="Calibri"/>
        </w:rPr>
        <w:t>338-01-11-18-02 od dana 18. rujna 2018. godine;</w:t>
      </w:r>
    </w:p>
    <w:p w:rsidRDefault="00F92C4A" w:rsidP="00226631" w:rsidR="00F92C4A" w:rsidRPr="00AC580D">
      <w:pPr>
        <w:pStyle w:val="Tijeloteksta"/>
        <w:numPr>
          <w:ilvl w:val="1"/>
          <w:numId w:val="5"/>
        </w:numPr>
        <w:rPr>
          <w:rFonts w:cs="Calibri" w:hAnsi="Calibri" w:ascii="Calibri"/>
        </w:rPr>
      </w:pPr>
      <w:r w:rsidRPr="00AC580D">
        <w:rPr>
          <w:rFonts w:cs="Calibri" w:hAnsi="Calibri" w:ascii="Calibri"/>
        </w:rPr>
        <w:lastRenderedPageBreak/>
        <w:t xml:space="preserve">Potvrda Stanice za tehnički pregled vozila, Centra za vozila Hrvatske d.d., broj: H152-U-04297-18, od dana 24.09.2018.g.  kojom se potvrđuje da je stečajni dužnik vlasnik devet vozila. Međutim, prema podacima dostavljenim od strane bivšeg zakonskog zastupnika proizlazi da je stečajni dužnik vlasnik pet vozila; </w:t>
      </w:r>
    </w:p>
    <w:p w:rsidRDefault="00D368CD" w:rsidP="00DC7D3B" w:rsidR="00DC7D3B" w:rsidRPr="00DC7D3B">
      <w:pPr>
        <w:pStyle w:val="Bezproreda"/>
        <w:numPr>
          <w:ilvl w:val="0"/>
          <w:numId w:val="5"/>
        </w:numPr>
        <w:jc w:val="both"/>
        <w:rPr>
          <w:rFonts w:cs="Calibri"/>
          <w:sz w:val="24"/>
          <w:szCs w:val="24"/>
        </w:rPr>
      </w:pPr>
      <w:r w:rsidRPr="00DC7D3B">
        <w:rPr>
          <w:rFonts w:cs="Calibri"/>
          <w:b/>
          <w:sz w:val="24"/>
          <w:szCs w:val="24"/>
        </w:rPr>
        <w:t xml:space="preserve">Žiro računi. </w:t>
      </w:r>
      <w:r w:rsidR="00F259B3" w:rsidRPr="00DC7D3B">
        <w:rPr>
          <w:rFonts w:cs="Calibri"/>
          <w:sz w:val="24"/>
          <w:szCs w:val="24"/>
        </w:rPr>
        <w:t xml:space="preserve">Zatvoren </w:t>
      </w:r>
      <w:r w:rsidR="00DC7D3B" w:rsidRPr="00DC7D3B">
        <w:rPr>
          <w:rFonts w:cs="Calibri"/>
          <w:sz w:val="24"/>
          <w:szCs w:val="24"/>
        </w:rPr>
        <w:t>je</w:t>
      </w:r>
      <w:r w:rsidR="003B4814" w:rsidRPr="00DC7D3B">
        <w:rPr>
          <w:rFonts w:cs="Calibri"/>
          <w:sz w:val="24"/>
          <w:szCs w:val="24"/>
        </w:rPr>
        <w:t xml:space="preserve"> stari</w:t>
      </w:r>
      <w:r w:rsidR="005559DD" w:rsidRPr="00DC7D3B">
        <w:rPr>
          <w:rFonts w:cs="Calibri"/>
          <w:sz w:val="24"/>
          <w:szCs w:val="24"/>
        </w:rPr>
        <w:t xml:space="preserve"> žiro-računi, i to: (a) IBAN: HR</w:t>
      </w:r>
      <w:r w:rsidR="00F259B3" w:rsidRPr="00DC7D3B">
        <w:rPr>
          <w:rFonts w:cs="Calibri"/>
          <w:sz w:val="24"/>
          <w:szCs w:val="24"/>
        </w:rPr>
        <w:t xml:space="preserve"> HR</w:t>
      </w:r>
      <w:r w:rsidR="00DC7D3B" w:rsidRPr="00DC7D3B">
        <w:rPr>
          <w:rFonts w:cs="Calibri"/>
          <w:sz w:val="24"/>
          <w:szCs w:val="24"/>
        </w:rPr>
        <w:t>0624840081100320905</w:t>
      </w:r>
      <w:r w:rsidR="005559DD" w:rsidRPr="00DC7D3B">
        <w:rPr>
          <w:rFonts w:cs="Calibri"/>
          <w:sz w:val="24"/>
          <w:szCs w:val="24"/>
        </w:rPr>
        <w:t xml:space="preserve">, koji se vodio kod </w:t>
      </w:r>
      <w:r w:rsidR="00DC7D3B" w:rsidRPr="00DC7D3B">
        <w:rPr>
          <w:rFonts w:cs="Calibri"/>
          <w:sz w:val="24"/>
          <w:szCs w:val="24"/>
        </w:rPr>
        <w:t>RAIFFEISEN</w:t>
      </w:r>
      <w:r w:rsidR="00F259B3" w:rsidRPr="00DC7D3B">
        <w:rPr>
          <w:rFonts w:cs="Calibri"/>
          <w:sz w:val="24"/>
          <w:szCs w:val="24"/>
        </w:rPr>
        <w:t xml:space="preserve"> BANK</w:t>
      </w:r>
      <w:r w:rsidR="00F259B3" w:rsidRPr="00DC7D3B">
        <w:rPr>
          <w:rFonts w:cs="Calibri" w:eastAsia="Times New Roman"/>
          <w:sz w:val="24"/>
          <w:szCs w:val="24"/>
          <w:lang w:eastAsia="hr-HR"/>
        </w:rPr>
        <w:t xml:space="preserve"> </w:t>
      </w:r>
      <w:r w:rsidR="00F259B3" w:rsidRPr="00DC7D3B">
        <w:rPr>
          <w:rFonts w:cs="Calibri"/>
          <w:sz w:val="24"/>
          <w:szCs w:val="24"/>
        </w:rPr>
        <w:t xml:space="preserve"> </w:t>
      </w:r>
      <w:r w:rsidR="003B4814" w:rsidRPr="00DC7D3B">
        <w:rPr>
          <w:rFonts w:cs="Calibri"/>
          <w:sz w:val="24"/>
          <w:szCs w:val="24"/>
        </w:rPr>
        <w:t>d.d. Zagreb</w:t>
      </w:r>
      <w:r w:rsidR="00DC7D3B">
        <w:rPr>
          <w:rFonts w:cs="Calibri"/>
          <w:sz w:val="24"/>
          <w:szCs w:val="24"/>
        </w:rPr>
        <w:t xml:space="preserve">, nakon 2021 dana neprekidne blokade. </w:t>
      </w:r>
      <w:r w:rsidR="00DC7D3B" w:rsidRPr="00DC7D3B">
        <w:rPr>
          <w:rFonts w:cs="Calibri"/>
          <w:sz w:val="24"/>
          <w:szCs w:val="24"/>
        </w:rPr>
        <w:t xml:space="preserve">Novi žiro-račun </w:t>
      </w:r>
      <w:r w:rsidR="00B369D9">
        <w:rPr>
          <w:rFonts w:cs="Calibri"/>
          <w:sz w:val="24"/>
          <w:szCs w:val="24"/>
        </w:rPr>
        <w:t>je</w:t>
      </w:r>
      <w:r w:rsidR="00DC7D3B" w:rsidRPr="00DC7D3B">
        <w:rPr>
          <w:rFonts w:cs="Calibri"/>
          <w:sz w:val="24"/>
          <w:szCs w:val="24"/>
        </w:rPr>
        <w:t xml:space="preserve"> otvoren </w:t>
      </w:r>
      <w:r w:rsidR="003B4814" w:rsidRPr="00DC7D3B">
        <w:rPr>
          <w:rFonts w:cs="Calibri"/>
          <w:sz w:val="24"/>
          <w:szCs w:val="24"/>
        </w:rPr>
        <w:t xml:space="preserve"> </w:t>
      </w:r>
      <w:r w:rsidR="00F259B3" w:rsidRPr="00DC7D3B">
        <w:rPr>
          <w:rFonts w:cs="Calibri"/>
          <w:sz w:val="24"/>
          <w:szCs w:val="24"/>
        </w:rPr>
        <w:t>u Partner banci d.d.</w:t>
      </w:r>
      <w:r w:rsidR="00DC7D3B" w:rsidRPr="00DC7D3B">
        <w:rPr>
          <w:rFonts w:cs="Calibri"/>
          <w:sz w:val="24"/>
          <w:szCs w:val="24"/>
        </w:rPr>
        <w:t xml:space="preserve">, </w:t>
      </w:r>
      <w:r w:rsidR="00B369D9">
        <w:rPr>
          <w:rFonts w:cs="Calibri"/>
          <w:sz w:val="24"/>
          <w:szCs w:val="24"/>
        </w:rPr>
        <w:t>IBAN: HR2408002</w:t>
      </w:r>
      <w:r w:rsidR="007A1CA3">
        <w:rPr>
          <w:rFonts w:cs="Calibri"/>
          <w:sz w:val="24"/>
          <w:szCs w:val="24"/>
        </w:rPr>
        <w:t>1100051529</w:t>
      </w:r>
      <w:r w:rsidR="00DC7D3B" w:rsidRPr="00DC7D3B">
        <w:rPr>
          <w:rFonts w:cs="Calibri"/>
          <w:sz w:val="24"/>
          <w:szCs w:val="24"/>
        </w:rPr>
        <w:t xml:space="preserve">. </w:t>
      </w:r>
    </w:p>
    <w:p w:rsidRDefault="00A84DB2" w:rsidP="008A2A24" w:rsidR="00750E46" w:rsidRPr="00DC7D3B">
      <w:pPr>
        <w:pStyle w:val="Bezproreda"/>
        <w:numPr>
          <w:ilvl w:val="0"/>
          <w:numId w:val="5"/>
        </w:numPr>
        <w:jc w:val="both"/>
        <w:rPr>
          <w:rFonts w:cs="Calibri"/>
          <w:sz w:val="24"/>
          <w:szCs w:val="24"/>
        </w:rPr>
      </w:pPr>
      <w:r w:rsidRPr="00DC7D3B">
        <w:rPr>
          <w:rFonts w:cs="Calibri"/>
          <w:b/>
          <w:sz w:val="24"/>
          <w:szCs w:val="24"/>
        </w:rPr>
        <w:t xml:space="preserve">Računovodstveni poslovi. </w:t>
      </w:r>
      <w:r w:rsidR="00ED0F09" w:rsidRPr="00DC7D3B">
        <w:rPr>
          <w:rFonts w:cs="Calibri"/>
          <w:sz w:val="24"/>
          <w:szCs w:val="24"/>
        </w:rPr>
        <w:t xml:space="preserve"> Sa stručnim  knjigovodstvenim uredom</w:t>
      </w:r>
      <w:r w:rsidR="00372228" w:rsidRPr="00DC7D3B">
        <w:rPr>
          <w:rFonts w:cs="Calibri"/>
          <w:sz w:val="24"/>
          <w:szCs w:val="24"/>
        </w:rPr>
        <w:t>, sklopljen je ugovor o vođenju poslovnih knj</w:t>
      </w:r>
      <w:r w:rsidR="00A465B3" w:rsidRPr="00DC7D3B">
        <w:rPr>
          <w:rFonts w:cs="Calibri"/>
          <w:sz w:val="24"/>
          <w:szCs w:val="24"/>
        </w:rPr>
        <w:t>iga</w:t>
      </w:r>
      <w:r w:rsidR="00961296" w:rsidRPr="00DC7D3B">
        <w:rPr>
          <w:rFonts w:cs="Calibri"/>
          <w:sz w:val="24"/>
          <w:szCs w:val="24"/>
        </w:rPr>
        <w:t xml:space="preserve">, </w:t>
      </w:r>
      <w:r w:rsidR="008A2A24" w:rsidRPr="00DC7D3B">
        <w:rPr>
          <w:rFonts w:cs="Calibri"/>
          <w:sz w:val="24"/>
          <w:szCs w:val="24"/>
        </w:rPr>
        <w:t>te su</w:t>
      </w:r>
      <w:r w:rsidR="00961296" w:rsidRPr="00DC7D3B">
        <w:rPr>
          <w:rFonts w:cs="Calibri"/>
          <w:sz w:val="24"/>
          <w:szCs w:val="24"/>
        </w:rPr>
        <w:t xml:space="preserve"> istima biti  </w:t>
      </w:r>
      <w:r w:rsidR="005273DA" w:rsidRPr="00DC7D3B">
        <w:rPr>
          <w:rFonts w:cs="Calibri"/>
          <w:sz w:val="24"/>
          <w:szCs w:val="24"/>
        </w:rPr>
        <w:t xml:space="preserve">povjereni </w:t>
      </w:r>
      <w:r w:rsidRPr="00DC7D3B">
        <w:rPr>
          <w:rFonts w:cs="Calibri"/>
          <w:sz w:val="24"/>
          <w:szCs w:val="24"/>
        </w:rPr>
        <w:t xml:space="preserve">poslovi </w:t>
      </w:r>
      <w:r w:rsidR="005273DA" w:rsidRPr="00DC7D3B">
        <w:rPr>
          <w:rFonts w:cs="Calibri"/>
          <w:sz w:val="24"/>
          <w:szCs w:val="24"/>
        </w:rPr>
        <w:t xml:space="preserve">sređivanja knjigovodstvene dokumentacije, </w:t>
      </w:r>
      <w:r w:rsidRPr="00DC7D3B">
        <w:rPr>
          <w:rFonts w:cs="Calibri"/>
          <w:sz w:val="24"/>
          <w:szCs w:val="24"/>
        </w:rPr>
        <w:t>izrade</w:t>
      </w:r>
      <w:r w:rsidR="00372228" w:rsidRPr="00DC7D3B">
        <w:rPr>
          <w:rFonts w:cs="Calibri"/>
          <w:sz w:val="24"/>
          <w:szCs w:val="24"/>
        </w:rPr>
        <w:t xml:space="preserve"> </w:t>
      </w:r>
      <w:r w:rsidRPr="00DC7D3B">
        <w:rPr>
          <w:rFonts w:cs="Calibri"/>
          <w:sz w:val="24"/>
          <w:szCs w:val="24"/>
        </w:rPr>
        <w:t>početne stečajne bilance</w:t>
      </w:r>
      <w:r w:rsidR="00750E46" w:rsidRPr="00DC7D3B">
        <w:rPr>
          <w:rFonts w:cs="Calibri"/>
          <w:sz w:val="24"/>
          <w:szCs w:val="24"/>
        </w:rPr>
        <w:t xml:space="preserve"> nakon izrade završnog računa</w:t>
      </w:r>
      <w:r w:rsidRPr="00DC7D3B">
        <w:rPr>
          <w:rFonts w:cs="Calibri"/>
          <w:sz w:val="24"/>
          <w:szCs w:val="24"/>
        </w:rPr>
        <w:t>, kao i obavljanje financijskih i knjigovodst</w:t>
      </w:r>
      <w:r w:rsidR="002C473A" w:rsidRPr="00DC7D3B">
        <w:rPr>
          <w:rFonts w:cs="Calibri"/>
          <w:sz w:val="24"/>
          <w:szCs w:val="24"/>
        </w:rPr>
        <w:t>venih poslova s</w:t>
      </w:r>
      <w:r w:rsidR="008A2A24" w:rsidRPr="00DC7D3B">
        <w:rPr>
          <w:rFonts w:cs="Calibri"/>
          <w:sz w:val="24"/>
          <w:szCs w:val="24"/>
        </w:rPr>
        <w:t>tečajnog dužnika</w:t>
      </w:r>
      <w:r w:rsidR="00961296" w:rsidRPr="00DC7D3B">
        <w:rPr>
          <w:rFonts w:cs="Calibri"/>
          <w:sz w:val="24"/>
          <w:szCs w:val="24"/>
        </w:rPr>
        <w:t xml:space="preserve">. </w:t>
      </w:r>
    </w:p>
    <w:p w:rsidRDefault="008F6AA5" w:rsidP="008A2A24" w:rsidR="00834F82" w:rsidRPr="00DC7D3B">
      <w:pPr>
        <w:pStyle w:val="MediumGrid21"/>
        <w:ind w:hanging="735" w:left="1440"/>
        <w:jc w:val="both"/>
        <w:rPr>
          <w:rFonts w:cs="Calibri"/>
          <w:sz w:val="24"/>
          <w:szCs w:val="24"/>
        </w:rPr>
      </w:pPr>
      <w:r w:rsidRPr="00DC7D3B">
        <w:rPr>
          <w:rFonts w:cs="Calibri"/>
          <w:sz w:val="24"/>
          <w:szCs w:val="24"/>
        </w:rPr>
        <w:t>v</w:t>
      </w:r>
      <w:r w:rsidR="00341088" w:rsidRPr="00DC7D3B">
        <w:rPr>
          <w:rFonts w:cs="Calibri"/>
          <w:sz w:val="24"/>
          <w:szCs w:val="24"/>
        </w:rPr>
        <w:t>i</w:t>
      </w:r>
      <w:r w:rsidR="00834F82" w:rsidRPr="00DC7D3B">
        <w:rPr>
          <w:rFonts w:cs="Calibri"/>
          <w:sz w:val="24"/>
          <w:szCs w:val="24"/>
        </w:rPr>
        <w:t>.</w:t>
      </w:r>
      <w:r w:rsidR="00834F82" w:rsidRPr="00DC7D3B">
        <w:rPr>
          <w:rFonts w:cs="Calibri"/>
          <w:sz w:val="24"/>
          <w:szCs w:val="24"/>
        </w:rPr>
        <w:tab/>
      </w:r>
      <w:r w:rsidR="00834F82" w:rsidRPr="00DC7D3B">
        <w:rPr>
          <w:rFonts w:cs="Calibri"/>
          <w:b/>
          <w:sz w:val="24"/>
          <w:szCs w:val="24"/>
        </w:rPr>
        <w:t xml:space="preserve">Osiguranje od odgovornosti. </w:t>
      </w:r>
      <w:r w:rsidR="00A7179D" w:rsidRPr="00DC7D3B">
        <w:rPr>
          <w:rFonts w:cs="Calibri"/>
          <w:sz w:val="24"/>
          <w:szCs w:val="24"/>
        </w:rPr>
        <w:t>Stečajni upravitelj ima sklopljenu policu osiguranja za obavljanje djelatnosti br. 1500-17</w:t>
      </w:r>
      <w:r w:rsidR="00DC7D3B">
        <w:rPr>
          <w:rFonts w:cs="Calibri"/>
          <w:sz w:val="24"/>
          <w:szCs w:val="24"/>
        </w:rPr>
        <w:t>3760541</w:t>
      </w:r>
      <w:r w:rsidR="00A7179D" w:rsidRPr="00DC7D3B">
        <w:rPr>
          <w:rFonts w:cs="Calibri"/>
          <w:sz w:val="24"/>
          <w:szCs w:val="24"/>
        </w:rPr>
        <w:t xml:space="preserve"> sa osiguravajućim društvom Allianze osiguranja d.d.</w:t>
      </w:r>
      <w:r w:rsidR="00A50B59" w:rsidRPr="00DC7D3B">
        <w:rPr>
          <w:rFonts w:cs="Calibri"/>
          <w:sz w:val="24"/>
          <w:szCs w:val="24"/>
        </w:rPr>
        <w:t>, do 01. rujna 201</w:t>
      </w:r>
      <w:r w:rsidR="00DC7D3B">
        <w:rPr>
          <w:rFonts w:cs="Calibri"/>
          <w:sz w:val="24"/>
          <w:szCs w:val="24"/>
        </w:rPr>
        <w:t>9</w:t>
      </w:r>
      <w:r w:rsidR="00A50B59" w:rsidRPr="00DC7D3B">
        <w:rPr>
          <w:rFonts w:cs="Calibri"/>
          <w:sz w:val="24"/>
          <w:szCs w:val="24"/>
        </w:rPr>
        <w:t>.g.</w:t>
      </w:r>
    </w:p>
    <w:p w:rsidRDefault="00763B9A" w:rsidP="008A2A24" w:rsidR="00763B9A" w:rsidRPr="00DC7D3B">
      <w:pPr>
        <w:pStyle w:val="Tijeloteksta"/>
        <w:ind w:left="708"/>
        <w:rPr>
          <w:rFonts w:cs="Calibri" w:hAnsi="Calibri" w:ascii="Calibri"/>
        </w:rPr>
      </w:pPr>
    </w:p>
    <w:p w:rsidRDefault="006963EC" w:rsidP="00C607C4" w:rsidR="006963EC" w:rsidRPr="00E01A9A">
      <w:pPr>
        <w:pStyle w:val="Tijeloteksta"/>
        <w:ind w:left="708"/>
        <w:rPr>
          <w:rFonts w:cs="Calibri" w:hAnsi="Calibri" w:ascii="Calibri"/>
          <w:highlight w:val="yellow"/>
        </w:rPr>
      </w:pPr>
    </w:p>
    <w:p w:rsidRDefault="00FD09FF" w:rsidP="00C607C4" w:rsidR="00411263" w:rsidRPr="00905EB4">
      <w:pPr>
        <w:pStyle w:val="Naslov3"/>
        <w:rPr>
          <w:rFonts w:cs="Calibri" w:hAnsi="Calibri" w:ascii="Calibri"/>
          <w:caps/>
          <w:sz w:val="24"/>
          <w:szCs w:val="24"/>
        </w:rPr>
      </w:pPr>
      <w:r w:rsidRPr="00905EB4">
        <w:rPr>
          <w:rFonts w:cs="Calibri" w:hAnsi="Calibri" w:ascii="Calibri"/>
          <w:sz w:val="24"/>
          <w:szCs w:val="24"/>
        </w:rPr>
        <w:t>I</w:t>
      </w:r>
      <w:r w:rsidR="00D36DB1">
        <w:rPr>
          <w:rFonts w:cs="Calibri" w:hAnsi="Calibri" w:ascii="Calibri"/>
          <w:sz w:val="24"/>
          <w:szCs w:val="24"/>
        </w:rPr>
        <w:t>V</w:t>
      </w:r>
      <w:r w:rsidRPr="00905EB4">
        <w:rPr>
          <w:rFonts w:cs="Calibri" w:hAnsi="Calibri" w:ascii="Calibri"/>
          <w:sz w:val="24"/>
          <w:szCs w:val="24"/>
        </w:rPr>
        <w:t>.</w:t>
      </w:r>
      <w:r w:rsidRPr="00905EB4">
        <w:rPr>
          <w:rFonts w:cs="Calibri" w:hAnsi="Calibri" w:ascii="Calibri"/>
          <w:sz w:val="24"/>
          <w:szCs w:val="24"/>
        </w:rPr>
        <w:tab/>
      </w:r>
      <w:r w:rsidR="00411263" w:rsidRPr="00905EB4">
        <w:rPr>
          <w:rFonts w:cs="Calibri" w:hAnsi="Calibri" w:ascii="Calibri"/>
          <w:caps/>
          <w:sz w:val="24"/>
          <w:szCs w:val="24"/>
        </w:rPr>
        <w:t>Uzroci gospodarskog položaja dužnika i mogući nastavak poslovanja</w:t>
      </w:r>
    </w:p>
    <w:p w:rsidRDefault="005559DD" w:rsidP="005559DD" w:rsidR="005559DD" w:rsidRPr="00905EB4">
      <w:pPr>
        <w:rPr>
          <w:rFonts w:cs="Calibri" w:hAnsi="Calibri" w:ascii="Calibri"/>
        </w:rPr>
      </w:pPr>
    </w:p>
    <w:p w:rsidRDefault="00905EB4" w:rsidP="008A2A24" w:rsidR="008A2A24" w:rsidRPr="00905EB4">
      <w:pPr>
        <w:ind w:left="705"/>
        <w:jc w:val="both"/>
        <w:rPr>
          <w:rFonts w:cs="Calibri" w:hAnsi="Calibri" w:ascii="Calibri"/>
          <w:b/>
          <w:bCs/>
        </w:rPr>
      </w:pPr>
      <w:r w:rsidRPr="00905EB4">
        <w:rPr>
          <w:rFonts w:cs="Calibri" w:eastAsia="Calibri" w:hAnsi="Calibri" w:ascii="Calibri"/>
        </w:rPr>
        <w:t>Stečajni dužnik</w:t>
      </w:r>
      <w:r w:rsidR="00BF608D" w:rsidRPr="00905EB4">
        <w:rPr>
          <w:rFonts w:cs="Calibri" w:eastAsia="Calibri" w:hAnsi="Calibri" w:ascii="Calibri"/>
        </w:rPr>
        <w:t xml:space="preserve"> osnovan</w:t>
      </w:r>
      <w:r w:rsidRPr="00905EB4">
        <w:rPr>
          <w:rFonts w:cs="Calibri" w:eastAsia="Calibri" w:hAnsi="Calibri" w:ascii="Calibri"/>
        </w:rPr>
        <w:t xml:space="preserve"> je</w:t>
      </w:r>
      <w:r w:rsidR="00BF608D" w:rsidRPr="00905EB4">
        <w:rPr>
          <w:rFonts w:cs="Calibri" w:eastAsia="Calibri" w:hAnsi="Calibri" w:ascii="Calibri"/>
        </w:rPr>
        <w:t xml:space="preserve"> </w:t>
      </w:r>
      <w:r w:rsidR="0085208C" w:rsidRPr="00905EB4">
        <w:rPr>
          <w:rFonts w:cs="Calibri" w:eastAsia="Calibri" w:hAnsi="Calibri" w:ascii="Calibri"/>
        </w:rPr>
        <w:t>29.11.</w:t>
      </w:r>
      <w:r w:rsidR="004645AC">
        <w:rPr>
          <w:rFonts w:cs="Calibri" w:eastAsia="Calibri" w:hAnsi="Calibri" w:ascii="Calibri"/>
        </w:rPr>
        <w:t>19</w:t>
      </w:r>
      <w:r w:rsidR="0085208C" w:rsidRPr="00905EB4">
        <w:rPr>
          <w:rFonts w:cs="Calibri" w:eastAsia="Calibri" w:hAnsi="Calibri" w:ascii="Calibri"/>
        </w:rPr>
        <w:t>93. godine, a o</w:t>
      </w:r>
      <w:r w:rsidR="008A2A24" w:rsidRPr="00905EB4">
        <w:rPr>
          <w:rFonts w:cs="Calibri" w:eastAsia="Calibri" w:hAnsi="Calibri" w:ascii="Calibri"/>
        </w:rPr>
        <w:t>snovna djelatnost</w:t>
      </w:r>
      <w:r w:rsidRPr="00905EB4">
        <w:rPr>
          <w:rFonts w:cs="Calibri" w:eastAsia="Calibri" w:hAnsi="Calibri" w:ascii="Calibri"/>
        </w:rPr>
        <w:t xml:space="preserve"> </w:t>
      </w:r>
      <w:r w:rsidR="008A2A24" w:rsidRPr="00905EB4">
        <w:rPr>
          <w:rFonts w:cs="Calibri" w:eastAsia="Calibri" w:hAnsi="Calibri" w:ascii="Calibri"/>
        </w:rPr>
        <w:t xml:space="preserve">bila je </w:t>
      </w:r>
      <w:r w:rsidR="00BF608D" w:rsidRPr="00905EB4">
        <w:rPr>
          <w:rFonts w:cs="Calibri" w:eastAsia="Calibri" w:hAnsi="Calibri" w:ascii="Calibri"/>
        </w:rPr>
        <w:t>cestovni prijevoz robe</w:t>
      </w:r>
      <w:r w:rsidR="0085208C" w:rsidRPr="00905EB4">
        <w:rPr>
          <w:rFonts w:cs="Calibri" w:eastAsia="Calibri" w:hAnsi="Calibri" w:ascii="Calibri"/>
        </w:rPr>
        <w:t xml:space="preserve">. </w:t>
      </w:r>
      <w:r w:rsidRPr="00905EB4">
        <w:rPr>
          <w:rFonts w:cs="Calibri" w:eastAsia="Calibri" w:hAnsi="Calibri" w:ascii="Calibri"/>
        </w:rPr>
        <w:t xml:space="preserve">Posljednje financijsko izvješće predano je za 2012. godinu, a neprekidna blokada traje od </w:t>
      </w:r>
      <w:r w:rsidR="008A2A24" w:rsidRPr="00905EB4">
        <w:rPr>
          <w:rFonts w:cs="Calibri" w:eastAsia="Calibri" w:hAnsi="Calibri" w:ascii="Calibri"/>
        </w:rPr>
        <w:t>1</w:t>
      </w:r>
      <w:r w:rsidR="0085208C" w:rsidRPr="00905EB4">
        <w:rPr>
          <w:rFonts w:cs="Calibri" w:eastAsia="Calibri" w:hAnsi="Calibri" w:ascii="Calibri"/>
        </w:rPr>
        <w:t>6</w:t>
      </w:r>
      <w:r w:rsidR="008A2A24" w:rsidRPr="00905EB4">
        <w:rPr>
          <w:rFonts w:cs="Calibri" w:eastAsia="Calibri" w:hAnsi="Calibri" w:ascii="Calibri"/>
        </w:rPr>
        <w:t>.</w:t>
      </w:r>
      <w:r w:rsidR="0085208C" w:rsidRPr="00905EB4">
        <w:rPr>
          <w:rFonts w:cs="Calibri" w:eastAsia="Calibri" w:hAnsi="Calibri" w:ascii="Calibri"/>
        </w:rPr>
        <w:t>02</w:t>
      </w:r>
      <w:r w:rsidR="008A2A24" w:rsidRPr="00905EB4">
        <w:rPr>
          <w:rFonts w:cs="Calibri" w:eastAsia="Calibri" w:hAnsi="Calibri" w:ascii="Calibri"/>
        </w:rPr>
        <w:t>.201</w:t>
      </w:r>
      <w:r w:rsidR="0085208C" w:rsidRPr="00905EB4">
        <w:rPr>
          <w:rFonts w:cs="Calibri" w:eastAsia="Calibri" w:hAnsi="Calibri" w:ascii="Calibri"/>
        </w:rPr>
        <w:t>3</w:t>
      </w:r>
      <w:r w:rsidR="008A2A24" w:rsidRPr="00905EB4">
        <w:rPr>
          <w:rFonts w:cs="Calibri" w:eastAsia="Calibri" w:hAnsi="Calibri" w:ascii="Calibri"/>
        </w:rPr>
        <w:t>. godin</w:t>
      </w:r>
      <w:r w:rsidR="00AC580D">
        <w:rPr>
          <w:rFonts w:cs="Calibri" w:eastAsia="Calibri" w:hAnsi="Calibri" w:ascii="Calibri"/>
        </w:rPr>
        <w:t>e.</w:t>
      </w:r>
    </w:p>
    <w:p w:rsidRDefault="008A2A24" w:rsidP="008A2A24" w:rsidR="008A2A24" w:rsidRPr="00905EB4">
      <w:pPr>
        <w:rPr>
          <w:rFonts w:cs="Calibri" w:eastAsia="Calibri" w:hAnsi="Calibri" w:ascii="Calibri"/>
          <w:b/>
        </w:rPr>
      </w:pPr>
    </w:p>
    <w:p w:rsidRDefault="008A2A24" w:rsidP="001724CA" w:rsidR="001D26E6" w:rsidRPr="00905EB4">
      <w:pPr>
        <w:spacing w:lineRule="auto" w:line="276" w:after="200"/>
        <w:ind w:left="705"/>
        <w:jc w:val="both"/>
        <w:rPr>
          <w:rFonts w:cs="Calibri" w:eastAsia="Calibri" w:hAnsi="Calibri" w:ascii="Calibri"/>
        </w:rPr>
      </w:pPr>
      <w:r w:rsidRPr="00905EB4">
        <w:rPr>
          <w:rFonts w:cs="Calibri" w:hAnsi="Calibri" w:ascii="Calibri"/>
          <w:color w:val="000000"/>
        </w:rPr>
        <w:t xml:space="preserve">S obzirom da stečajni dužnik nema nikakvih ugovorenih, a nedovršenih poslova,  </w:t>
      </w:r>
      <w:r w:rsidRPr="00905EB4">
        <w:rPr>
          <w:rFonts w:cs="Calibri" w:hAnsi="Calibri" w:ascii="Calibri"/>
        </w:rPr>
        <w:t xml:space="preserve">te </w:t>
      </w:r>
      <w:r w:rsidR="004645AC">
        <w:rPr>
          <w:rFonts w:cs="Calibri" w:hAnsi="Calibri" w:ascii="Calibri"/>
        </w:rPr>
        <w:t xml:space="preserve">prema pribavljenoj potvrdi Hrvatskog zavoda za mirovinsko osiguranje i HZZO-a </w:t>
      </w:r>
      <w:r w:rsidR="00905EB4" w:rsidRPr="00905EB4">
        <w:rPr>
          <w:rFonts w:cs="Calibri" w:hAnsi="Calibri" w:ascii="Calibri"/>
        </w:rPr>
        <w:t>nem</w:t>
      </w:r>
      <w:r w:rsidR="00EE072A" w:rsidRPr="00905EB4">
        <w:rPr>
          <w:rFonts w:cs="Calibri" w:hAnsi="Calibri" w:ascii="Calibri"/>
        </w:rPr>
        <w:t>a</w:t>
      </w:r>
      <w:r w:rsidR="00905EB4" w:rsidRPr="00905EB4">
        <w:rPr>
          <w:rFonts w:cs="Calibri" w:hAnsi="Calibri" w:ascii="Calibri"/>
        </w:rPr>
        <w:t xml:space="preserve"> zaposlenih</w:t>
      </w:r>
      <w:r w:rsidR="004645AC">
        <w:rPr>
          <w:rFonts w:cs="Calibri" w:hAnsi="Calibri" w:ascii="Calibri"/>
        </w:rPr>
        <w:t xml:space="preserve"> radnika od 15. svibnja 2014. godine</w:t>
      </w:r>
      <w:r w:rsidR="004A3D33" w:rsidRPr="00905EB4">
        <w:rPr>
          <w:rFonts w:cs="Calibri" w:hAnsi="Calibri" w:ascii="Calibri"/>
        </w:rPr>
        <w:t>, razvidno je da danas</w:t>
      </w:r>
      <w:r w:rsidR="00EE072A" w:rsidRPr="00905EB4">
        <w:rPr>
          <w:rFonts w:cs="Calibri" w:hAnsi="Calibri" w:ascii="Calibri"/>
        </w:rPr>
        <w:t>,</w:t>
      </w:r>
      <w:r w:rsidR="004A3D33" w:rsidRPr="00905EB4">
        <w:rPr>
          <w:rFonts w:cs="Calibri" w:hAnsi="Calibri" w:ascii="Calibri"/>
        </w:rPr>
        <w:t xml:space="preserve"> nakon što je pokrenut  stečajni postupak, nema nedovršenih poslova, </w:t>
      </w:r>
      <w:r w:rsidR="004A3D33" w:rsidRPr="00905EB4">
        <w:rPr>
          <w:rFonts w:cs="Calibri" w:hAnsi="Calibri" w:ascii="Calibri"/>
          <w:b/>
        </w:rPr>
        <w:t xml:space="preserve">te </w:t>
      </w:r>
      <w:r w:rsidR="004A3D33" w:rsidRPr="00905EB4">
        <w:rPr>
          <w:rFonts w:cs="Calibri" w:hAnsi="Calibri" w:ascii="Calibri"/>
          <w:b/>
          <w:bCs/>
        </w:rPr>
        <w:t>ne postoje nikakovi izgledi za nastavak poslovanja.</w:t>
      </w:r>
    </w:p>
    <w:p w:rsidRDefault="006963EC" w:rsidP="006963EC" w:rsidR="006963EC" w:rsidRPr="0035158E">
      <w:pPr>
        <w:numPr>
          <w:ilvl w:val="0"/>
          <w:numId w:val="17"/>
        </w:numPr>
        <w:jc w:val="both"/>
        <w:rPr>
          <w:rFonts w:cs="Calibri" w:hAnsi="Calibri" w:ascii="Calibri"/>
        </w:rPr>
      </w:pPr>
      <w:r w:rsidRPr="0035158E">
        <w:rPr>
          <w:rFonts w:cs="Calibri" w:hAnsi="Calibri" w:ascii="Calibri"/>
        </w:rPr>
        <w:t>Pregled rezultata poslovanja</w:t>
      </w:r>
    </w:p>
    <w:tbl>
      <w:tblPr>
        <w:tblW w:type="dxa" w:w="8789"/>
        <w:tblInd w:type="dxa" w:w="817"/>
        <w:tblLook w:val="04A0" w:noVBand="1" w:noHBand="0" w:lastColumn="0" w:firstColumn="1" w:lastRow="0" w:firstRow="1"/>
      </w:tblPr>
      <w:tblGrid>
        <w:gridCol w:w="3119"/>
        <w:gridCol w:w="2268"/>
        <w:gridCol w:w="1701"/>
        <w:gridCol w:w="1701"/>
      </w:tblGrid>
      <w:tr w:rsidTr="00963950" w:rsidR="008A2A24" w:rsidRPr="0035158E">
        <w:trPr>
          <w:trHeight w:val="720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8A2A24" w:rsidP="004C5039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 xml:space="preserve">PREGLED REZULTATA POSLOVANJA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8A2A24" w:rsidP="00BD5DA7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31.12.201</w:t>
            </w:r>
            <w:r w:rsidR="00905EB4" w:rsidRPr="0035158E">
              <w:rPr>
                <w:rFonts w:cs="Calibri" w:hAnsi="Calibri" w:ascii="Calibri"/>
                <w:color w:val="000000"/>
              </w:rPr>
              <w:t>0</w:t>
            </w:r>
            <w:r w:rsidRPr="0035158E">
              <w:rPr>
                <w:rFonts w:cs="Calibri" w:hAnsi="Calibri" w:ascii="Calibri"/>
                <w:color w:val="000000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8A2A24" w:rsidP="00BD5DA7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31.12.201</w:t>
            </w:r>
            <w:r w:rsidR="00905EB4" w:rsidRPr="0035158E">
              <w:rPr>
                <w:rFonts w:cs="Calibri" w:hAnsi="Calibri" w:ascii="Calibri"/>
                <w:color w:val="000000"/>
              </w:rPr>
              <w:t>1</w:t>
            </w:r>
            <w:r w:rsidRPr="0035158E">
              <w:rPr>
                <w:rFonts w:cs="Calibri" w:hAnsi="Calibri" w:ascii="Calibri"/>
                <w:color w:val="000000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8A2A24" w:rsidP="00963950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31.12.201</w:t>
            </w:r>
            <w:r w:rsidR="00905EB4" w:rsidRPr="0035158E">
              <w:rPr>
                <w:rFonts w:cs="Calibri" w:hAnsi="Calibri" w:ascii="Calibri"/>
                <w:color w:val="000000"/>
              </w:rPr>
              <w:t>2</w:t>
            </w:r>
            <w:r w:rsidRPr="0035158E">
              <w:rPr>
                <w:rFonts w:cs="Calibri" w:hAnsi="Calibri" w:ascii="Calibri"/>
                <w:color w:val="000000"/>
              </w:rPr>
              <w:t>.</w:t>
            </w:r>
          </w:p>
        </w:tc>
      </w:tr>
      <w:tr w:rsidTr="00963950" w:rsidR="008A2A24" w:rsidRPr="0035158E">
        <w:trPr>
          <w:trHeight w:val="416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4C5039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 xml:space="preserve">UKUPNI PRIHOD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5AC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817.200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5AC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905.800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645AC" w:rsidP="00963950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705.300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963950" w:rsidR="008A2A24" w:rsidRPr="0035158E">
        <w:trPr>
          <w:trHeight w:val="411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4C5039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 xml:space="preserve">UKUPNI RASHOD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645AC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810.800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5AC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900.800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645AC" w:rsidP="00963950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702.000,00 kn</w:t>
            </w:r>
          </w:p>
        </w:tc>
      </w:tr>
      <w:tr w:rsidTr="00963950" w:rsidR="008A2A24" w:rsidRPr="0035158E">
        <w:trPr>
          <w:trHeight w:val="413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ZADRŽANA DOBIT ILI PRENESENI GUBITAK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5AC" w:rsidP="006963EC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6.400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5AC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5.000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645AC" w:rsidP="00963950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3.300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1724CA" w:rsidR="008A2A24" w:rsidRPr="0035158E">
        <w:trPr>
          <w:trHeight w:val="293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DOBIT / GUBITAK POSLOVNE GODINE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5AC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5.100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45AC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2.600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645AC" w:rsidP="00963950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400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1724CA" w:rsidR="008A2A24" w:rsidRPr="0035158E">
        <w:trPr>
          <w:trHeight w:val="252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TEMELJNI KAPITAL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C6B61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33.600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C6B61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33.600</w:t>
            </w:r>
            <w:r w:rsidR="00E31C10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C6B61" w:rsidP="00963950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33.600</w:t>
            </w:r>
            <w:r w:rsidR="00E31C10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1724CA" w:rsidR="00E31C10" w:rsidRPr="0035158E">
        <w:trPr>
          <w:trHeight w:val="252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31C10" w:rsidP="00BD5DA7" w:rsidR="00E31C10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KAPITAL</w:t>
            </w:r>
            <w:r w:rsidR="0035158E" w:rsidRPr="0035158E">
              <w:rPr>
                <w:rFonts w:cs="Calibri" w:hAnsi="Calibri" w:ascii="Calibri"/>
                <w:color w:val="000000"/>
              </w:rPr>
              <w:t xml:space="preserve"> I REZERVE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5158E" w:rsidP="00BD5DA7" w:rsidR="00E31C10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220.800</w:t>
            </w:r>
            <w:r w:rsidR="00E31C10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5158E" w:rsidP="00BD5DA7" w:rsidR="00E31C10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223.500</w:t>
            </w:r>
            <w:r w:rsidR="00E31C10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5158E" w:rsidP="00963950" w:rsidR="00E31C10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223.800,00</w:t>
            </w:r>
            <w:r w:rsidR="00E31C10" w:rsidRPr="0035158E">
              <w:rPr>
                <w:rFonts w:cs="Calibri" w:hAnsi="Calibri" w:ascii="Calibri"/>
                <w:color w:val="000000"/>
              </w:rPr>
              <w:t xml:space="preserve"> kn</w:t>
            </w:r>
          </w:p>
        </w:tc>
      </w:tr>
    </w:tbl>
    <w:p w:rsidRDefault="00B23310" w:rsidP="004C5039" w:rsidR="006963EC" w:rsidRPr="0035158E">
      <w:pPr>
        <w:jc w:val="center"/>
        <w:rPr>
          <w:rFonts w:cs="Calibri" w:hAnsi="Calibri" w:ascii="Calibri"/>
        </w:rPr>
      </w:pPr>
      <w:r w:rsidRPr="0035158E">
        <w:rPr>
          <w:rFonts w:cs="Calibri" w:hAnsi="Calibri" w:ascii="Calibri"/>
        </w:rPr>
        <w:t>Tablica</w:t>
      </w:r>
      <w:r w:rsidR="00463412" w:rsidRPr="0035158E">
        <w:rPr>
          <w:rFonts w:cs="Calibri" w:hAnsi="Calibri" w:ascii="Calibri"/>
        </w:rPr>
        <w:t xml:space="preserve"> 1.</w:t>
      </w:r>
    </w:p>
    <w:p w:rsidRDefault="004C5039" w:rsidP="004C5039" w:rsidR="004C5039" w:rsidRPr="00E01A9A">
      <w:pPr>
        <w:jc w:val="center"/>
        <w:rPr>
          <w:rFonts w:cs="Calibri" w:hAnsi="Calibri" w:ascii="Calibri"/>
          <w:highlight w:val="yellow"/>
        </w:rPr>
      </w:pPr>
    </w:p>
    <w:p w:rsidRDefault="00463412" w:rsidP="004A3D33" w:rsidR="00463412" w:rsidRPr="0035158E">
      <w:pPr>
        <w:ind w:left="720"/>
        <w:jc w:val="both"/>
        <w:rPr>
          <w:rFonts w:cs="Calibri" w:hAnsi="Calibri" w:ascii="Calibri"/>
        </w:rPr>
      </w:pPr>
      <w:r w:rsidRPr="0035158E">
        <w:rPr>
          <w:rFonts w:cs="Calibri" w:hAnsi="Calibri" w:ascii="Calibri"/>
        </w:rPr>
        <w:t>Iz pregleda rezultata posl</w:t>
      </w:r>
      <w:r w:rsidR="00B23310" w:rsidRPr="0035158E">
        <w:rPr>
          <w:rFonts w:cs="Calibri" w:hAnsi="Calibri" w:ascii="Calibri"/>
        </w:rPr>
        <w:t>ovanja kako je sadržano u Tablici</w:t>
      </w:r>
      <w:r w:rsidR="00145625" w:rsidRPr="0035158E">
        <w:rPr>
          <w:rFonts w:cs="Calibri" w:hAnsi="Calibri" w:ascii="Calibri"/>
        </w:rPr>
        <w:t xml:space="preserve"> 1. razvidno je da tijekom poslovanja stečajni dužnik ima značajne prihode te pozitivno posluje sve do  201</w:t>
      </w:r>
      <w:r w:rsidR="0035158E" w:rsidRPr="0035158E">
        <w:rPr>
          <w:rFonts w:cs="Calibri" w:hAnsi="Calibri" w:ascii="Calibri"/>
        </w:rPr>
        <w:t>2</w:t>
      </w:r>
      <w:r w:rsidRPr="0035158E">
        <w:rPr>
          <w:rFonts w:cs="Calibri" w:hAnsi="Calibri" w:ascii="Calibri"/>
        </w:rPr>
        <w:t xml:space="preserve">. godine </w:t>
      </w:r>
      <w:r w:rsidR="00145625" w:rsidRPr="0035158E">
        <w:rPr>
          <w:rFonts w:cs="Calibri" w:hAnsi="Calibri" w:ascii="Calibri"/>
        </w:rPr>
        <w:t xml:space="preserve">kada </w:t>
      </w:r>
      <w:r w:rsidR="0035158E" w:rsidRPr="0035158E">
        <w:rPr>
          <w:rFonts w:cs="Calibri" w:hAnsi="Calibri" w:ascii="Calibri"/>
        </w:rPr>
        <w:t>dolazi do prvih blokada, nakon čega su tijekom 2013.g., početak 2014.g. otpušteni svi radnici i ne predaju se financijska izvješća.</w:t>
      </w:r>
      <w:r w:rsidR="00145625" w:rsidRPr="0035158E">
        <w:rPr>
          <w:rFonts w:cs="Calibri" w:hAnsi="Calibri" w:ascii="Calibri"/>
        </w:rPr>
        <w:t xml:space="preserve"> </w:t>
      </w:r>
      <w:r w:rsidR="004A3D33" w:rsidRPr="0035158E">
        <w:rPr>
          <w:rFonts w:cs="Calibri" w:hAnsi="Calibri" w:ascii="Calibri"/>
        </w:rPr>
        <w:t>Takvo stanje, uz činjenicu da stečajni dužnik nema</w:t>
      </w:r>
      <w:r w:rsidR="00145625" w:rsidRPr="0035158E">
        <w:rPr>
          <w:rFonts w:cs="Calibri" w:hAnsi="Calibri" w:ascii="Calibri"/>
        </w:rPr>
        <w:t xml:space="preserve"> zaposlenih i nema dogovorenih</w:t>
      </w:r>
      <w:r w:rsidR="004A3D33" w:rsidRPr="0035158E">
        <w:rPr>
          <w:rFonts w:cs="Calibri" w:hAnsi="Calibri" w:ascii="Calibri"/>
        </w:rPr>
        <w:t xml:space="preserve"> </w:t>
      </w:r>
      <w:r w:rsidR="00145625" w:rsidRPr="0035158E">
        <w:rPr>
          <w:rFonts w:cs="Calibri" w:hAnsi="Calibri" w:ascii="Calibri"/>
        </w:rPr>
        <w:t>poslovnih aktivnosti</w:t>
      </w:r>
      <w:r w:rsidRPr="0035158E">
        <w:rPr>
          <w:rFonts w:cs="Calibri" w:hAnsi="Calibri" w:ascii="Calibri"/>
        </w:rPr>
        <w:t xml:space="preserve"> jasno pokazuje da</w:t>
      </w:r>
      <w:r w:rsidR="004A3D33" w:rsidRPr="0035158E">
        <w:rPr>
          <w:rFonts w:cs="Calibri" w:hAnsi="Calibri" w:ascii="Calibri"/>
        </w:rPr>
        <w:t xml:space="preserve"> dužnik nema nikakvih mogućnosti za nastavak poslovanja.</w:t>
      </w:r>
    </w:p>
    <w:p w:rsidRDefault="004A3D33" w:rsidP="004A3D33" w:rsidR="004A3D33" w:rsidRPr="0035158E">
      <w:pPr>
        <w:ind w:left="720"/>
        <w:jc w:val="both"/>
        <w:rPr>
          <w:rFonts w:cs="Calibri" w:hAnsi="Calibri" w:ascii="Calibri"/>
        </w:rPr>
      </w:pPr>
    </w:p>
    <w:p w:rsidRDefault="004A3D33" w:rsidP="00463412" w:rsidR="00463412" w:rsidRPr="0035158E">
      <w:pPr>
        <w:rPr>
          <w:rFonts w:cs="Calibri" w:hAnsi="Calibri" w:ascii="Calibri"/>
          <w:b/>
        </w:rPr>
      </w:pPr>
      <w:r w:rsidRPr="0035158E">
        <w:rPr>
          <w:rFonts w:cs="Calibri" w:hAnsi="Calibri" w:ascii="Calibri"/>
          <w:b/>
        </w:rPr>
        <w:t>V</w:t>
      </w:r>
      <w:r w:rsidR="00463412" w:rsidRPr="0035158E">
        <w:rPr>
          <w:rFonts w:cs="Calibri" w:hAnsi="Calibri" w:ascii="Calibri"/>
          <w:b/>
        </w:rPr>
        <w:t xml:space="preserve">. </w:t>
      </w:r>
      <w:r w:rsidR="00463412" w:rsidRPr="0035158E">
        <w:rPr>
          <w:rFonts w:cs="Calibri" w:hAnsi="Calibri" w:ascii="Calibri"/>
          <w:b/>
        </w:rPr>
        <w:tab/>
      </w:r>
      <w:r w:rsidR="00637787" w:rsidRPr="0035158E">
        <w:rPr>
          <w:rFonts w:cs="Calibri" w:hAnsi="Calibri" w:ascii="Calibri"/>
          <w:b/>
          <w:bCs/>
          <w:caps/>
        </w:rPr>
        <w:t>Imovina stečajnog dužnika</w:t>
      </w:r>
    </w:p>
    <w:p w:rsidRDefault="00463412" w:rsidP="00463412" w:rsidR="00463412" w:rsidRPr="0035158E">
      <w:pPr>
        <w:rPr>
          <w:rFonts w:cs="Calibri" w:hAnsi="Calibri" w:ascii="Calibri"/>
        </w:rPr>
      </w:pPr>
    </w:p>
    <w:p w:rsidRDefault="00637787" w:rsidP="00097755" w:rsidR="00463412" w:rsidRPr="004E161D">
      <w:pPr>
        <w:numPr>
          <w:ilvl w:val="0"/>
          <w:numId w:val="28"/>
        </w:numPr>
        <w:rPr>
          <w:rFonts w:cs="Calibri" w:hAnsi="Calibri" w:ascii="Calibri"/>
        </w:rPr>
      </w:pPr>
      <w:r w:rsidRPr="004E161D">
        <w:rPr>
          <w:rFonts w:cs="Calibri" w:hAnsi="Calibri" w:ascii="Calibri"/>
        </w:rPr>
        <w:t>Pregled imovine stečajnog dužnika</w:t>
      </w:r>
    </w:p>
    <w:tbl>
      <w:tblPr>
        <w:tblW w:type="dxa" w:w="8789"/>
        <w:tblInd w:type="dxa" w:w="817"/>
        <w:tblLook w:val="04A0" w:noVBand="1" w:noHBand="0" w:lastColumn="0" w:firstColumn="1" w:lastRow="0" w:firstRow="1"/>
      </w:tblPr>
      <w:tblGrid>
        <w:gridCol w:w="3119"/>
        <w:gridCol w:w="1984"/>
        <w:gridCol w:w="1843"/>
        <w:gridCol w:w="1843"/>
      </w:tblGrid>
      <w:tr w:rsidTr="004E161D" w:rsidR="008A2A24" w:rsidRPr="004E161D">
        <w:trPr>
          <w:trHeight w:val="315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8A2A24" w:rsidP="008A5AC8" w:rsidR="008A2A24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PREGLED IMOVINE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8A2A24" w:rsidP="008A5AC8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31.12.201</w:t>
            </w:r>
            <w:r w:rsidR="0035158E" w:rsidRPr="004E161D">
              <w:rPr>
                <w:rFonts w:cs="Calibri" w:hAnsi="Calibri" w:ascii="Calibri"/>
                <w:color w:val="000000"/>
              </w:rPr>
              <w:t>0</w:t>
            </w:r>
            <w:r w:rsidRPr="004E161D">
              <w:rPr>
                <w:rFonts w:cs="Calibri" w:hAnsi="Calibri" w:ascii="Calibri"/>
                <w:color w:val="000000"/>
              </w:rPr>
              <w:t>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8A2A24" w:rsidP="008A5AC8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31.12.201</w:t>
            </w:r>
            <w:r w:rsidR="0035158E" w:rsidRPr="004E161D">
              <w:rPr>
                <w:rFonts w:cs="Calibri" w:hAnsi="Calibri" w:ascii="Calibri"/>
                <w:color w:val="000000"/>
              </w:rPr>
              <w:t>1</w:t>
            </w:r>
            <w:r w:rsidRPr="004E161D">
              <w:rPr>
                <w:rFonts w:cs="Calibri" w:hAnsi="Calibri" w:ascii="Calibri"/>
                <w:color w:val="000000"/>
              </w:rPr>
              <w:t>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8A2A24" w:rsidP="00963950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31.12.201</w:t>
            </w:r>
            <w:r w:rsidR="0035158E" w:rsidRPr="004E161D">
              <w:rPr>
                <w:rFonts w:cs="Calibri" w:hAnsi="Calibri" w:ascii="Calibri"/>
                <w:color w:val="000000"/>
              </w:rPr>
              <w:t>2</w:t>
            </w:r>
            <w:r w:rsidRPr="004E161D">
              <w:rPr>
                <w:rFonts w:cs="Calibri" w:hAnsi="Calibri" w:ascii="Calibri"/>
                <w:color w:val="000000"/>
              </w:rPr>
              <w:t>.</w:t>
            </w:r>
          </w:p>
        </w:tc>
      </w:tr>
      <w:tr w:rsidTr="004E161D" w:rsidR="008A2A24" w:rsidRPr="004E161D">
        <w:trPr>
          <w:trHeight w:val="705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A) POTRAŽIVANJA ZA UPISANI A NEUPLAĆENI KAPITAL 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-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-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A2A24" w:rsidP="00963950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- </w:t>
            </w:r>
          </w:p>
        </w:tc>
      </w:tr>
      <w:tr w:rsidTr="004E161D" w:rsidR="008A2A24" w:rsidRPr="004E161D">
        <w:trPr>
          <w:trHeight w:val="465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B) DUGOTRAJNA IMOVINA 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5158E" w:rsidP="00BD5DA7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588.100,00</w:t>
            </w:r>
            <w:r w:rsidR="008A2A24" w:rsidRPr="004E161D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5158E" w:rsidP="00BD5DA7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806.300,00</w:t>
            </w:r>
            <w:r w:rsidR="008A2A24" w:rsidRPr="004E161D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5158E" w:rsidP="00963950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920.300</w:t>
            </w:r>
            <w:r w:rsidR="008A2A24" w:rsidRPr="004E161D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4E161D" w:rsidR="008A2A24" w:rsidRPr="004E161D">
        <w:trPr>
          <w:trHeight w:val="48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I. NEMATERIJALNA IMOVINA 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A2A24" w:rsidP="00BD5DA7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-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A2A24" w:rsidP="00BD5DA7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-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A2A24" w:rsidP="00963950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- </w:t>
            </w:r>
          </w:p>
        </w:tc>
      </w:tr>
      <w:tr w:rsidTr="004E161D" w:rsidR="008A2A24" w:rsidRPr="004E161D">
        <w:trPr>
          <w:trHeight w:val="51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II. MATERIJALNA IMOVINA 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5158E" w:rsidP="00BD5DA7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588.100</w:t>
            </w:r>
            <w:r w:rsidR="008A2A24" w:rsidRPr="004E161D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5158E" w:rsidP="00BD5DA7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806.300</w:t>
            </w:r>
            <w:r w:rsidR="008A2A24" w:rsidRPr="004E161D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5158E" w:rsidP="00963950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920.300</w:t>
            </w:r>
            <w:r w:rsidR="008A2A24" w:rsidRPr="004E161D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4E161D" w:rsidR="0035158E" w:rsidRPr="004E161D">
        <w:trPr>
          <w:trHeight w:val="51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5158E" w:rsidP="00BD5DA7" w:rsidR="0035158E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1. Građevinski objekti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5158E" w:rsidP="00BD5DA7" w:rsidR="0035158E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8.700,00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5158E" w:rsidP="00BD5DA7" w:rsidR="0035158E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8.700,00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5158E" w:rsidP="00963950" w:rsidR="0035158E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8.700,00 kn</w:t>
            </w:r>
          </w:p>
        </w:tc>
      </w:tr>
      <w:tr w:rsidTr="004E161D" w:rsidR="0035158E" w:rsidRPr="004E161D">
        <w:trPr>
          <w:trHeight w:val="51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5158E" w:rsidP="00BD5DA7" w:rsidR="0035158E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2. Postojenja i oprema 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5158E" w:rsidP="00BD5DA7" w:rsidR="0035158E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177.400,00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5158E" w:rsidP="00BD5DA7" w:rsidR="0035158E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173.200,00kn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5158E" w:rsidP="00963950" w:rsidR="0035158E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0,00 kn</w:t>
            </w:r>
          </w:p>
        </w:tc>
      </w:tr>
      <w:tr w:rsidTr="004E161D" w:rsidR="0035158E" w:rsidRPr="004E161D">
        <w:trPr>
          <w:trHeight w:val="510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5158E" w:rsidP="00BD5DA7" w:rsidR="0035158E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3. Alati, pogonski</w:t>
            </w:r>
            <w:r w:rsidR="004E161D" w:rsidRPr="004E161D">
              <w:rPr>
                <w:rFonts w:cs="Calibri" w:hAnsi="Calibri" w:ascii="Calibri"/>
                <w:color w:val="000000"/>
              </w:rPr>
              <w:t xml:space="preserve"> inventar i transportna imovina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4E161D" w:rsidP="00BD5DA7" w:rsidR="0035158E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402.100,00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4E161D" w:rsidP="00BD5DA7" w:rsidR="0035158E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624.400,00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E161D" w:rsidP="00963950" w:rsidR="0035158E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911.700,00 kn</w:t>
            </w:r>
          </w:p>
        </w:tc>
      </w:tr>
      <w:tr w:rsidTr="004E161D" w:rsidR="008A2A24" w:rsidRPr="004E161D">
        <w:trPr>
          <w:trHeight w:val="570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C) KRATKOTRAJNA IMOVINA 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161D" w:rsidP="00BD5DA7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283.600</w:t>
            </w:r>
            <w:r w:rsidR="008A2A24" w:rsidRPr="004E161D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161D" w:rsidP="00BD5DA7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227.500</w:t>
            </w:r>
            <w:r w:rsidR="00145625" w:rsidRPr="004E161D">
              <w:rPr>
                <w:rFonts w:cs="Calibri" w:hAnsi="Calibri" w:ascii="Calibri"/>
                <w:color w:val="000000"/>
              </w:rPr>
              <w:t>,</w:t>
            </w:r>
            <w:r w:rsidR="008A2A24" w:rsidRPr="004E161D">
              <w:rPr>
                <w:rFonts w:cs="Calibri" w:hAnsi="Calibri" w:ascii="Calibri"/>
                <w:color w:val="000000"/>
              </w:rPr>
              <w:t>00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E161D" w:rsidP="00963950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283.300</w:t>
            </w:r>
            <w:r w:rsidR="008A2A24" w:rsidRPr="004E161D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4E161D" w:rsidR="004E161D" w:rsidRPr="004E161D">
        <w:trPr>
          <w:trHeight w:val="570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E161D" w:rsidP="004E161D" w:rsidR="004E161D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I.ZALIHE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4E161D" w:rsidP="00BD5DA7" w:rsidR="004E161D" w:rsidRPr="004E161D">
            <w:pPr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4E161D" w:rsidP="00BD5DA7" w:rsidR="004E161D" w:rsidRPr="004E161D">
            <w:pPr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E161D" w:rsidP="00963950" w:rsidR="004E161D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88.900,00 kn</w:t>
            </w:r>
          </w:p>
        </w:tc>
      </w:tr>
      <w:tr w:rsidTr="004E161D" w:rsidR="008A2A24" w:rsidRPr="004E161D">
        <w:trPr>
          <w:trHeight w:val="555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II. POTRAŽIVANJA 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161D" w:rsidP="00BD5DA7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283.200</w:t>
            </w:r>
            <w:r w:rsidR="008A2A24" w:rsidRPr="004E161D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161D" w:rsidP="00BD5DA7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227.400</w:t>
            </w:r>
            <w:r w:rsidR="008A2A24" w:rsidRPr="004E161D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E161D" w:rsidP="00963950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193.700</w:t>
            </w:r>
            <w:r w:rsidR="008A2A24" w:rsidRPr="004E161D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4E161D" w:rsidR="008A2A24" w:rsidRPr="004E161D">
        <w:trPr>
          <w:trHeight w:val="555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5625" w:rsidP="00BD5DA7" w:rsidR="008A2A24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IV</w:t>
            </w:r>
            <w:r w:rsidR="008A2A24" w:rsidRPr="004E161D">
              <w:rPr>
                <w:rFonts w:cs="Calibri" w:hAnsi="Calibri" w:ascii="Calibri"/>
                <w:color w:val="000000"/>
              </w:rPr>
              <w:t xml:space="preserve">. </w:t>
            </w:r>
            <w:r w:rsidRPr="004E161D">
              <w:rPr>
                <w:rFonts w:cs="Calibri" w:hAnsi="Calibri" w:ascii="Calibri"/>
                <w:color w:val="000000"/>
              </w:rPr>
              <w:t>NOVAC U BLAGAJNI I BANCI</w:t>
            </w:r>
            <w:r w:rsidR="008A2A24" w:rsidRPr="004E161D">
              <w:rPr>
                <w:rFonts w:cs="Calibri" w:hAnsi="Calibri" w:ascii="Calibri"/>
                <w:color w:val="000000"/>
              </w:rPr>
              <w:t xml:space="preserve">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161D" w:rsidP="00BD5DA7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400</w:t>
            </w:r>
            <w:r w:rsidR="00145625" w:rsidRPr="004E161D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45625" w:rsidP="00BD5DA7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100,00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E161D" w:rsidP="00963950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700,00 kn</w:t>
            </w:r>
          </w:p>
        </w:tc>
      </w:tr>
      <w:tr w:rsidTr="004E161D" w:rsidR="008A2A24" w:rsidRPr="004E161D">
        <w:trPr>
          <w:trHeight w:val="540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4C5039" w:rsidR="008A2A24" w:rsidRPr="004E161D">
            <w:pPr>
              <w:rPr>
                <w:rFonts w:cs="Calibri" w:hAnsi="Calibri" w:ascii="Calibri"/>
                <w:b/>
                <w:color w:val="000000"/>
              </w:rPr>
            </w:pPr>
            <w:r w:rsidRPr="004E161D">
              <w:rPr>
                <w:rFonts w:cs="Calibri" w:hAnsi="Calibri" w:ascii="Calibri"/>
                <w:b/>
                <w:color w:val="000000"/>
              </w:rPr>
              <w:t>E) UKUPNO AKTIVA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161D" w:rsidP="00BD5DA7" w:rsidR="008A2A24" w:rsidRPr="004E161D">
            <w:pPr>
              <w:jc w:val="right"/>
              <w:rPr>
                <w:rFonts w:cs="Calibri" w:hAnsi="Calibri" w:ascii="Calibri"/>
                <w:b/>
                <w:color w:val="000000"/>
              </w:rPr>
            </w:pPr>
            <w:r w:rsidRPr="004E161D">
              <w:rPr>
                <w:rFonts w:cs="Calibri" w:hAnsi="Calibri" w:ascii="Calibri"/>
                <w:b/>
                <w:color w:val="000000"/>
              </w:rPr>
              <w:t>871.700,</w:t>
            </w:r>
            <w:r w:rsidR="008A2A24" w:rsidRPr="004E161D">
              <w:rPr>
                <w:rFonts w:cs="Calibri" w:hAnsi="Calibri" w:ascii="Calibri"/>
                <w:b/>
                <w:color w:val="000000"/>
              </w:rPr>
              <w:t>00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161D" w:rsidP="00BD5DA7" w:rsidR="008A2A24" w:rsidRPr="004E161D">
            <w:pPr>
              <w:jc w:val="right"/>
              <w:rPr>
                <w:rFonts w:cs="Calibri" w:hAnsi="Calibri" w:ascii="Calibri"/>
                <w:b/>
                <w:color w:val="000000"/>
              </w:rPr>
            </w:pPr>
            <w:r w:rsidRPr="004E161D">
              <w:rPr>
                <w:rFonts w:cs="Calibri" w:hAnsi="Calibri" w:ascii="Calibri"/>
                <w:b/>
                <w:color w:val="000000"/>
              </w:rPr>
              <w:t>1.033.800,</w:t>
            </w:r>
            <w:r w:rsidR="008A2A24" w:rsidRPr="004E161D">
              <w:rPr>
                <w:rFonts w:cs="Calibri" w:hAnsi="Calibri" w:ascii="Calibri"/>
                <w:b/>
                <w:color w:val="000000"/>
              </w:rPr>
              <w:t>00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E161D" w:rsidP="00963950" w:rsidR="008A2A24" w:rsidRPr="004E161D">
            <w:pPr>
              <w:jc w:val="right"/>
              <w:rPr>
                <w:rFonts w:cs="Calibri" w:hAnsi="Calibri" w:ascii="Calibri"/>
                <w:b/>
                <w:color w:val="000000"/>
              </w:rPr>
            </w:pPr>
            <w:r w:rsidRPr="004E161D">
              <w:rPr>
                <w:rFonts w:cs="Calibri" w:hAnsi="Calibri" w:ascii="Calibri"/>
                <w:b/>
                <w:color w:val="000000"/>
              </w:rPr>
              <w:t>1.203.600</w:t>
            </w:r>
            <w:r w:rsidR="008A2A24" w:rsidRPr="004E161D">
              <w:rPr>
                <w:rFonts w:cs="Calibri" w:hAnsi="Calibri" w:ascii="Calibri"/>
                <w:b/>
                <w:color w:val="000000"/>
              </w:rPr>
              <w:t>,00 kn</w:t>
            </w:r>
          </w:p>
        </w:tc>
      </w:tr>
    </w:tbl>
    <w:p w:rsidRDefault="00B23310" w:rsidP="00463412" w:rsidR="00463412" w:rsidRPr="004E161D">
      <w:pPr>
        <w:jc w:val="center"/>
        <w:rPr>
          <w:rFonts w:cs="Calibri" w:hAnsi="Calibri" w:ascii="Calibri"/>
          <w:color w:val="000000"/>
        </w:rPr>
      </w:pPr>
      <w:r w:rsidRPr="004E161D">
        <w:rPr>
          <w:rFonts w:cs="Calibri" w:hAnsi="Calibri" w:ascii="Calibri"/>
          <w:color w:val="000000"/>
        </w:rPr>
        <w:t>Tablica</w:t>
      </w:r>
      <w:r w:rsidR="00463412" w:rsidRPr="004E161D">
        <w:rPr>
          <w:rFonts w:cs="Calibri" w:hAnsi="Calibri" w:ascii="Calibri"/>
          <w:color w:val="000000"/>
        </w:rPr>
        <w:t xml:space="preserve"> 2.</w:t>
      </w:r>
    </w:p>
    <w:p w:rsidRDefault="00463412" w:rsidP="00463412" w:rsidR="00463412" w:rsidRPr="007A1CA3">
      <w:pPr>
        <w:rPr>
          <w:rFonts w:cs="Calibri" w:hAnsi="Calibri" w:ascii="Calibri"/>
          <w:color w:val="000000"/>
        </w:rPr>
      </w:pPr>
    </w:p>
    <w:p w:rsidRDefault="00B23310" w:rsidP="00637787" w:rsidR="00637787" w:rsidRPr="007A1CA3">
      <w:pPr>
        <w:pStyle w:val="Odlomakpopisa"/>
        <w:ind w:left="720"/>
        <w:jc w:val="both"/>
        <w:rPr>
          <w:rFonts w:cs="Calibri" w:eastAsia="Arial Unicode MS" w:hAnsi="Calibri" w:ascii="Calibri"/>
          <w:kern w:val="1"/>
          <w:lang w:eastAsia="ar-SA"/>
        </w:rPr>
      </w:pPr>
      <w:r w:rsidRPr="007A1CA3">
        <w:rPr>
          <w:rFonts w:cs="Calibri" w:hAnsi="Calibri" w:ascii="Calibri"/>
        </w:rPr>
        <w:t>Iz Tablice</w:t>
      </w:r>
      <w:r w:rsidR="00463412" w:rsidRPr="007A1CA3">
        <w:rPr>
          <w:rFonts w:cs="Calibri" w:hAnsi="Calibri" w:ascii="Calibri"/>
        </w:rPr>
        <w:t xml:space="preserve"> 2. je razvidno da je materijalna imovina </w:t>
      </w:r>
      <w:r w:rsidR="009F6369" w:rsidRPr="007A1CA3">
        <w:rPr>
          <w:rFonts w:cs="Calibri" w:hAnsi="Calibri" w:ascii="Calibri"/>
        </w:rPr>
        <w:t xml:space="preserve">2012.g. </w:t>
      </w:r>
      <w:r w:rsidR="00463412" w:rsidRPr="007A1CA3">
        <w:rPr>
          <w:rFonts w:cs="Calibri" w:hAnsi="Calibri" w:ascii="Calibri"/>
        </w:rPr>
        <w:t xml:space="preserve">iskazana u vrijednosti od </w:t>
      </w:r>
      <w:r w:rsidR="004E161D" w:rsidRPr="007A1CA3">
        <w:rPr>
          <w:rFonts w:cs="Calibri" w:hAnsi="Calibri" w:ascii="Calibri"/>
        </w:rPr>
        <w:t>920.300,00</w:t>
      </w:r>
      <w:r w:rsidR="00637787" w:rsidRPr="007A1CA3">
        <w:rPr>
          <w:rFonts w:cs="Calibri" w:hAnsi="Calibri" w:ascii="Calibri"/>
        </w:rPr>
        <w:t xml:space="preserve"> </w:t>
      </w:r>
      <w:r w:rsidR="00463412" w:rsidRPr="007A1CA3">
        <w:rPr>
          <w:rFonts w:cs="Calibri" w:hAnsi="Calibri" w:ascii="Calibri"/>
        </w:rPr>
        <w:t xml:space="preserve">kuna, </w:t>
      </w:r>
      <w:r w:rsidR="0072400A" w:rsidRPr="007A1CA3">
        <w:rPr>
          <w:rFonts w:cs="Calibri" w:hAnsi="Calibri" w:ascii="Calibri"/>
        </w:rPr>
        <w:t xml:space="preserve">a odnosi se na sljedeće pokretnine u vlasništvu čija je knjigovodstvena vrijednosti daleko </w:t>
      </w:r>
      <w:r w:rsidR="007A1CA3" w:rsidRPr="007A1CA3">
        <w:rPr>
          <w:rFonts w:cs="Calibri" w:hAnsi="Calibri" w:ascii="Calibri"/>
        </w:rPr>
        <w:t xml:space="preserve">veća </w:t>
      </w:r>
      <w:r w:rsidR="0072400A" w:rsidRPr="007A1CA3">
        <w:rPr>
          <w:rFonts w:cs="Calibri" w:hAnsi="Calibri" w:ascii="Calibri"/>
        </w:rPr>
        <w:t xml:space="preserve">od procijenjene tržišne vrijednosti:  </w:t>
      </w:r>
      <w:r w:rsidR="00637787" w:rsidRPr="007A1CA3">
        <w:rPr>
          <w:rFonts w:cs="Calibri" w:hAnsi="Calibri" w:ascii="Calibri"/>
        </w:rPr>
        <w:t xml:space="preserve"> </w:t>
      </w:r>
    </w:p>
    <w:p w:rsidRDefault="00097755" w:rsidP="00097755" w:rsidR="00097755">
      <w:pPr>
        <w:jc w:val="both"/>
        <w:rPr>
          <w:rFonts w:cs="Calibri" w:eastAsia="Calibri" w:hAnsi="Calibri" w:ascii="Calibri"/>
          <w:b/>
        </w:rPr>
      </w:pPr>
    </w:p>
    <w:p w:rsidRDefault="007A1CA3" w:rsidP="00097755" w:rsidR="007A1CA3">
      <w:pPr>
        <w:jc w:val="both"/>
        <w:rPr>
          <w:rFonts w:cs="Calibri" w:eastAsia="Calibri" w:hAnsi="Calibri" w:ascii="Calibri"/>
          <w:b/>
        </w:rPr>
      </w:pPr>
    </w:p>
    <w:p w:rsidRDefault="007A1CA3" w:rsidP="00097755" w:rsidR="007A1CA3" w:rsidRPr="007A1CA3">
      <w:pPr>
        <w:jc w:val="both"/>
        <w:rPr>
          <w:rFonts w:cs="Calibri" w:eastAsia="Calibri" w:hAnsi="Calibri" w:ascii="Calibri"/>
          <w:b/>
        </w:rPr>
      </w:pPr>
    </w:p>
    <w:p w:rsidRDefault="008A2A24" w:rsidP="00097755" w:rsidR="00097755" w:rsidRPr="00A56367">
      <w:pPr>
        <w:ind w:hanging="2832" w:left="3540"/>
        <w:jc w:val="both"/>
        <w:rPr>
          <w:rFonts w:cs="Calibri" w:eastAsia="Calibri" w:hAnsi="Calibri" w:ascii="Calibri"/>
        </w:rPr>
      </w:pPr>
      <w:r w:rsidRPr="00A56367">
        <w:rPr>
          <w:rFonts w:cs="Calibri" w:eastAsia="Calibri" w:hAnsi="Calibri" w:ascii="Calibri"/>
        </w:rPr>
        <w:lastRenderedPageBreak/>
        <w:t>Motorna vozila:</w:t>
      </w:r>
      <w:r w:rsidRPr="00A56367">
        <w:rPr>
          <w:rFonts w:cs="Calibri" w:eastAsia="Calibri" w:hAnsi="Calibri" w:ascii="Calibri"/>
        </w:rPr>
        <w:tab/>
      </w:r>
    </w:p>
    <w:p w:rsidRDefault="002C1912" w:rsidP="001124DB" w:rsidR="002C1912" w:rsidRPr="00A56367">
      <w:pPr>
        <w:ind w:left="708"/>
        <w:jc w:val="both"/>
        <w:rPr>
          <w:rFonts w:cs="Calibri" w:eastAsia="Calibri" w:hAnsi="Calibri" w:ascii="Calibri"/>
        </w:rPr>
      </w:pPr>
      <w:bookmarkStart w:name="_Hlk527363156" w:id="1"/>
    </w:p>
    <w:p w:rsidRDefault="002C1912" w:rsidP="001124DB" w:rsidR="002C1912" w:rsidRPr="00A56367">
      <w:pPr>
        <w:ind w:left="708"/>
        <w:jc w:val="both"/>
        <w:rPr>
          <w:rFonts w:cs="Calibri" w:eastAsia="Calibri" w:hAnsi="Calibri" w:ascii="Calibri"/>
        </w:rPr>
      </w:pPr>
      <w:r w:rsidRPr="00A56367">
        <w:rPr>
          <w:rFonts w:cs="Calibri" w:eastAsia="Calibri" w:hAnsi="Calibri" w:ascii="Calibri"/>
        </w:rPr>
        <w:t xml:space="preserve">Prema dostavljenim podacima Centra za vozila Hrvatske d.d., te dostupnoj knjigovodstvenoj dokuentaciji stečajni dužnik vlasnik je sljedećih vozila: </w:t>
      </w:r>
    </w:p>
    <w:bookmarkEnd w:id="1"/>
    <w:p w:rsidRDefault="001124DB" w:rsidP="0042758A" w:rsidR="0042758A" w:rsidRPr="00A56367">
      <w:pPr>
        <w:ind w:left="708"/>
        <w:jc w:val="both"/>
        <w:rPr>
          <w:rFonts w:cs="Calibri" w:eastAsia="Calibri" w:hAnsi="Calibri" w:ascii="Calibri"/>
        </w:rPr>
      </w:pPr>
      <w:r w:rsidRPr="00A56367">
        <w:rPr>
          <w:rFonts w:cs="Calibri" w:eastAsia="Calibri" w:hAnsi="Calibri" w:ascii="Calibri"/>
        </w:rPr>
        <w:t>-</w:t>
      </w:r>
      <w:r w:rsidR="00095655" w:rsidRPr="00A56367">
        <w:rPr>
          <w:rFonts w:cs="Calibri" w:eastAsia="Calibri" w:hAnsi="Calibri" w:ascii="Calibri"/>
        </w:rPr>
        <w:t>M1</w:t>
      </w:r>
      <w:r w:rsidR="008A2A24" w:rsidRPr="00A56367">
        <w:rPr>
          <w:rFonts w:cs="Calibri" w:eastAsia="Calibri" w:hAnsi="Calibri" w:ascii="Calibri"/>
        </w:rPr>
        <w:t>, mar</w:t>
      </w:r>
      <w:r w:rsidR="00095655" w:rsidRPr="00A56367">
        <w:rPr>
          <w:rFonts w:cs="Calibri" w:eastAsia="Calibri" w:hAnsi="Calibri" w:ascii="Calibri"/>
        </w:rPr>
        <w:t>ke MERCEDES 220 CDI</w:t>
      </w:r>
      <w:r w:rsidR="008A2A24" w:rsidRPr="00A56367">
        <w:rPr>
          <w:rFonts w:cs="Calibri" w:eastAsia="Calibri" w:hAnsi="Calibri" w:ascii="Calibri"/>
        </w:rPr>
        <w:t>, godina proizvodnje 200</w:t>
      </w:r>
      <w:r w:rsidR="00095655" w:rsidRPr="00A56367">
        <w:rPr>
          <w:rFonts w:cs="Calibri" w:eastAsia="Calibri" w:hAnsi="Calibri" w:ascii="Calibri"/>
        </w:rPr>
        <w:t>6</w:t>
      </w:r>
      <w:r w:rsidR="008A2A24" w:rsidRPr="00A56367">
        <w:rPr>
          <w:rFonts w:cs="Calibri" w:eastAsia="Calibri" w:hAnsi="Calibri" w:ascii="Calibri"/>
        </w:rPr>
        <w:t>, broj šasi</w:t>
      </w:r>
      <w:r w:rsidR="00095655" w:rsidRPr="00A56367">
        <w:rPr>
          <w:rFonts w:cs="Calibri" w:eastAsia="Calibri" w:hAnsi="Calibri" w:ascii="Calibri"/>
        </w:rPr>
        <w:t>j</w:t>
      </w:r>
      <w:r w:rsidR="008A2A24" w:rsidRPr="00A56367">
        <w:rPr>
          <w:rFonts w:cs="Calibri" w:eastAsia="Calibri" w:hAnsi="Calibri" w:ascii="Calibri"/>
        </w:rPr>
        <w:t xml:space="preserve">e </w:t>
      </w:r>
      <w:r w:rsidR="00095655" w:rsidRPr="00A56367">
        <w:rPr>
          <w:rFonts w:cs="Calibri" w:eastAsia="Calibri" w:hAnsi="Calibri" w:ascii="Calibri"/>
        </w:rPr>
        <w:t>WDB2030081A929135</w:t>
      </w:r>
      <w:r w:rsidR="008A2A24" w:rsidRPr="00A56367">
        <w:rPr>
          <w:rFonts w:cs="Calibri" w:eastAsia="Calibri" w:hAnsi="Calibri" w:ascii="Calibri"/>
        </w:rPr>
        <w:t>, reg.oznaka ZG</w:t>
      </w:r>
      <w:r w:rsidR="00095655" w:rsidRPr="00A56367">
        <w:rPr>
          <w:rFonts w:cs="Calibri" w:eastAsia="Calibri" w:hAnsi="Calibri" w:ascii="Calibri"/>
        </w:rPr>
        <w:t>8801DJ</w:t>
      </w:r>
      <w:r w:rsidR="008A2A24" w:rsidRPr="00A56367">
        <w:rPr>
          <w:rFonts w:cs="Calibri" w:eastAsia="Calibri" w:hAnsi="Calibri" w:ascii="Calibri"/>
        </w:rPr>
        <w:t>. Za vozilo je evidentirana zabrana otuđenja</w:t>
      </w:r>
      <w:r w:rsidR="00095655" w:rsidRPr="00A56367">
        <w:rPr>
          <w:rFonts w:cs="Calibri" w:eastAsia="Calibri" w:hAnsi="Calibri" w:ascii="Calibri"/>
        </w:rPr>
        <w:t xml:space="preserve"> temeljem ovrhe od dana 25.11.2013.g.</w:t>
      </w:r>
      <w:r w:rsidR="0042758A" w:rsidRPr="0042758A">
        <w:rPr>
          <w:rFonts w:cs="Calibri" w:eastAsia="Calibri" w:hAnsi="Calibri" w:ascii="Calibri"/>
        </w:rPr>
        <w:t xml:space="preserve"> </w:t>
      </w:r>
      <w:r w:rsidR="0042758A">
        <w:rPr>
          <w:rFonts w:cs="Calibri" w:eastAsia="Calibri" w:hAnsi="Calibri" w:ascii="Calibri"/>
        </w:rPr>
        <w:t xml:space="preserve">Tržišna vrijednost utvrđena je u iznosu od 33.600,00 kn + pdv= 42.000,00 kn, od strane ovlaštenog sudskog vještaka HAMZIĆ CONSULTING-obrt, Sveta Nedjelja. </w:t>
      </w:r>
    </w:p>
    <w:p w:rsidRDefault="00A56367" w:rsidP="0042758A" w:rsidR="00A56367" w:rsidRPr="00A56367">
      <w:pPr>
        <w:jc w:val="both"/>
        <w:rPr>
          <w:rFonts w:cs="Calibri" w:eastAsia="Calibri" w:hAnsi="Calibri" w:ascii="Calibri"/>
        </w:rPr>
      </w:pPr>
    </w:p>
    <w:p w:rsidRDefault="001124DB" w:rsidP="00A56367" w:rsidR="00A56367" w:rsidRPr="00A56367">
      <w:pPr>
        <w:ind w:left="708"/>
        <w:jc w:val="both"/>
        <w:rPr>
          <w:rFonts w:cs="Calibri" w:eastAsia="Calibri" w:hAnsi="Calibri" w:ascii="Calibri"/>
        </w:rPr>
      </w:pPr>
      <w:r w:rsidRPr="00A56367">
        <w:rPr>
          <w:rFonts w:cs="Calibri" w:eastAsia="Calibri" w:hAnsi="Calibri" w:ascii="Calibri"/>
        </w:rPr>
        <w:t>Na predmetnom vozilu upisanu su tereti i ovrhe i to:</w:t>
      </w:r>
    </w:p>
    <w:p w:rsidRDefault="00A56367" w:rsidP="00A56367" w:rsidR="00A56367" w:rsidRPr="00A56367">
      <w:pPr>
        <w:ind w:left="708"/>
        <w:jc w:val="both"/>
        <w:rPr>
          <w:rFonts w:cs="Calibri" w:eastAsia="Calibri" w:hAnsi="Calibri" w:ascii="Calibri"/>
        </w:rPr>
      </w:pPr>
      <w:r w:rsidRPr="00A56367">
        <w:rPr>
          <w:rFonts w:cs="Calibri" w:eastAsia="Calibri" w:hAnsi="Calibri" w:ascii="Calibri"/>
        </w:rPr>
        <w:t xml:space="preserve">Temeljem Rješenja Ministarstva financija-Porezne uprave, Područnog ureda Zagreb, klasa: UP/i-415-02/2013-001/2656, urbroj: 513-007/01/2013-04 od 21.09.2013.g. i dopisa MUP-a PU Zagrebačke, PP Samobor, broj: 511-19-40/9,57/92-2013 od 29.07.2014.g. i broj: 511-19-40-/9-57-92/13 od 24.01.2014.g. </w:t>
      </w:r>
    </w:p>
    <w:p w:rsidRDefault="00A56367" w:rsidP="00A56367" w:rsidR="00A56367">
      <w:pPr>
        <w:ind w:left="708"/>
        <w:jc w:val="both"/>
        <w:rPr>
          <w:rFonts w:cs="Calibri" w:eastAsia="Calibri" w:hAnsi="Calibri" w:ascii="Calibri"/>
        </w:rPr>
      </w:pPr>
    </w:p>
    <w:p w:rsidRDefault="00747B36" w:rsidP="00747B36" w:rsidR="00747B36">
      <w:pPr>
        <w:ind w:left="708"/>
        <w:jc w:val="both"/>
        <w:rPr>
          <w:rFonts w:cs="Calibri" w:eastAsia="Calibri" w:hAnsi="Calibri" w:ascii="Calibri"/>
        </w:rPr>
      </w:pPr>
      <w:r>
        <w:rPr>
          <w:rFonts w:cs="Calibri" w:eastAsia="Calibri" w:hAnsi="Calibri" w:ascii="Calibri"/>
        </w:rPr>
        <w:t xml:space="preserve">Za predmetno vozilo je zaključen Ugovor o najmu do dana 20. veljače 2019. godine, odnosno do skupštine vjerovnika iz razloga što se sa unovčenjem imovine može započeti tek nakon skupštine vjerovnika. Mjesečna zakupnina s pdv-om iznosi 312,50 kn, a najmoprimac snosi troškove gorina, tekućeg održavanja, otklanjanja kvarova, kao i troškove nastale kao posljedica eventualnih prometnih nesreća koje nisu pokrivene obveznim osiguranje. </w:t>
      </w:r>
    </w:p>
    <w:p w:rsidRDefault="00747B36" w:rsidP="00747B36" w:rsidR="00747B36" w:rsidRPr="00A56367">
      <w:pPr>
        <w:ind w:left="708"/>
        <w:jc w:val="both"/>
        <w:rPr>
          <w:rFonts w:cs="Calibri" w:eastAsia="Calibri" w:hAnsi="Calibri" w:ascii="Calibri"/>
        </w:rPr>
      </w:pPr>
    </w:p>
    <w:p w:rsidRDefault="00095655" w:rsidP="00095655" w:rsidR="00095655" w:rsidRPr="00A56367">
      <w:pPr>
        <w:ind w:left="708"/>
        <w:jc w:val="both"/>
        <w:rPr>
          <w:rFonts w:cs="Calibri" w:eastAsia="Calibri" w:hAnsi="Calibri" w:ascii="Calibri"/>
        </w:rPr>
      </w:pPr>
      <w:r w:rsidRPr="0042758A">
        <w:rPr>
          <w:rFonts w:cs="Calibri" w:eastAsia="Calibri" w:hAnsi="Calibri" w:ascii="Calibri"/>
        </w:rPr>
        <w:t>-MOPED, marke PIAGGIO M</w:t>
      </w:r>
      <w:r w:rsidR="002C1912" w:rsidRPr="0042758A">
        <w:rPr>
          <w:rFonts w:cs="Calibri" w:eastAsia="Calibri" w:hAnsi="Calibri" w:ascii="Calibri"/>
        </w:rPr>
        <w:t xml:space="preserve">C3 DD, </w:t>
      </w:r>
      <w:r w:rsidRPr="0042758A">
        <w:rPr>
          <w:rFonts w:cs="Calibri" w:eastAsia="Calibri" w:hAnsi="Calibri" w:ascii="Calibri"/>
        </w:rPr>
        <w:t>godina proizvodnje 200</w:t>
      </w:r>
      <w:r w:rsidR="002C1912" w:rsidRPr="0042758A">
        <w:rPr>
          <w:rFonts w:cs="Calibri" w:eastAsia="Calibri" w:hAnsi="Calibri" w:ascii="Calibri"/>
        </w:rPr>
        <w:t>2</w:t>
      </w:r>
      <w:r w:rsidRPr="0042758A">
        <w:rPr>
          <w:rFonts w:cs="Calibri" w:eastAsia="Calibri" w:hAnsi="Calibri" w:ascii="Calibri"/>
        </w:rPr>
        <w:t xml:space="preserve">, broj šasije </w:t>
      </w:r>
      <w:r w:rsidR="002C1912" w:rsidRPr="0042758A">
        <w:rPr>
          <w:rFonts w:cs="Calibri" w:eastAsia="Calibri" w:hAnsi="Calibri" w:ascii="Calibri"/>
        </w:rPr>
        <w:t>ZAPC3200000019803</w:t>
      </w:r>
      <w:r w:rsidRPr="0042758A">
        <w:rPr>
          <w:rFonts w:cs="Calibri" w:eastAsia="Calibri" w:hAnsi="Calibri" w:ascii="Calibri"/>
        </w:rPr>
        <w:t>, reg.oznaka ZG</w:t>
      </w:r>
      <w:r w:rsidR="002C1912" w:rsidRPr="0042758A">
        <w:rPr>
          <w:rFonts w:cs="Calibri" w:eastAsia="Calibri" w:hAnsi="Calibri" w:ascii="Calibri"/>
        </w:rPr>
        <w:t>2797AH</w:t>
      </w:r>
      <w:r w:rsidRPr="0042758A">
        <w:rPr>
          <w:rFonts w:cs="Calibri" w:eastAsia="Calibri" w:hAnsi="Calibri" w:ascii="Calibri"/>
        </w:rPr>
        <w:t xml:space="preserve">. </w:t>
      </w:r>
      <w:r w:rsidR="002C1912" w:rsidRPr="0042758A">
        <w:rPr>
          <w:rFonts w:cs="Calibri" w:eastAsia="Calibri" w:hAnsi="Calibri" w:ascii="Calibri"/>
        </w:rPr>
        <w:t xml:space="preserve">Datum odjave 06.11.2012.g. </w:t>
      </w:r>
      <w:r w:rsidRPr="0042758A">
        <w:rPr>
          <w:rFonts w:cs="Calibri" w:eastAsia="Calibri" w:hAnsi="Calibri" w:ascii="Calibri"/>
        </w:rPr>
        <w:t>Za vozilo je evidentirana zabrana otuđenja temeljem ovrhe od dana 25.11.2013.g.</w:t>
      </w:r>
      <w:r w:rsidR="0042758A" w:rsidRPr="0042758A">
        <w:rPr>
          <w:rFonts w:cs="Calibri" w:eastAsia="Calibri" w:hAnsi="Calibri" w:ascii="Calibri"/>
        </w:rPr>
        <w:t xml:space="preserve"> Tržišna vrijednost utvrđena je u iznosu od 440,00 kn + pdv= 550,00 kn, od strane ovlaštenog sudskog vještaka HAMZIĆ CONSULTING-obrt, Sveta Nedjelja.</w:t>
      </w:r>
      <w:r w:rsidR="0042758A">
        <w:rPr>
          <w:rFonts w:cs="Calibri" w:eastAsia="Calibri" w:hAnsi="Calibri" w:ascii="Calibri"/>
        </w:rPr>
        <w:t xml:space="preserve"> </w:t>
      </w:r>
    </w:p>
    <w:p w:rsidRDefault="00095655" w:rsidP="00095655" w:rsidR="00095655" w:rsidRPr="00A56367">
      <w:pPr>
        <w:ind w:left="708"/>
        <w:jc w:val="both"/>
        <w:rPr>
          <w:rFonts w:cs="Calibri" w:eastAsia="Calibri" w:hAnsi="Calibri" w:ascii="Calibri"/>
        </w:rPr>
      </w:pPr>
    </w:p>
    <w:p w:rsidRDefault="00095655" w:rsidP="00095655" w:rsidR="00095655" w:rsidRPr="00A56367">
      <w:pPr>
        <w:ind w:hanging="2832" w:left="3540"/>
        <w:jc w:val="both"/>
        <w:rPr>
          <w:rFonts w:cs="Calibri" w:eastAsia="Calibri" w:hAnsi="Calibri" w:ascii="Calibri"/>
        </w:rPr>
      </w:pPr>
      <w:r w:rsidRPr="00A56367">
        <w:rPr>
          <w:rFonts w:cs="Calibri" w:eastAsia="Calibri" w:hAnsi="Calibri" w:ascii="Calibri"/>
        </w:rPr>
        <w:t>Na predmetnom vozilu upisanu su tereti i ovrhe i to:</w:t>
      </w:r>
    </w:p>
    <w:p w:rsidRDefault="00A56367" w:rsidP="00A56367" w:rsidR="00A56367" w:rsidRPr="00A56367">
      <w:pPr>
        <w:ind w:left="708"/>
        <w:jc w:val="both"/>
        <w:rPr>
          <w:rFonts w:cs="Calibri" w:eastAsia="Calibri" w:hAnsi="Calibri" w:ascii="Calibri"/>
        </w:rPr>
      </w:pPr>
    </w:p>
    <w:p w:rsidRDefault="00A56367" w:rsidP="00A56367" w:rsidR="00A56367" w:rsidRPr="00A56367">
      <w:pPr>
        <w:ind w:left="708"/>
        <w:jc w:val="both"/>
        <w:rPr>
          <w:rFonts w:cs="Calibri" w:eastAsia="Calibri" w:hAnsi="Calibri" w:ascii="Calibri"/>
        </w:rPr>
      </w:pPr>
      <w:bookmarkStart w:name="_Hlk527639174" w:id="2"/>
      <w:r w:rsidRPr="00A56367">
        <w:rPr>
          <w:rFonts w:cs="Calibri" w:eastAsia="Calibri" w:hAnsi="Calibri" w:ascii="Calibri"/>
        </w:rPr>
        <w:t xml:space="preserve">Temeljem Rješenja Ministarstva financija-Porezne uprave, Područnog ureda Zagreb, klasa: UP/i-415-02/2013-001/2656, urbroj: 513-007/01/2013-04 od 21.09.2013.g. i dopisa MUP-a PU Zagrebačke, PP Samobor, broj: 511-19-40/9,57/92-2013 od 29.07.2014.g. i broj: 511-19-40-/9-57-92/13 od 24.01.2014.g. </w:t>
      </w:r>
    </w:p>
    <w:bookmarkEnd w:id="2"/>
    <w:p w:rsidRDefault="00082907" w:rsidP="00A56367" w:rsidR="00082907" w:rsidRPr="00A56367">
      <w:pPr>
        <w:jc w:val="both"/>
        <w:rPr>
          <w:rFonts w:cs="Calibri" w:hAnsi="Calibri" w:ascii="Calibri"/>
        </w:rPr>
      </w:pPr>
    </w:p>
    <w:p w:rsidRDefault="002C1912" w:rsidP="0042758A" w:rsidR="0042758A" w:rsidRPr="00A56367">
      <w:pPr>
        <w:ind w:left="708"/>
        <w:jc w:val="both"/>
        <w:rPr>
          <w:rFonts w:cs="Calibri" w:eastAsia="Calibri" w:hAnsi="Calibri" w:ascii="Calibri"/>
        </w:rPr>
      </w:pPr>
      <w:r w:rsidRPr="0042758A">
        <w:rPr>
          <w:rFonts w:cs="Calibri" w:eastAsia="Calibri" w:hAnsi="Calibri" w:ascii="Calibri"/>
        </w:rPr>
        <w:t>-N2, marke MERCEDES 1317, godina proizvodnje 1997, broj šasije WDB6763371K262976, reg.oznaka ZG7707AP. Datum odjave 28.12.2012.g. Za vozilo je evidentirana zabrana otuđenja temeljem ovrhe od dana 25.11.2013.g.</w:t>
      </w:r>
      <w:r w:rsidR="00625ADD" w:rsidRPr="0042758A">
        <w:rPr>
          <w:rFonts w:cs="Calibri" w:eastAsia="Calibri" w:hAnsi="Calibri" w:ascii="Calibri"/>
        </w:rPr>
        <w:t xml:space="preserve"> </w:t>
      </w:r>
      <w:r w:rsidR="0042758A" w:rsidRPr="0042758A">
        <w:rPr>
          <w:rFonts w:cs="Calibri" w:eastAsia="Calibri" w:hAnsi="Calibri" w:ascii="Calibri"/>
        </w:rPr>
        <w:t>Tržišna vrijednost utvrđena je u iznosu od 15.000,00 kn + pdv= 18.750,00 kn, od strane ovlaštenog sudskog vještaka HAMZIĆ CONSULTING-obrt, Sveta Nedjelja.</w:t>
      </w:r>
      <w:r w:rsidR="0042758A">
        <w:rPr>
          <w:rFonts w:cs="Calibri" w:eastAsia="Calibri" w:hAnsi="Calibri" w:ascii="Calibri"/>
        </w:rPr>
        <w:t xml:space="preserve"> </w:t>
      </w:r>
    </w:p>
    <w:p w:rsidRDefault="002C1912" w:rsidP="0042758A" w:rsidR="002C1912" w:rsidRPr="00A56367">
      <w:pPr>
        <w:jc w:val="both"/>
        <w:rPr>
          <w:rFonts w:cs="Calibri" w:eastAsia="Calibri" w:hAnsi="Calibri" w:ascii="Calibri"/>
        </w:rPr>
      </w:pPr>
    </w:p>
    <w:p w:rsidRDefault="002C1912" w:rsidP="002C1912" w:rsidR="002C1912" w:rsidRPr="00A56367">
      <w:pPr>
        <w:ind w:hanging="2832" w:left="3540"/>
        <w:jc w:val="both"/>
        <w:rPr>
          <w:rFonts w:cs="Calibri" w:eastAsia="Calibri" w:hAnsi="Calibri" w:ascii="Calibri"/>
        </w:rPr>
      </w:pPr>
      <w:r w:rsidRPr="00A56367">
        <w:rPr>
          <w:rFonts w:cs="Calibri" w:eastAsia="Calibri" w:hAnsi="Calibri" w:ascii="Calibri"/>
        </w:rPr>
        <w:t>Na predmetnom vozilu upisanu su tereti i ovrhe i to:</w:t>
      </w:r>
    </w:p>
    <w:p w:rsidRDefault="00A56367" w:rsidP="00A56367" w:rsidR="00A56367" w:rsidRPr="00A56367">
      <w:pPr>
        <w:jc w:val="both"/>
        <w:rPr>
          <w:rFonts w:cs="Calibri" w:eastAsia="Calibri" w:hAnsi="Calibri" w:ascii="Calibri"/>
        </w:rPr>
      </w:pPr>
    </w:p>
    <w:p w:rsidRDefault="00A56367" w:rsidP="00A56367" w:rsidR="00A56367" w:rsidRPr="00A56367">
      <w:pPr>
        <w:ind w:left="708"/>
        <w:jc w:val="both"/>
        <w:rPr>
          <w:rFonts w:cs="Calibri" w:eastAsia="Calibri" w:hAnsi="Calibri" w:ascii="Calibri"/>
        </w:rPr>
      </w:pPr>
      <w:r w:rsidRPr="00A56367">
        <w:rPr>
          <w:rFonts w:cs="Calibri" w:eastAsia="Calibri" w:hAnsi="Calibri" w:ascii="Calibri"/>
        </w:rPr>
        <w:lastRenderedPageBreak/>
        <w:t xml:space="preserve">Temeljem Rješenja Ministarstva financija-Porezne uprave, Područnog ureda Zagreb, klasa: UP/i-415-02/2013-001/2656, urbroj: 513-007/01/2013-04 od 21.09.2013.g. i dopisa MUP-a PU Zagrebačke, PP Samobor, broj: 511-19-40/9,57/92-2013 od 29.07.2014.g. i broj: 511-19-40-/9-57-92/13 od 24.01.2014.g. </w:t>
      </w:r>
    </w:p>
    <w:p w:rsidRDefault="00A56367" w:rsidP="00A56367" w:rsidR="00A56367" w:rsidRPr="00A56367">
      <w:pPr>
        <w:jc w:val="both"/>
        <w:rPr>
          <w:rFonts w:cs="Calibri" w:hAnsi="Calibri" w:ascii="Calibri"/>
        </w:rPr>
      </w:pPr>
    </w:p>
    <w:p w:rsidRDefault="002C1912" w:rsidP="0042758A" w:rsidR="0042758A" w:rsidRPr="00A56367">
      <w:pPr>
        <w:ind w:left="708"/>
        <w:jc w:val="both"/>
        <w:rPr>
          <w:rFonts w:cs="Calibri" w:eastAsia="Calibri" w:hAnsi="Calibri" w:ascii="Calibri"/>
        </w:rPr>
      </w:pPr>
      <w:r w:rsidRPr="00B42434">
        <w:rPr>
          <w:rFonts w:cs="Calibri" w:eastAsia="Calibri" w:hAnsi="Calibri" w:ascii="Calibri"/>
        </w:rPr>
        <w:t>-TERETNI AUTOMOBIL, marke MERCEDES 1831L, godina proizvodnje 2000, broj šasije WDB9500341K549448, reg.oznaka ZG6558BB. Datum odjave 28.12.2012.g. Za vozilo je evidentirana zabrana otuđenja temeljem ovrhe od dana 25.11.2013.g.</w:t>
      </w:r>
      <w:r w:rsidR="00625ADD" w:rsidRPr="00B42434">
        <w:rPr>
          <w:rFonts w:cs="Calibri" w:eastAsia="Calibri" w:hAnsi="Calibri" w:ascii="Calibri"/>
        </w:rPr>
        <w:t xml:space="preserve"> </w:t>
      </w:r>
      <w:r w:rsidR="0042758A" w:rsidRPr="00B42434">
        <w:rPr>
          <w:rFonts w:cs="Calibri" w:eastAsia="Calibri" w:hAnsi="Calibri" w:ascii="Calibri"/>
        </w:rPr>
        <w:t>Tržišna vrijednost</w:t>
      </w:r>
      <w:r w:rsidR="0042758A" w:rsidRPr="0042758A">
        <w:rPr>
          <w:rFonts w:cs="Calibri" w:eastAsia="Calibri" w:hAnsi="Calibri" w:ascii="Calibri"/>
        </w:rPr>
        <w:t xml:space="preserve"> utvrđena je u iznosu od </w:t>
      </w:r>
      <w:r w:rsidR="00B42434">
        <w:rPr>
          <w:rFonts w:cs="Calibri" w:eastAsia="Calibri" w:hAnsi="Calibri" w:ascii="Calibri"/>
        </w:rPr>
        <w:t>18.750</w:t>
      </w:r>
      <w:r w:rsidR="0042758A" w:rsidRPr="0042758A">
        <w:rPr>
          <w:rFonts w:cs="Calibri" w:eastAsia="Calibri" w:hAnsi="Calibri" w:ascii="Calibri"/>
        </w:rPr>
        <w:t xml:space="preserve">,00 kn + pdv= </w:t>
      </w:r>
      <w:r w:rsidR="00B42434">
        <w:rPr>
          <w:rFonts w:cs="Calibri" w:eastAsia="Calibri" w:hAnsi="Calibri" w:ascii="Calibri"/>
        </w:rPr>
        <w:t xml:space="preserve">23.437,50 </w:t>
      </w:r>
      <w:r w:rsidR="0042758A" w:rsidRPr="0042758A">
        <w:rPr>
          <w:rFonts w:cs="Calibri" w:eastAsia="Calibri" w:hAnsi="Calibri" w:ascii="Calibri"/>
        </w:rPr>
        <w:t>kn, od strane ovlaštenog sudskog vještaka HAMZIĆ CONSULTING-obrt, Sveta Nedjelja.</w:t>
      </w:r>
      <w:r w:rsidR="0042758A">
        <w:rPr>
          <w:rFonts w:cs="Calibri" w:eastAsia="Calibri" w:hAnsi="Calibri" w:ascii="Calibri"/>
        </w:rPr>
        <w:t xml:space="preserve"> </w:t>
      </w:r>
    </w:p>
    <w:p w:rsidRDefault="00A56367" w:rsidP="00A56367" w:rsidR="00A56367" w:rsidRPr="00A56367">
      <w:pPr>
        <w:jc w:val="both"/>
        <w:rPr>
          <w:rFonts w:cs="Calibri" w:eastAsia="Calibri" w:hAnsi="Calibri" w:ascii="Calibri"/>
        </w:rPr>
      </w:pPr>
    </w:p>
    <w:p w:rsidRDefault="002C1912" w:rsidP="002C1912" w:rsidR="002C1912" w:rsidRPr="00A56367">
      <w:pPr>
        <w:ind w:hanging="2832" w:left="3540"/>
        <w:jc w:val="both"/>
        <w:rPr>
          <w:rFonts w:cs="Calibri" w:eastAsia="Calibri" w:hAnsi="Calibri" w:ascii="Calibri"/>
        </w:rPr>
      </w:pPr>
      <w:r w:rsidRPr="00A56367">
        <w:rPr>
          <w:rFonts w:cs="Calibri" w:eastAsia="Calibri" w:hAnsi="Calibri" w:ascii="Calibri"/>
        </w:rPr>
        <w:t>Na predmetnom vozilu upisanu su tereti i ovrhe i to:</w:t>
      </w:r>
    </w:p>
    <w:p w:rsidRDefault="00A56367" w:rsidP="00A56367" w:rsidR="00A56367" w:rsidRPr="00A56367">
      <w:pPr>
        <w:ind w:left="708"/>
        <w:jc w:val="both"/>
        <w:rPr>
          <w:rFonts w:cs="Calibri" w:eastAsia="Calibri" w:hAnsi="Calibri" w:ascii="Calibri"/>
        </w:rPr>
      </w:pPr>
    </w:p>
    <w:p w:rsidRDefault="00A56367" w:rsidP="00A56367" w:rsidR="00A56367" w:rsidRPr="00A56367">
      <w:pPr>
        <w:ind w:left="708"/>
        <w:jc w:val="both"/>
        <w:rPr>
          <w:rFonts w:cs="Calibri" w:eastAsia="Calibri" w:hAnsi="Calibri" w:ascii="Calibri"/>
        </w:rPr>
      </w:pPr>
      <w:r w:rsidRPr="00A56367">
        <w:rPr>
          <w:rFonts w:cs="Calibri" w:eastAsia="Calibri" w:hAnsi="Calibri" w:ascii="Calibri"/>
        </w:rPr>
        <w:t xml:space="preserve">Temeljem Rješenja Ministarstva financija-Porezne uprave, Područnog ureda Zagreb, klasa: UP/i-415-02/2013-001/2656, urbroj: 513-007/01/2013-04 od 21.09.2013.g. i dopisa MUP-a PU Zagrebačke, PP Samobor, broj: 511-19-40/9,57/92-2013 od 29.07.2014.g. i broj: 511-19-40-/9-57-92/13 od 24.01.2014.g. </w:t>
      </w:r>
    </w:p>
    <w:p w:rsidRDefault="00A56367" w:rsidP="00A56367" w:rsidR="00A56367" w:rsidRPr="00A56367">
      <w:pPr>
        <w:rPr>
          <w:rFonts w:cs="Calibri" w:eastAsia="Calibri" w:hAnsi="Calibri" w:ascii="Calibri"/>
        </w:rPr>
      </w:pPr>
    </w:p>
    <w:p w:rsidRDefault="002C1912" w:rsidP="002C1912" w:rsidR="002C1912" w:rsidRPr="00A56367">
      <w:pPr>
        <w:ind w:left="709"/>
        <w:jc w:val="both"/>
        <w:rPr>
          <w:rFonts w:cs="Calibri" w:hAnsi="Calibri" w:ascii="Calibri"/>
        </w:rPr>
      </w:pPr>
    </w:p>
    <w:p w:rsidRDefault="002C1912" w:rsidP="002C1912" w:rsidR="002C1912" w:rsidRPr="00A56367">
      <w:pPr>
        <w:ind w:left="708"/>
        <w:jc w:val="both"/>
        <w:rPr>
          <w:rFonts w:cs="Calibri" w:eastAsia="Calibri" w:hAnsi="Calibri" w:ascii="Calibri"/>
        </w:rPr>
      </w:pPr>
      <w:r w:rsidRPr="001C3D5E">
        <w:rPr>
          <w:rFonts w:cs="Calibri" w:eastAsia="Calibri" w:hAnsi="Calibri" w:ascii="Calibri"/>
        </w:rPr>
        <w:t>-N3, marke RENAULT MAGNUM, godina proizvodnje 2002, broj šasije VF611GTA000113867, reg.oznaka ZG5359ES. Datum odjave 28.07.2014.g. Za vozilo je evidentirana zabrana otuđenja temeljem ovrhe od dana 25.11.2013.g.</w:t>
      </w:r>
      <w:r w:rsidR="00625ADD" w:rsidRPr="001C3D5E">
        <w:rPr>
          <w:rFonts w:cs="Calibri" w:eastAsia="Calibri" w:hAnsi="Calibri" w:ascii="Calibri"/>
        </w:rPr>
        <w:t xml:space="preserve"> </w:t>
      </w:r>
      <w:r w:rsidR="001C3D5E" w:rsidRPr="001C3D5E">
        <w:rPr>
          <w:rFonts w:cs="Calibri" w:eastAsia="Calibri" w:hAnsi="Calibri" w:ascii="Calibri"/>
        </w:rPr>
        <w:t xml:space="preserve"> Predmetno vozilo se vodi na osnovnim sredstvima stečajnog dužnika, ali nije pronađeno pri popisu imovine i zakonski zastupnik izjavljuje da se vozilo nalazilo parkirano negdje u Bosni i Hercegovini, međutim, da se osoba kod koje je vozilo bilo parkirano ne želi javiti na njegove pozive.</w:t>
      </w:r>
      <w:r w:rsidR="001C3D5E">
        <w:rPr>
          <w:rFonts w:cs="Calibri" w:eastAsia="Calibri" w:hAnsi="Calibri" w:ascii="Calibri"/>
        </w:rPr>
        <w:t xml:space="preserve">  </w:t>
      </w:r>
    </w:p>
    <w:p w:rsidRDefault="002C1912" w:rsidP="002C1912" w:rsidR="002C1912" w:rsidRPr="00A56367">
      <w:pPr>
        <w:ind w:left="708"/>
        <w:jc w:val="both"/>
        <w:rPr>
          <w:rFonts w:cs="Calibri" w:eastAsia="Calibri" w:hAnsi="Calibri" w:ascii="Calibri"/>
        </w:rPr>
      </w:pPr>
    </w:p>
    <w:p w:rsidRDefault="002C1912" w:rsidP="002C1912" w:rsidR="002C1912" w:rsidRPr="00A56367">
      <w:pPr>
        <w:ind w:hanging="2832" w:left="3540"/>
        <w:jc w:val="both"/>
        <w:rPr>
          <w:rFonts w:cs="Calibri" w:eastAsia="Calibri" w:hAnsi="Calibri" w:ascii="Calibri"/>
        </w:rPr>
      </w:pPr>
      <w:r w:rsidRPr="00A56367">
        <w:rPr>
          <w:rFonts w:cs="Calibri" w:eastAsia="Calibri" w:hAnsi="Calibri" w:ascii="Calibri"/>
        </w:rPr>
        <w:t>Na predmetnom vozilu upisanu su tereti i ovrhe i to:</w:t>
      </w:r>
    </w:p>
    <w:p w:rsidRDefault="00A56367" w:rsidP="00A56367" w:rsidR="00A56367">
      <w:pPr>
        <w:ind w:left="708"/>
        <w:jc w:val="both"/>
        <w:rPr>
          <w:rFonts w:cs="Calibri" w:eastAsia="Calibri" w:hAnsi="Calibri" w:ascii="Calibri"/>
        </w:rPr>
      </w:pPr>
    </w:p>
    <w:p w:rsidRDefault="00A56367" w:rsidP="00A56367" w:rsidR="00A56367">
      <w:pPr>
        <w:ind w:left="708"/>
        <w:jc w:val="both"/>
        <w:rPr>
          <w:rFonts w:cs="Calibri" w:eastAsia="Calibri" w:hAnsi="Calibri" w:ascii="Calibri"/>
        </w:rPr>
      </w:pPr>
      <w:r>
        <w:rPr>
          <w:rFonts w:cs="Calibri" w:eastAsia="Calibri" w:hAnsi="Calibri" w:ascii="Calibri"/>
        </w:rPr>
        <w:t xml:space="preserve">Temeljem Rješenja Ministarstva financija-Porezne uprave, Područnog ureda Zagreb, klasa: UP/i-415-02/2013-001/2656, urbroj: 513-007/01/2013-04 od 21.09.2013.g. i dopisa MUP-a PU Zagrebačke, PP Samobor, broj: 511-19-40/9,57/92-2013 od 29.07.2014.g. i broj: 511-19-40-/9-57-92/13 od 24.01.2014.g. </w:t>
      </w:r>
    </w:p>
    <w:p w:rsidRDefault="00A56367" w:rsidP="00A56367" w:rsidR="00A56367" w:rsidRPr="00095655">
      <w:pPr>
        <w:rPr>
          <w:rFonts w:cs="Calibri" w:eastAsia="Calibri" w:hAnsi="Calibri" w:ascii="Calibri"/>
        </w:rPr>
      </w:pPr>
    </w:p>
    <w:p w:rsidRDefault="002C1912" w:rsidP="00A56367" w:rsidR="002C1912">
      <w:pPr>
        <w:jc w:val="both"/>
        <w:rPr>
          <w:rFonts w:cs="Calibri" w:eastAsia="Calibri" w:hAnsi="Calibri" w:ascii="Calibri"/>
        </w:rPr>
      </w:pPr>
    </w:p>
    <w:p w:rsidRDefault="002C1912" w:rsidP="002C1912" w:rsidR="002C1912">
      <w:pPr>
        <w:ind w:left="708"/>
        <w:jc w:val="both"/>
        <w:rPr>
          <w:rFonts w:cs="Calibri" w:eastAsia="Calibri" w:hAnsi="Calibri" w:ascii="Calibri"/>
        </w:rPr>
      </w:pPr>
      <w:r>
        <w:rPr>
          <w:rFonts w:cs="Calibri" w:eastAsia="Calibri" w:hAnsi="Calibri" w:ascii="Calibri"/>
        </w:rPr>
        <w:t xml:space="preserve">Nadalje, prema dostavljenim podacima Centra za vozila Hrvatske d.d., stečajni dužnik se vodi kao  vlasnik  </w:t>
      </w:r>
      <w:r w:rsidR="005D44DE">
        <w:rPr>
          <w:rFonts w:cs="Calibri" w:eastAsia="Calibri" w:hAnsi="Calibri" w:ascii="Calibri"/>
        </w:rPr>
        <w:t>još pet</w:t>
      </w:r>
      <w:r>
        <w:rPr>
          <w:rFonts w:cs="Calibri" w:eastAsia="Calibri" w:hAnsi="Calibri" w:ascii="Calibri"/>
        </w:rPr>
        <w:t xml:space="preserve"> vozila</w:t>
      </w:r>
      <w:r w:rsidR="00625ADD">
        <w:rPr>
          <w:rFonts w:cs="Calibri" w:eastAsia="Calibri" w:hAnsi="Calibri" w:ascii="Calibri"/>
        </w:rPr>
        <w:t xml:space="preserve"> starosti od 17 do 27 godina, koja su odjavljena prije više od 7 godina i </w:t>
      </w:r>
      <w:r w:rsidR="005D44DE">
        <w:rPr>
          <w:rFonts w:cs="Calibri" w:eastAsia="Calibri" w:hAnsi="Calibri" w:ascii="Calibri"/>
        </w:rPr>
        <w:t xml:space="preserve"> za koja bivši zakonski zastupnik tvrdi da ne postoje</w:t>
      </w:r>
      <w:r w:rsidR="00B42434">
        <w:rPr>
          <w:rFonts w:cs="Calibri" w:eastAsia="Calibri" w:hAnsi="Calibri" w:ascii="Calibri"/>
        </w:rPr>
        <w:t xml:space="preserve"> više i ne zna gdje su ili da su prodana</w:t>
      </w:r>
      <w:r w:rsidR="00625ADD">
        <w:rPr>
          <w:rFonts w:cs="Calibri" w:eastAsia="Calibri" w:hAnsi="Calibri" w:ascii="Calibri"/>
        </w:rPr>
        <w:t xml:space="preserve"> i to: </w:t>
      </w:r>
    </w:p>
    <w:p w:rsidRDefault="002C1912" w:rsidP="00492B32" w:rsidR="002C1912">
      <w:pPr>
        <w:ind w:left="709"/>
        <w:jc w:val="both"/>
        <w:rPr>
          <w:rFonts w:cs="Calibri" w:hAnsi="Calibri" w:ascii="Calibri"/>
          <w:highlight w:val="yellow"/>
        </w:rPr>
      </w:pPr>
    </w:p>
    <w:p w:rsidRDefault="005D44DE" w:rsidP="005D44DE" w:rsidR="005D44DE" w:rsidRPr="001A5C13">
      <w:pPr>
        <w:ind w:left="708"/>
        <w:jc w:val="both"/>
        <w:rPr>
          <w:rFonts w:cs="Calibri" w:eastAsia="Calibri" w:hAnsi="Calibri" w:ascii="Calibri"/>
        </w:rPr>
      </w:pPr>
      <w:r w:rsidRPr="001A5C13">
        <w:rPr>
          <w:rFonts w:cs="Calibri" w:eastAsia="Calibri" w:hAnsi="Calibri" w:ascii="Calibri"/>
        </w:rPr>
        <w:t>-TERETNI AUTOMOBIL, marke IVECO C-85639, godina proizvodnje 1991, broj šasije ZCFA5061002996116, reg.oznaka ZG553AV. Datum odjave 20.04.2006.g. Za vozilo je evidentirana zabrana otuđenja temeljem ovrhe od dana 25.11.2013.g.</w:t>
      </w:r>
      <w:r w:rsidR="00625ADD" w:rsidRPr="001A5C13">
        <w:rPr>
          <w:rFonts w:cs="Calibri" w:eastAsia="Calibri" w:hAnsi="Calibri" w:ascii="Calibri"/>
        </w:rPr>
        <w:t xml:space="preserve"> </w:t>
      </w:r>
    </w:p>
    <w:p w:rsidRDefault="005D44DE" w:rsidP="00625ADD" w:rsidR="005D44DE" w:rsidRPr="001A5C13">
      <w:pPr>
        <w:jc w:val="both"/>
        <w:rPr>
          <w:rFonts w:cs="Calibri" w:hAnsi="Calibri" w:ascii="Calibri"/>
        </w:rPr>
      </w:pPr>
    </w:p>
    <w:p w:rsidRDefault="005D44DE" w:rsidP="005D44DE" w:rsidR="005D44DE">
      <w:pPr>
        <w:ind w:left="708"/>
        <w:jc w:val="both"/>
        <w:rPr>
          <w:rFonts w:cs="Calibri" w:eastAsia="Calibri" w:hAnsi="Calibri" w:ascii="Calibri"/>
        </w:rPr>
      </w:pPr>
      <w:r w:rsidRPr="006C5C52">
        <w:rPr>
          <w:rFonts w:cs="Calibri" w:eastAsia="Calibri" w:hAnsi="Calibri" w:ascii="Calibri"/>
        </w:rPr>
        <w:lastRenderedPageBreak/>
        <w:t>-TERETNI AUTOMOBIL, marke MAN C87020, godina proizvodnje 1998, broj šasije WMAU010256M080784, reg.oznaka ZG282NR. Datum odjave 27.10.2009.g. Za vozilo je evidentirana zabrana otuđenja temeljem ovrhe od dana 25.11.2013.g.</w:t>
      </w:r>
      <w:r w:rsidR="00625ADD" w:rsidRPr="006C5C52">
        <w:rPr>
          <w:rFonts w:cs="Calibri" w:eastAsia="Calibri" w:hAnsi="Calibri" w:ascii="Calibri"/>
        </w:rPr>
        <w:t xml:space="preserve"> </w:t>
      </w:r>
      <w:r w:rsidR="007A1CA3" w:rsidRPr="006C5C52">
        <w:rPr>
          <w:rFonts w:cs="Calibri" w:eastAsia="Calibri" w:hAnsi="Calibri" w:ascii="Calibri"/>
        </w:rPr>
        <w:t>Dostavljen je račun br. 31/2005</w:t>
      </w:r>
      <w:r w:rsidR="006C5C52" w:rsidRPr="006C5C52">
        <w:rPr>
          <w:rFonts w:cs="Calibri" w:eastAsia="Calibri" w:hAnsi="Calibri" w:ascii="Calibri"/>
        </w:rPr>
        <w:t xml:space="preserve"> od dana 06.08.2015. godine o prodaji predmetnog vozila kupcu Šušnjak Domagoju, Poljica BB, Krivodol, za cijenu u iznosu od 1.220,00 kuna.</w:t>
      </w:r>
      <w:r w:rsidR="006C5C52">
        <w:rPr>
          <w:rFonts w:cs="Calibri" w:eastAsia="Calibri" w:hAnsi="Calibri" w:ascii="Calibri"/>
        </w:rPr>
        <w:t xml:space="preserve"> </w:t>
      </w:r>
    </w:p>
    <w:p w:rsidRDefault="005D44DE" w:rsidP="001A5C13" w:rsidR="005D44DE">
      <w:pPr>
        <w:jc w:val="both"/>
        <w:rPr>
          <w:rFonts w:cs="Calibri" w:hAnsi="Calibri" w:ascii="Calibri"/>
          <w:highlight w:val="yellow"/>
        </w:rPr>
      </w:pPr>
    </w:p>
    <w:p w:rsidRDefault="005D44DE" w:rsidP="00625ADD" w:rsidR="005D44DE" w:rsidRPr="00625ADD">
      <w:pPr>
        <w:ind w:left="708"/>
        <w:jc w:val="both"/>
        <w:rPr>
          <w:rFonts w:cs="Calibri" w:eastAsia="Calibri" w:hAnsi="Calibri" w:ascii="Calibri"/>
        </w:rPr>
      </w:pPr>
      <w:r w:rsidRPr="00095655">
        <w:rPr>
          <w:rFonts w:cs="Calibri" w:eastAsia="Calibri" w:hAnsi="Calibri" w:ascii="Calibri"/>
        </w:rPr>
        <w:t>-</w:t>
      </w:r>
      <w:r>
        <w:rPr>
          <w:rFonts w:cs="Calibri" w:eastAsia="Calibri" w:hAnsi="Calibri" w:ascii="Calibri"/>
        </w:rPr>
        <w:t>N3</w:t>
      </w:r>
      <w:r w:rsidRPr="00095655">
        <w:rPr>
          <w:rFonts w:cs="Calibri" w:eastAsia="Calibri" w:hAnsi="Calibri" w:ascii="Calibri"/>
        </w:rPr>
        <w:t>,</w:t>
      </w:r>
      <w:r>
        <w:rPr>
          <w:rFonts w:cs="Calibri" w:eastAsia="Calibri" w:hAnsi="Calibri" w:ascii="Calibri"/>
        </w:rPr>
        <w:t xml:space="preserve"> </w:t>
      </w:r>
      <w:r w:rsidRPr="00095655">
        <w:rPr>
          <w:rFonts w:cs="Calibri" w:eastAsia="Calibri" w:hAnsi="Calibri" w:ascii="Calibri"/>
        </w:rPr>
        <w:t xml:space="preserve">marke </w:t>
      </w:r>
      <w:r>
        <w:rPr>
          <w:rFonts w:cs="Calibri" w:eastAsia="Calibri" w:hAnsi="Calibri" w:ascii="Calibri"/>
        </w:rPr>
        <w:t xml:space="preserve">MERCEDES AK 6X6-C24135-1, </w:t>
      </w:r>
      <w:r w:rsidRPr="00095655">
        <w:rPr>
          <w:rFonts w:cs="Calibri" w:eastAsia="Calibri" w:hAnsi="Calibri" w:ascii="Calibri"/>
        </w:rPr>
        <w:t xml:space="preserve">godina proizvodnje </w:t>
      </w:r>
      <w:r>
        <w:rPr>
          <w:rFonts w:cs="Calibri" w:eastAsia="Calibri" w:hAnsi="Calibri" w:ascii="Calibri"/>
        </w:rPr>
        <w:t>1978,</w:t>
      </w:r>
      <w:r w:rsidRPr="00095655">
        <w:rPr>
          <w:rFonts w:cs="Calibri" w:eastAsia="Calibri" w:hAnsi="Calibri" w:ascii="Calibri"/>
        </w:rPr>
        <w:t xml:space="preserve"> broj šasije</w:t>
      </w:r>
      <w:r>
        <w:rPr>
          <w:rFonts w:cs="Calibri" w:eastAsia="Calibri" w:hAnsi="Calibri" w:ascii="Calibri"/>
        </w:rPr>
        <w:t xml:space="preserve"> 39544214429881</w:t>
      </w:r>
      <w:r w:rsidRPr="00095655">
        <w:rPr>
          <w:rFonts w:cs="Calibri" w:eastAsia="Calibri" w:hAnsi="Calibri" w:ascii="Calibri"/>
        </w:rPr>
        <w:t>, reg.oznaka ZG</w:t>
      </w:r>
      <w:r>
        <w:rPr>
          <w:rFonts w:cs="Calibri" w:eastAsia="Calibri" w:hAnsi="Calibri" w:ascii="Calibri"/>
        </w:rPr>
        <w:t>324CF</w:t>
      </w:r>
      <w:r w:rsidRPr="00095655">
        <w:rPr>
          <w:rFonts w:cs="Calibri" w:eastAsia="Calibri" w:hAnsi="Calibri" w:ascii="Calibri"/>
        </w:rPr>
        <w:t xml:space="preserve">. </w:t>
      </w:r>
      <w:r>
        <w:rPr>
          <w:rFonts w:cs="Calibri" w:eastAsia="Calibri" w:hAnsi="Calibri" w:ascii="Calibri"/>
        </w:rPr>
        <w:t xml:space="preserve">Datum odjave 28.05.2006.g. </w:t>
      </w:r>
      <w:r w:rsidRPr="00095655">
        <w:rPr>
          <w:rFonts w:cs="Calibri" w:eastAsia="Calibri" w:hAnsi="Calibri" w:ascii="Calibri"/>
        </w:rPr>
        <w:t>Za vozilo je evidentirana zabrana otuđenja temeljem ovrhe od dana 25.11.2013.g.</w:t>
      </w:r>
    </w:p>
    <w:p w:rsidRDefault="005D44DE" w:rsidP="005D44DE" w:rsidR="005D44DE">
      <w:pPr>
        <w:ind w:left="709"/>
        <w:jc w:val="both"/>
        <w:rPr>
          <w:rFonts w:cs="Calibri" w:hAnsi="Calibri" w:ascii="Calibri"/>
          <w:highlight w:val="yellow"/>
        </w:rPr>
      </w:pPr>
    </w:p>
    <w:p w:rsidRDefault="005D44DE" w:rsidP="001A5C13" w:rsidR="001A5C13">
      <w:pPr>
        <w:ind w:left="708"/>
        <w:jc w:val="both"/>
        <w:rPr>
          <w:rFonts w:cs="Calibri" w:eastAsia="Calibri" w:hAnsi="Calibri" w:ascii="Calibri"/>
        </w:rPr>
      </w:pPr>
      <w:r w:rsidRPr="001A5C13">
        <w:rPr>
          <w:rFonts w:cs="Calibri" w:eastAsia="Calibri" w:hAnsi="Calibri" w:ascii="Calibri"/>
        </w:rPr>
        <w:t xml:space="preserve">-TERETNI AUTOMOBIL, marke MERCEDES </w:t>
      </w:r>
      <w:r w:rsidR="001A5C13" w:rsidRPr="001A5C13">
        <w:rPr>
          <w:rFonts w:cs="Calibri" w:eastAsia="Calibri" w:hAnsi="Calibri" w:ascii="Calibri"/>
        </w:rPr>
        <w:t>2626K</w:t>
      </w:r>
      <w:r w:rsidRPr="001A5C13">
        <w:rPr>
          <w:rFonts w:cs="Calibri" w:eastAsia="Calibri" w:hAnsi="Calibri" w:ascii="Calibri"/>
        </w:rPr>
        <w:t>, godina proizvodnje 1977, broj šasije 39534214346957, reg.oznaka ZG5233. Datum odjave 08.08.2011.g. Za vozilo je evidentirana zabrana otuđenja temeljem ovrhe od dana 25.11.2013.g.</w:t>
      </w:r>
      <w:r w:rsidR="001A5C13" w:rsidRPr="001A5C13">
        <w:rPr>
          <w:rFonts w:cs="Calibri" w:eastAsia="Calibri" w:hAnsi="Calibri" w:ascii="Calibri"/>
        </w:rPr>
        <w:t xml:space="preserve"> Dostavljen je račun br. 62/2011 od dana 09.08.2011. godine o prodaji predmetnog vozila kupcu SARVAN-NUTZFAHRZEUGE GMBH, LADE-STRASSE 4/6, SANKT-AUGUSTIN, DEUTSCHLAND, za cijenu u</w:t>
      </w:r>
      <w:r w:rsidR="001A5C13" w:rsidRPr="006C5C52">
        <w:rPr>
          <w:rFonts w:cs="Calibri" w:eastAsia="Calibri" w:hAnsi="Calibri" w:ascii="Calibri"/>
        </w:rPr>
        <w:t xml:space="preserve"> iznosu od 1</w:t>
      </w:r>
      <w:r w:rsidR="001A5C13">
        <w:rPr>
          <w:rFonts w:cs="Calibri" w:eastAsia="Calibri" w:hAnsi="Calibri" w:ascii="Calibri"/>
        </w:rPr>
        <w:t>.000</w:t>
      </w:r>
      <w:r w:rsidR="001A5C13" w:rsidRPr="006C5C52">
        <w:rPr>
          <w:rFonts w:cs="Calibri" w:eastAsia="Calibri" w:hAnsi="Calibri" w:ascii="Calibri"/>
        </w:rPr>
        <w:t xml:space="preserve">,00 </w:t>
      </w:r>
      <w:r w:rsidR="001A5C13">
        <w:rPr>
          <w:rFonts w:cs="Calibri" w:eastAsia="Calibri" w:hAnsi="Calibri" w:ascii="Calibri"/>
        </w:rPr>
        <w:t xml:space="preserve">eura.  </w:t>
      </w:r>
    </w:p>
    <w:p w:rsidRDefault="005D44DE" w:rsidP="005D44DE" w:rsidR="005D44DE">
      <w:pPr>
        <w:ind w:left="708"/>
        <w:jc w:val="both"/>
        <w:rPr>
          <w:rFonts w:cs="Calibri" w:eastAsia="Calibri" w:hAnsi="Calibri" w:ascii="Calibri"/>
        </w:rPr>
      </w:pPr>
    </w:p>
    <w:p w:rsidRDefault="00B42434" w:rsidP="005D44DE" w:rsidR="005D44DE" w:rsidRPr="00095655">
      <w:pPr>
        <w:ind w:left="708"/>
        <w:jc w:val="both"/>
        <w:rPr>
          <w:rFonts w:cs="Calibri" w:eastAsia="Calibri" w:hAnsi="Calibri" w:ascii="Calibri"/>
        </w:rPr>
      </w:pPr>
      <w:r>
        <w:rPr>
          <w:rFonts w:cs="Calibri" w:eastAsia="Calibri" w:hAnsi="Calibri" w:ascii="Calibri"/>
        </w:rPr>
        <w:t xml:space="preserve">Predmetna vozila se na nalaze na popisu osnovnih sredstava stečajnog dužnika. </w:t>
      </w:r>
    </w:p>
    <w:p w:rsidRDefault="005D44DE" w:rsidP="00625ADD" w:rsidR="005D44DE">
      <w:pPr>
        <w:jc w:val="both"/>
        <w:rPr>
          <w:rFonts w:cs="Calibri" w:hAnsi="Calibri" w:ascii="Calibri"/>
          <w:highlight w:val="yellow"/>
        </w:rPr>
      </w:pPr>
    </w:p>
    <w:p w:rsidRDefault="00A96979" w:rsidP="00A96979" w:rsidR="00A96979" w:rsidRPr="00B42434">
      <w:pPr>
        <w:ind w:left="709"/>
        <w:jc w:val="both"/>
        <w:rPr>
          <w:rFonts w:cs="Calibri" w:eastAsia="Calibri" w:hAnsi="Calibri" w:ascii="Calibri"/>
        </w:rPr>
      </w:pPr>
      <w:r w:rsidRPr="00B42434">
        <w:rPr>
          <w:rFonts w:cs="Calibri" w:eastAsia="Calibri" w:hAnsi="Calibri" w:ascii="Calibri"/>
        </w:rPr>
        <w:t>Potraživanja</w:t>
      </w:r>
    </w:p>
    <w:p w:rsidRDefault="008A2A24" w:rsidP="00A96979" w:rsidR="008A2A24" w:rsidRPr="00B42434">
      <w:pPr>
        <w:ind w:left="709"/>
        <w:jc w:val="both"/>
        <w:rPr>
          <w:rFonts w:cs="Calibri" w:eastAsia="Calibri" w:hAnsi="Calibri" w:ascii="Calibri"/>
        </w:rPr>
      </w:pPr>
      <w:r w:rsidRPr="00B42434">
        <w:rPr>
          <w:rFonts w:cs="Calibri" w:eastAsia="Calibri" w:hAnsi="Calibri" w:ascii="Calibri"/>
        </w:rPr>
        <w:t xml:space="preserve">Prema </w:t>
      </w:r>
      <w:r w:rsidR="00625ADD" w:rsidRPr="00B42434">
        <w:rPr>
          <w:rFonts w:cs="Calibri" w:eastAsia="Calibri" w:hAnsi="Calibri" w:ascii="Calibri"/>
        </w:rPr>
        <w:t xml:space="preserve">dostavljenoj knjigovodstvenoj dokumentaciji sva potraživanja stečajnog dužnika su u zastari budući nisu utužena, tako da ne postoji mogućnost naplate. </w:t>
      </w:r>
    </w:p>
    <w:p w:rsidRDefault="00463412" w:rsidP="00463412" w:rsidR="00463412" w:rsidRPr="00E01A9A">
      <w:pPr>
        <w:rPr>
          <w:rFonts w:cs="Calibri" w:hAnsi="Calibri" w:ascii="Calibri"/>
          <w:highlight w:val="yellow"/>
        </w:rPr>
      </w:pPr>
    </w:p>
    <w:p w:rsidRDefault="00463412" w:rsidP="00463412" w:rsidR="00463412" w:rsidRPr="004E161D">
      <w:pPr>
        <w:rPr>
          <w:rFonts w:cs="Calibri" w:hAnsi="Calibri" w:ascii="Calibri"/>
        </w:rPr>
      </w:pPr>
      <w:r w:rsidRPr="004E161D">
        <w:rPr>
          <w:rFonts w:cs="Calibri" w:hAnsi="Calibri" w:ascii="Calibri"/>
        </w:rPr>
        <w:t xml:space="preserve"> </w:t>
      </w:r>
    </w:p>
    <w:p w:rsidRDefault="00DE49F8" w:rsidP="00463412" w:rsidR="00463412" w:rsidRPr="00625ADD">
      <w:pPr>
        <w:rPr>
          <w:rFonts w:cs="Calibri" w:hAnsi="Calibri" w:ascii="Calibri"/>
          <w:b/>
        </w:rPr>
      </w:pPr>
      <w:r w:rsidRPr="00625ADD">
        <w:rPr>
          <w:rFonts w:cs="Calibri" w:hAnsi="Calibri" w:ascii="Calibri"/>
          <w:b/>
        </w:rPr>
        <w:t>V</w:t>
      </w:r>
      <w:r w:rsidR="00D36DB1">
        <w:rPr>
          <w:rFonts w:cs="Calibri" w:hAnsi="Calibri" w:ascii="Calibri"/>
          <w:b/>
        </w:rPr>
        <w:t>I</w:t>
      </w:r>
      <w:r w:rsidRPr="00625ADD">
        <w:rPr>
          <w:rFonts w:cs="Calibri" w:hAnsi="Calibri" w:ascii="Calibri"/>
          <w:b/>
        </w:rPr>
        <w:tab/>
        <w:t>OBAVEZE</w:t>
      </w:r>
      <w:r w:rsidR="00463412" w:rsidRPr="00625ADD">
        <w:rPr>
          <w:rFonts w:cs="Calibri" w:hAnsi="Calibri" w:ascii="Calibri"/>
          <w:b/>
        </w:rPr>
        <w:t xml:space="preserve"> STEČAJNOG DUŽNIKA</w:t>
      </w:r>
      <w:r w:rsidR="00625ADD" w:rsidRPr="00625ADD">
        <w:rPr>
          <w:rFonts w:cs="Calibri" w:hAnsi="Calibri" w:ascii="Calibri"/>
          <w:b/>
        </w:rPr>
        <w:t xml:space="preserve">-priznate tražbine </w:t>
      </w:r>
    </w:p>
    <w:p w:rsidRDefault="00625ADD" w:rsidP="00625ADD" w:rsidR="00625ADD" w:rsidRPr="00625ADD">
      <w:pPr>
        <w:rPr>
          <w:rFonts w:cs="Calibri" w:hAnsi="Calibri" w:ascii="Calibri"/>
          <w:b/>
        </w:rPr>
      </w:pPr>
    </w:p>
    <w:p w:rsidRDefault="00625ADD" w:rsidP="00625ADD" w:rsidR="00625ADD" w:rsidRPr="00B369D9">
      <w:pPr>
        <w:ind w:firstLine="720"/>
        <w:jc w:val="both"/>
        <w:rPr>
          <w:rFonts w:cs="Calibri" w:hAnsi="Calibri" w:ascii="Calibri"/>
        </w:rPr>
      </w:pPr>
      <w:r w:rsidRPr="00625ADD">
        <w:rPr>
          <w:rFonts w:cs="Calibri" w:hAnsi="Calibri" w:ascii="Calibri"/>
        </w:rPr>
        <w:t xml:space="preserve">Na prvom ispitnom </w:t>
      </w:r>
      <w:r w:rsidRPr="00B369D9">
        <w:rPr>
          <w:rFonts w:cs="Calibri" w:hAnsi="Calibri" w:ascii="Calibri"/>
        </w:rPr>
        <w:t xml:space="preserve">ročištu priznate su tražbine: </w:t>
      </w:r>
    </w:p>
    <w:p w:rsidRDefault="00625ADD" w:rsidP="00463412" w:rsidR="00463412" w:rsidRPr="00B369D9">
      <w:pPr>
        <w:numPr>
          <w:ilvl w:val="0"/>
          <w:numId w:val="36"/>
        </w:numPr>
        <w:spacing w:after="200"/>
        <w:jc w:val="both"/>
        <w:rPr>
          <w:rFonts w:cs="Calibri" w:hAnsi="Calibri" w:ascii="Calibri"/>
        </w:rPr>
      </w:pPr>
      <w:r w:rsidRPr="00B369D9">
        <w:rPr>
          <w:rFonts w:cs="Calibri" w:hAnsi="Calibri" w:ascii="Calibri"/>
        </w:rPr>
        <w:t xml:space="preserve">II  višeg isplatnog reda u ukupnom iznosu od </w:t>
      </w:r>
      <w:r w:rsidR="00B369D9" w:rsidRPr="00B369D9">
        <w:rPr>
          <w:rFonts w:cs="Calibri" w:hAnsi="Calibri" w:ascii="Calibri"/>
        </w:rPr>
        <w:t xml:space="preserve">407.677,35 </w:t>
      </w:r>
      <w:r w:rsidRPr="00B369D9">
        <w:rPr>
          <w:rFonts w:cs="Calibri" w:eastAsia="Cambria" w:hAnsi="Calibri" w:ascii="Calibri"/>
          <w:lang w:val="en-US"/>
        </w:rPr>
        <w:t>kn.</w:t>
      </w:r>
    </w:p>
    <w:p w:rsidRDefault="00DF2146" w:rsidP="00DF2146" w:rsidR="00DF2146" w:rsidRPr="00625ADD">
      <w:pPr>
        <w:ind w:left="705"/>
        <w:jc w:val="both"/>
        <w:rPr>
          <w:rFonts w:cs="Calibri" w:eastAsia="Calibri" w:hAnsi="Calibri" w:ascii="Calibri"/>
        </w:rPr>
      </w:pPr>
    </w:p>
    <w:p w:rsidRDefault="00B23310" w:rsidP="00C607C4" w:rsidR="003015AE" w:rsidRPr="00625ADD">
      <w:pPr>
        <w:jc w:val="both"/>
        <w:rPr>
          <w:rFonts w:cs="Calibri" w:hAnsi="Calibri" w:ascii="Calibri"/>
          <w:b/>
        </w:rPr>
      </w:pPr>
      <w:r w:rsidRPr="00625ADD">
        <w:rPr>
          <w:rFonts w:cs="Calibri" w:hAnsi="Calibri" w:ascii="Calibri"/>
          <w:b/>
        </w:rPr>
        <w:t>VI</w:t>
      </w:r>
      <w:r w:rsidR="00D36DB1">
        <w:rPr>
          <w:rFonts w:cs="Calibri" w:hAnsi="Calibri" w:ascii="Calibri"/>
          <w:b/>
        </w:rPr>
        <w:t>I</w:t>
      </w:r>
      <w:r w:rsidR="00147160" w:rsidRPr="00625ADD">
        <w:rPr>
          <w:rFonts w:cs="Calibri" w:hAnsi="Calibri" w:ascii="Calibri"/>
          <w:b/>
        </w:rPr>
        <w:t>.</w:t>
      </w:r>
      <w:r w:rsidR="00147160" w:rsidRPr="00625ADD">
        <w:rPr>
          <w:rFonts w:cs="Calibri" w:hAnsi="Calibri" w:ascii="Calibri"/>
          <w:b/>
        </w:rPr>
        <w:tab/>
      </w:r>
      <w:r w:rsidR="003015AE" w:rsidRPr="00625ADD">
        <w:rPr>
          <w:rFonts w:cs="Calibri" w:hAnsi="Calibri" w:ascii="Calibri"/>
          <w:b/>
        </w:rPr>
        <w:t xml:space="preserve">SUDSKI </w:t>
      </w:r>
      <w:r w:rsidR="00A54E39" w:rsidRPr="00625ADD">
        <w:rPr>
          <w:rFonts w:cs="Calibri" w:hAnsi="Calibri" w:ascii="Calibri"/>
          <w:b/>
        </w:rPr>
        <w:t xml:space="preserve">I OSTALI </w:t>
      </w:r>
      <w:r w:rsidR="003015AE" w:rsidRPr="00625ADD">
        <w:rPr>
          <w:rFonts w:cs="Calibri" w:hAnsi="Calibri" w:ascii="Calibri"/>
          <w:b/>
        </w:rPr>
        <w:t>POSTUPCI</w:t>
      </w:r>
    </w:p>
    <w:p w:rsidRDefault="00F60789" w:rsidP="00F60789" w:rsidR="003015AE" w:rsidRPr="00625ADD">
      <w:pPr>
        <w:tabs>
          <w:tab w:pos="7993" w:val="left"/>
        </w:tabs>
        <w:jc w:val="both"/>
        <w:rPr>
          <w:rFonts w:cs="Calibri" w:hAnsi="Calibri" w:ascii="Calibri"/>
          <w:b/>
        </w:rPr>
      </w:pPr>
      <w:r w:rsidRPr="00625ADD">
        <w:rPr>
          <w:rFonts w:cs="Calibri" w:hAnsi="Calibri" w:ascii="Calibri"/>
          <w:b/>
        </w:rPr>
        <w:tab/>
      </w:r>
    </w:p>
    <w:p w:rsidRDefault="003015AE" w:rsidP="00867968" w:rsidR="00A5164D" w:rsidRPr="00625ADD">
      <w:pPr>
        <w:pStyle w:val="MediumGrid21"/>
        <w:numPr>
          <w:ilvl w:val="0"/>
          <w:numId w:val="2"/>
        </w:numPr>
        <w:jc w:val="both"/>
        <w:rPr>
          <w:rFonts w:cs="Calibri"/>
          <w:b/>
          <w:sz w:val="24"/>
          <w:szCs w:val="24"/>
        </w:rPr>
      </w:pPr>
      <w:r w:rsidRPr="00625ADD">
        <w:rPr>
          <w:rFonts w:cs="Calibri"/>
          <w:b/>
          <w:sz w:val="24"/>
          <w:szCs w:val="24"/>
        </w:rPr>
        <w:t xml:space="preserve">Stečajni dužnik </w:t>
      </w:r>
      <w:r w:rsidR="00A54E39" w:rsidRPr="00625ADD">
        <w:rPr>
          <w:rFonts w:cs="Calibri"/>
          <w:b/>
          <w:sz w:val="24"/>
          <w:szCs w:val="24"/>
        </w:rPr>
        <w:t xml:space="preserve">tužitelj/ovrhovoditelj ili </w:t>
      </w:r>
      <w:r w:rsidRPr="00625ADD">
        <w:rPr>
          <w:rFonts w:cs="Calibri"/>
          <w:b/>
          <w:sz w:val="24"/>
          <w:szCs w:val="24"/>
        </w:rPr>
        <w:t>tuženik/ovršenik:</w:t>
      </w:r>
    </w:p>
    <w:p w:rsidRDefault="003015AE" w:rsidP="00A5164D" w:rsidR="003015AE" w:rsidRPr="00625ADD">
      <w:pPr>
        <w:pStyle w:val="MediumGrid21"/>
        <w:ind w:left="1080"/>
        <w:jc w:val="both"/>
        <w:rPr>
          <w:rFonts w:cs="Calibri"/>
          <w:b/>
          <w:sz w:val="24"/>
          <w:szCs w:val="24"/>
        </w:rPr>
      </w:pPr>
      <w:r w:rsidRPr="00625ADD">
        <w:rPr>
          <w:rFonts w:cs="Calibri"/>
          <w:sz w:val="24"/>
          <w:szCs w:val="24"/>
        </w:rPr>
        <w:tab/>
      </w:r>
    </w:p>
    <w:p w:rsidRDefault="004C1981" w:rsidP="004C1981" w:rsidR="00810A16" w:rsidRPr="00625ADD">
      <w:pPr>
        <w:ind w:hanging="4" w:left="709"/>
        <w:jc w:val="both"/>
        <w:rPr>
          <w:rFonts w:cs="Calibri" w:eastAsia="Calibri" w:hAnsi="Calibri" w:ascii="Calibri"/>
        </w:rPr>
      </w:pPr>
      <w:r w:rsidRPr="00625ADD">
        <w:rPr>
          <w:rFonts w:cs="Calibri" w:eastAsia="Calibri" w:hAnsi="Calibri" w:ascii="Calibri"/>
        </w:rPr>
        <w:t xml:space="preserve">Prema dostupnim podacima, protiv stečajnog dužnika vodi </w:t>
      </w:r>
      <w:r w:rsidR="00147160" w:rsidRPr="00625ADD">
        <w:rPr>
          <w:rFonts w:cs="Calibri" w:eastAsia="Calibri" w:hAnsi="Calibri" w:ascii="Calibri"/>
        </w:rPr>
        <w:t xml:space="preserve">se </w:t>
      </w:r>
      <w:r w:rsidRPr="00625ADD">
        <w:rPr>
          <w:rFonts w:cs="Calibri" w:eastAsia="Calibri" w:hAnsi="Calibri" w:ascii="Calibri"/>
        </w:rPr>
        <w:t>nekoliko ovršnih postupaka od strane vjerovnika koji su prijavili svoje tražbine, u kojima je stečajni dužnik ovršenik</w:t>
      </w:r>
      <w:r w:rsidR="00810A16" w:rsidRPr="00625ADD">
        <w:rPr>
          <w:rFonts w:cs="Calibri" w:eastAsia="Calibri" w:hAnsi="Calibri" w:ascii="Calibri"/>
        </w:rPr>
        <w:t>.</w:t>
      </w:r>
    </w:p>
    <w:p w:rsidRDefault="00810A16" w:rsidP="004C1981" w:rsidR="00FD534E" w:rsidRPr="00625ADD">
      <w:pPr>
        <w:ind w:hanging="4" w:left="709"/>
        <w:jc w:val="both"/>
        <w:rPr>
          <w:rFonts w:cs="Calibri" w:eastAsia="Calibri" w:hAnsi="Calibri" w:ascii="Calibri"/>
        </w:rPr>
      </w:pPr>
      <w:r w:rsidRPr="00625ADD">
        <w:rPr>
          <w:rFonts w:cs="Calibri" w:eastAsia="Calibri" w:hAnsi="Calibri" w:ascii="Calibri"/>
        </w:rPr>
        <w:t xml:space="preserve">Stečajni dužnik ne vodi ni jedan parnični postupak u kojima je tužitelj. </w:t>
      </w:r>
      <w:r w:rsidR="004C1981" w:rsidRPr="00625ADD">
        <w:rPr>
          <w:rFonts w:cs="Calibri" w:eastAsia="Calibri" w:hAnsi="Calibri" w:ascii="Calibri"/>
        </w:rPr>
        <w:t xml:space="preserve"> </w:t>
      </w:r>
    </w:p>
    <w:p w:rsidRDefault="000649C2" w:rsidP="00FD534E" w:rsidR="000649C2" w:rsidRPr="00E01A9A">
      <w:pPr>
        <w:ind w:left="709"/>
        <w:jc w:val="both"/>
        <w:rPr>
          <w:rFonts w:cs="Calibri" w:eastAsia="Calibri" w:hAnsi="Calibri" w:ascii="Calibri"/>
          <w:highlight w:val="yellow"/>
        </w:rPr>
      </w:pPr>
    </w:p>
    <w:p w:rsidRDefault="001D26E6" w:rsidP="001724CA" w:rsidR="001D26E6" w:rsidRPr="00D23C34">
      <w:pPr>
        <w:jc w:val="both"/>
        <w:rPr>
          <w:rFonts w:cs="Calibri" w:eastAsia="Calibri" w:hAnsi="Calibri" w:ascii="Calibri"/>
        </w:rPr>
      </w:pPr>
    </w:p>
    <w:p w:rsidRDefault="00FF1FA1" w:rsidP="00FF1FA1" w:rsidR="00FF1FA1" w:rsidRPr="00D23C34">
      <w:pPr>
        <w:pStyle w:val="MediumGrid21"/>
        <w:jc w:val="both"/>
        <w:rPr>
          <w:rFonts w:cs="Calibri" w:eastAsia="Times New Roman"/>
          <w:b/>
          <w:sz w:val="24"/>
          <w:szCs w:val="24"/>
        </w:rPr>
      </w:pPr>
      <w:r w:rsidRPr="00D23C34">
        <w:rPr>
          <w:rFonts w:cs="Calibri"/>
          <w:b/>
          <w:sz w:val="24"/>
          <w:szCs w:val="24"/>
        </w:rPr>
        <w:t>V</w:t>
      </w:r>
      <w:r w:rsidR="00D36DB1">
        <w:rPr>
          <w:rFonts w:cs="Calibri"/>
          <w:b/>
          <w:sz w:val="24"/>
          <w:szCs w:val="24"/>
        </w:rPr>
        <w:t>I</w:t>
      </w:r>
      <w:r w:rsidRPr="00D23C34">
        <w:rPr>
          <w:rFonts w:cs="Calibri"/>
          <w:b/>
          <w:sz w:val="24"/>
          <w:szCs w:val="24"/>
        </w:rPr>
        <w:t>II.</w:t>
      </w:r>
      <w:r w:rsidRPr="00D23C34">
        <w:rPr>
          <w:rFonts w:cs="Calibri"/>
          <w:b/>
          <w:sz w:val="24"/>
          <w:szCs w:val="24"/>
        </w:rPr>
        <w:tab/>
        <w:t>TROŠKOVI STEČAJNOG POSTUPKA</w:t>
      </w:r>
    </w:p>
    <w:p w:rsidRDefault="00FF1FA1" w:rsidP="00FF1FA1" w:rsidR="00FF1FA1" w:rsidRPr="00D23C34">
      <w:pPr>
        <w:pStyle w:val="MediumGrid21"/>
        <w:ind w:hanging="2835" w:left="709"/>
        <w:jc w:val="both"/>
        <w:rPr>
          <w:rFonts w:cs="Calibri"/>
          <w:sz w:val="24"/>
          <w:szCs w:val="24"/>
        </w:rPr>
      </w:pPr>
    </w:p>
    <w:p w:rsidRDefault="000F1ED5" w:rsidP="00225CC8" w:rsidR="00225CC8" w:rsidRPr="00B42434">
      <w:pPr>
        <w:ind w:left="720"/>
        <w:jc w:val="both"/>
        <w:rPr>
          <w:rFonts w:cs="Calibri" w:hAnsi="Calibri" w:ascii="Calibri"/>
        </w:rPr>
      </w:pPr>
      <w:r w:rsidRPr="00D23C34">
        <w:rPr>
          <w:rFonts w:cs="Calibri" w:hAnsi="Calibri" w:ascii="Calibri"/>
        </w:rPr>
        <w:t xml:space="preserve">Pod pretpostavkom trajanja stečajnog postupka u razdoblju od 6 mjeseci, predvidivi troškovi stečajnog postupka </w:t>
      </w:r>
      <w:r w:rsidRPr="00B42434">
        <w:rPr>
          <w:rFonts w:cs="Calibri" w:hAnsi="Calibri" w:ascii="Calibri"/>
        </w:rPr>
        <w:t>iznosili bi</w:t>
      </w:r>
      <w:r w:rsidR="004A12B7" w:rsidRPr="00B42434">
        <w:rPr>
          <w:rFonts w:cs="Calibri" w:hAnsi="Calibri" w:ascii="Calibri"/>
        </w:rPr>
        <w:t xml:space="preserve"> ukupno </w:t>
      </w:r>
      <w:r w:rsidR="00B42434" w:rsidRPr="00B42434">
        <w:rPr>
          <w:rFonts w:cs="Calibri" w:hAnsi="Calibri" w:ascii="Calibri"/>
        </w:rPr>
        <w:t xml:space="preserve">10.975,00 </w:t>
      </w:r>
      <w:r w:rsidR="004A12B7" w:rsidRPr="00B42434">
        <w:rPr>
          <w:rFonts w:cs="Calibri" w:hAnsi="Calibri" w:ascii="Calibri"/>
        </w:rPr>
        <w:t>kn i to</w:t>
      </w:r>
      <w:r w:rsidR="00225CC8" w:rsidRPr="00B42434">
        <w:rPr>
          <w:rFonts w:cs="Calibri" w:hAnsi="Calibri" w:ascii="Calibri"/>
        </w:rPr>
        <w:t>:</w:t>
      </w:r>
      <w:r w:rsidRPr="00B42434">
        <w:rPr>
          <w:rFonts w:cs="Calibri" w:hAnsi="Calibri" w:ascii="Calibri"/>
        </w:rPr>
        <w:t xml:space="preserve"> </w:t>
      </w:r>
    </w:p>
    <w:p w:rsidRDefault="000F1ED5" w:rsidP="000F1ED5" w:rsidR="000F1ED5" w:rsidRPr="00B42434">
      <w:pPr>
        <w:numPr>
          <w:ilvl w:val="0"/>
          <w:numId w:val="20"/>
        </w:numPr>
        <w:spacing w:lineRule="auto" w:line="276" w:after="200"/>
        <w:jc w:val="both"/>
        <w:rPr>
          <w:rFonts w:cs="Calibri" w:hAnsi="Calibri" w:ascii="Calibri"/>
        </w:rPr>
      </w:pPr>
      <w:r w:rsidRPr="00B42434">
        <w:rPr>
          <w:rFonts w:cs="Calibri" w:hAnsi="Calibri" w:ascii="Calibri"/>
        </w:rPr>
        <w:lastRenderedPageBreak/>
        <w:t xml:space="preserve">po osnovi izdataka </w:t>
      </w:r>
      <w:r w:rsidR="00810A16" w:rsidRPr="00B42434">
        <w:rPr>
          <w:rFonts w:cs="Calibri" w:hAnsi="Calibri" w:ascii="Calibri"/>
        </w:rPr>
        <w:t xml:space="preserve">stečajnog upravitelja iznos od </w:t>
      </w:r>
      <w:r w:rsidR="00625ADD" w:rsidRPr="00B42434">
        <w:rPr>
          <w:rFonts w:cs="Calibri" w:hAnsi="Calibri" w:ascii="Calibri"/>
        </w:rPr>
        <w:t>1</w:t>
      </w:r>
      <w:r w:rsidRPr="00B42434">
        <w:rPr>
          <w:rFonts w:cs="Calibri" w:hAnsi="Calibri" w:ascii="Calibri"/>
        </w:rPr>
        <w:t>.</w:t>
      </w:r>
      <w:r w:rsidR="00A37EA4" w:rsidRPr="00B42434">
        <w:rPr>
          <w:rFonts w:cs="Calibri" w:hAnsi="Calibri" w:ascii="Calibri"/>
        </w:rPr>
        <w:t>0</w:t>
      </w:r>
      <w:r w:rsidRPr="00B42434">
        <w:rPr>
          <w:rFonts w:cs="Calibri" w:hAnsi="Calibri" w:ascii="Calibri"/>
        </w:rPr>
        <w:t>00,00 kn (izrada pečata, poštarina, kopiranje</w:t>
      </w:r>
      <w:r w:rsidR="00D23C34" w:rsidRPr="00B42434">
        <w:rPr>
          <w:rFonts w:cs="Calibri" w:hAnsi="Calibri" w:ascii="Calibri"/>
        </w:rPr>
        <w:t>, pristojbe</w:t>
      </w:r>
      <w:r w:rsidRPr="00B42434">
        <w:rPr>
          <w:rFonts w:cs="Calibri" w:hAnsi="Calibri" w:ascii="Calibri"/>
        </w:rPr>
        <w:t>)</w:t>
      </w:r>
      <w:r w:rsidR="00B42434" w:rsidRPr="00B42434">
        <w:rPr>
          <w:rFonts w:cs="Calibri" w:hAnsi="Calibri" w:ascii="Calibri"/>
        </w:rPr>
        <w:t>;</w:t>
      </w:r>
    </w:p>
    <w:p w:rsidRDefault="00B42434" w:rsidP="000F1ED5" w:rsidR="00B42434" w:rsidRPr="00B42434">
      <w:pPr>
        <w:numPr>
          <w:ilvl w:val="0"/>
          <w:numId w:val="20"/>
        </w:numPr>
        <w:spacing w:lineRule="auto" w:line="276" w:after="200"/>
        <w:jc w:val="both"/>
        <w:rPr>
          <w:rFonts w:cs="Calibri" w:hAnsi="Calibri" w:ascii="Calibri"/>
        </w:rPr>
      </w:pPr>
      <w:r w:rsidRPr="00B42434">
        <w:rPr>
          <w:rFonts w:cs="Calibri" w:hAnsi="Calibri" w:ascii="Calibri"/>
        </w:rPr>
        <w:t>po osnovi troškova otvaranja, vođenja i zatvaranja žiro računa iznos od 600,00 kn;</w:t>
      </w:r>
    </w:p>
    <w:p w:rsidRDefault="000F1ED5" w:rsidP="00A37EA4" w:rsidR="000F1ED5" w:rsidRPr="00D23C34">
      <w:pPr>
        <w:numPr>
          <w:ilvl w:val="0"/>
          <w:numId w:val="20"/>
        </w:numPr>
        <w:spacing w:lineRule="auto" w:line="276" w:after="200"/>
        <w:jc w:val="both"/>
        <w:rPr>
          <w:rFonts w:cs="Calibri" w:hAnsi="Calibri" w:ascii="Calibri"/>
        </w:rPr>
      </w:pPr>
      <w:r w:rsidRPr="00D23C34">
        <w:rPr>
          <w:rFonts w:cs="Calibri" w:hAnsi="Calibri" w:ascii="Calibri"/>
        </w:rPr>
        <w:t xml:space="preserve">po osnovi usluga knjigovodstvenog servisa </w:t>
      </w:r>
      <w:r w:rsidR="00225CC8" w:rsidRPr="00D23C34">
        <w:rPr>
          <w:rFonts w:cs="Calibri" w:hAnsi="Calibri" w:ascii="Calibri"/>
        </w:rPr>
        <w:t xml:space="preserve">za uspostavu početnih knjigovodstvenih stanja, te vođenje knjigovodstva </w:t>
      </w:r>
      <w:r w:rsidRPr="00D23C34">
        <w:rPr>
          <w:rFonts w:cs="Calibri" w:hAnsi="Calibri" w:ascii="Calibri"/>
        </w:rPr>
        <w:t xml:space="preserve">iznos od </w:t>
      </w:r>
      <w:r w:rsidR="00625ADD" w:rsidRPr="00D23C34">
        <w:rPr>
          <w:rFonts w:cs="Calibri" w:hAnsi="Calibri" w:ascii="Calibri"/>
        </w:rPr>
        <w:t>6</w:t>
      </w:r>
      <w:r w:rsidR="001724CA" w:rsidRPr="00D23C34">
        <w:rPr>
          <w:rFonts w:cs="Calibri" w:hAnsi="Calibri" w:ascii="Calibri"/>
        </w:rPr>
        <w:t>.0</w:t>
      </w:r>
      <w:r w:rsidR="00A37EA4" w:rsidRPr="00D23C34">
        <w:rPr>
          <w:rFonts w:cs="Calibri" w:hAnsi="Calibri" w:ascii="Calibri"/>
        </w:rPr>
        <w:t>00</w:t>
      </w:r>
      <w:r w:rsidRPr="00D23C34">
        <w:rPr>
          <w:rFonts w:cs="Calibri" w:hAnsi="Calibri" w:ascii="Calibri"/>
        </w:rPr>
        <w:t>,00 kn uvećano za PDV u iznosu</w:t>
      </w:r>
      <w:r w:rsidR="00810A16" w:rsidRPr="00D23C34">
        <w:rPr>
          <w:rFonts w:cs="Calibri" w:hAnsi="Calibri" w:ascii="Calibri"/>
        </w:rPr>
        <w:t xml:space="preserve"> od</w:t>
      </w:r>
      <w:r w:rsidR="00625ADD" w:rsidRPr="00D23C34">
        <w:rPr>
          <w:rFonts w:cs="Calibri" w:hAnsi="Calibri" w:ascii="Calibri"/>
        </w:rPr>
        <w:t xml:space="preserve"> 1.500</w:t>
      </w:r>
      <w:r w:rsidR="00810A16" w:rsidRPr="00D23C34">
        <w:rPr>
          <w:rFonts w:cs="Calibri" w:hAnsi="Calibri" w:ascii="Calibri"/>
        </w:rPr>
        <w:t xml:space="preserve">,00 kn odnosno ukupno </w:t>
      </w:r>
      <w:r w:rsidR="00625ADD" w:rsidRPr="00D23C34">
        <w:rPr>
          <w:rFonts w:cs="Calibri" w:hAnsi="Calibri" w:ascii="Calibri"/>
        </w:rPr>
        <w:t>7</w:t>
      </w:r>
      <w:r w:rsidR="00810A16" w:rsidRPr="00D23C34">
        <w:rPr>
          <w:rFonts w:cs="Calibri" w:hAnsi="Calibri" w:ascii="Calibri"/>
        </w:rPr>
        <w:t>.</w:t>
      </w:r>
      <w:r w:rsidR="00625ADD" w:rsidRPr="00D23C34">
        <w:rPr>
          <w:rFonts w:cs="Calibri" w:hAnsi="Calibri" w:ascii="Calibri"/>
        </w:rPr>
        <w:t>5</w:t>
      </w:r>
      <w:r w:rsidR="00810A16" w:rsidRPr="00D23C34">
        <w:rPr>
          <w:rFonts w:cs="Calibri" w:hAnsi="Calibri" w:ascii="Calibri"/>
        </w:rPr>
        <w:t>0</w:t>
      </w:r>
      <w:r w:rsidRPr="00D23C34">
        <w:rPr>
          <w:rFonts w:cs="Calibri" w:hAnsi="Calibri" w:ascii="Calibri"/>
        </w:rPr>
        <w:t>0,00 k</w:t>
      </w:r>
      <w:r w:rsidR="00625ADD" w:rsidRPr="00D23C34">
        <w:rPr>
          <w:rFonts w:cs="Calibri" w:hAnsi="Calibri" w:ascii="Calibri"/>
        </w:rPr>
        <w:t>n</w:t>
      </w:r>
      <w:r w:rsidR="00B42434">
        <w:rPr>
          <w:rFonts w:cs="Calibri" w:hAnsi="Calibri" w:ascii="Calibri"/>
        </w:rPr>
        <w:t>:</w:t>
      </w:r>
    </w:p>
    <w:p w:rsidRDefault="00625ADD" w:rsidP="00A37EA4" w:rsidR="00625ADD" w:rsidRPr="00B42434">
      <w:pPr>
        <w:numPr>
          <w:ilvl w:val="0"/>
          <w:numId w:val="20"/>
        </w:numPr>
        <w:spacing w:lineRule="auto" w:line="276" w:after="200"/>
        <w:jc w:val="both"/>
        <w:rPr>
          <w:rFonts w:cs="Calibri" w:hAnsi="Calibri" w:ascii="Calibri"/>
        </w:rPr>
      </w:pPr>
      <w:r w:rsidRPr="00D23C34">
        <w:rPr>
          <w:rFonts w:cs="Calibri" w:hAnsi="Calibri" w:ascii="Calibri"/>
        </w:rPr>
        <w:t xml:space="preserve">po osnovi troškova procjene </w:t>
      </w:r>
      <w:r w:rsidR="00D23C34" w:rsidRPr="00B42434">
        <w:rPr>
          <w:rFonts w:cs="Calibri" w:hAnsi="Calibri" w:ascii="Calibri"/>
        </w:rPr>
        <w:t xml:space="preserve">vrijednosti vozila iznos od </w:t>
      </w:r>
      <w:r w:rsidR="00B42434" w:rsidRPr="00B42434">
        <w:rPr>
          <w:rFonts w:cs="Calibri" w:hAnsi="Calibri" w:ascii="Calibri"/>
        </w:rPr>
        <w:t xml:space="preserve">1.875,00 </w:t>
      </w:r>
      <w:r w:rsidR="00D23C34" w:rsidRPr="00B42434">
        <w:rPr>
          <w:rFonts w:cs="Calibri" w:hAnsi="Calibri" w:ascii="Calibri"/>
        </w:rPr>
        <w:t>kn</w:t>
      </w:r>
      <w:r w:rsidR="00B42434">
        <w:rPr>
          <w:rFonts w:cs="Calibri" w:hAnsi="Calibri" w:ascii="Calibri"/>
        </w:rPr>
        <w:t>;</w:t>
      </w:r>
    </w:p>
    <w:p w:rsidRDefault="00CB5A9A" w:rsidP="00810A16" w:rsidR="00225CC8" w:rsidRPr="00D23C34">
      <w:pPr>
        <w:pStyle w:val="MediumGrid21"/>
        <w:ind w:firstLine="705"/>
        <w:jc w:val="both"/>
        <w:rPr>
          <w:rFonts w:cs="Calibri"/>
          <w:sz w:val="24"/>
          <w:szCs w:val="24"/>
        </w:rPr>
      </w:pPr>
      <w:r w:rsidRPr="00D23C34">
        <w:rPr>
          <w:rFonts w:cs="Calibri"/>
          <w:sz w:val="24"/>
          <w:szCs w:val="24"/>
        </w:rPr>
        <w:t>Napominjem</w:t>
      </w:r>
      <w:r w:rsidR="00810A16" w:rsidRPr="00D23C34">
        <w:rPr>
          <w:rFonts w:cs="Calibri"/>
          <w:sz w:val="24"/>
          <w:szCs w:val="24"/>
        </w:rPr>
        <w:t xml:space="preserve"> da u troškove nije uračunata nagrada stečajnom upravitelju.</w:t>
      </w:r>
    </w:p>
    <w:p w:rsidRDefault="00810A16" w:rsidP="003015AE" w:rsidR="00810A16" w:rsidRPr="00D23C34">
      <w:pPr>
        <w:pStyle w:val="MediumGrid21"/>
        <w:jc w:val="both"/>
        <w:rPr>
          <w:rFonts w:cs="Calibri"/>
          <w:b/>
          <w:sz w:val="24"/>
          <w:szCs w:val="24"/>
        </w:rPr>
      </w:pPr>
    </w:p>
    <w:p w:rsidRDefault="00D36DB1" w:rsidP="003015AE" w:rsidR="00411263" w:rsidRPr="00D23C34">
      <w:pPr>
        <w:pStyle w:val="MediumGrid21"/>
        <w:jc w:val="both"/>
        <w:rPr>
          <w:rFonts w:cs="Calibri" w:eastAsia="Times New Roman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IX</w:t>
      </w:r>
      <w:r w:rsidR="003015AE" w:rsidRPr="00D23C34">
        <w:rPr>
          <w:rFonts w:cs="Calibri"/>
          <w:b/>
          <w:sz w:val="24"/>
          <w:szCs w:val="24"/>
        </w:rPr>
        <w:t>.</w:t>
      </w:r>
      <w:r w:rsidR="003015AE" w:rsidRPr="00D23C34">
        <w:rPr>
          <w:rFonts w:cs="Calibri"/>
          <w:b/>
          <w:sz w:val="24"/>
          <w:szCs w:val="24"/>
        </w:rPr>
        <w:tab/>
        <w:t>ZAKLJUČAK</w:t>
      </w:r>
    </w:p>
    <w:p w:rsidRDefault="00334641" w:rsidP="001724CA" w:rsidR="006C44A7" w:rsidRPr="00D23C34">
      <w:pPr>
        <w:jc w:val="both"/>
        <w:rPr>
          <w:rFonts w:cs="Calibri" w:hAnsi="Calibri" w:ascii="Calibri"/>
        </w:rPr>
      </w:pPr>
      <w:r w:rsidRPr="00D23C34">
        <w:rPr>
          <w:rFonts w:cs="Calibri" w:hAnsi="Calibri" w:ascii="Calibri"/>
        </w:rPr>
        <w:t xml:space="preserve"> </w:t>
      </w:r>
      <w:r w:rsidR="00337CC9">
        <w:rPr>
          <w:rFonts w:cs="Calibri" w:hAnsi="Calibri" w:ascii="Calibri"/>
        </w:rPr>
        <w:t xml:space="preserve"> </w:t>
      </w:r>
    </w:p>
    <w:p w:rsidRDefault="0023239F" w:rsidP="007F5423" w:rsidR="00C178A7" w:rsidRPr="00D23C34">
      <w:pPr>
        <w:ind w:left="720"/>
        <w:jc w:val="both"/>
        <w:rPr>
          <w:rFonts w:cs="Calibri" w:hAnsi="Calibri" w:ascii="Calibri"/>
        </w:rPr>
      </w:pPr>
      <w:r w:rsidRPr="00A257E0">
        <w:rPr>
          <w:rFonts w:cs="Calibri" w:hAnsi="Calibri" w:ascii="Calibri"/>
        </w:rPr>
        <w:t>Na prvom ispitnom r</w:t>
      </w:r>
      <w:r w:rsidR="00EE072A" w:rsidRPr="00A257E0">
        <w:rPr>
          <w:rFonts w:cs="Calibri" w:hAnsi="Calibri" w:ascii="Calibri"/>
        </w:rPr>
        <w:t>očištu priznate</w:t>
      </w:r>
      <w:r w:rsidR="00C56211" w:rsidRPr="00A257E0">
        <w:rPr>
          <w:rFonts w:cs="Calibri" w:hAnsi="Calibri" w:ascii="Calibri"/>
        </w:rPr>
        <w:t xml:space="preserve"> </w:t>
      </w:r>
      <w:r w:rsidR="00810A16" w:rsidRPr="00A257E0">
        <w:rPr>
          <w:rFonts w:cs="Calibri" w:hAnsi="Calibri" w:ascii="Calibri"/>
        </w:rPr>
        <w:t>tražbine</w:t>
      </w:r>
      <w:r w:rsidR="000D69B9" w:rsidRPr="00A257E0">
        <w:rPr>
          <w:rFonts w:cs="Calibri" w:hAnsi="Calibri" w:ascii="Calibri"/>
        </w:rPr>
        <w:t xml:space="preserve"> 2.</w:t>
      </w:r>
      <w:r w:rsidR="00EE072A" w:rsidRPr="00A257E0">
        <w:rPr>
          <w:rFonts w:cs="Calibri" w:hAnsi="Calibri" w:ascii="Calibri"/>
        </w:rPr>
        <w:t xml:space="preserve"> višeg isplatnog reda iznose </w:t>
      </w:r>
      <w:r w:rsidR="00A257E0" w:rsidRPr="00A257E0">
        <w:rPr>
          <w:rFonts w:cs="Calibri" w:hAnsi="Calibri" w:ascii="Calibri"/>
        </w:rPr>
        <w:t xml:space="preserve">407.677,35 </w:t>
      </w:r>
      <w:r w:rsidR="006645FD" w:rsidRPr="00A257E0">
        <w:rPr>
          <w:rFonts w:cs="Calibri" w:hAnsi="Calibri" w:ascii="Calibri"/>
        </w:rPr>
        <w:t>k</w:t>
      </w:r>
      <w:r w:rsidR="00EE072A" w:rsidRPr="00A257E0">
        <w:rPr>
          <w:rFonts w:cs="Calibri" w:hAnsi="Calibri" w:ascii="Calibri"/>
        </w:rPr>
        <w:t>una</w:t>
      </w:r>
      <w:r w:rsidR="00C56211" w:rsidRPr="00A257E0">
        <w:rPr>
          <w:rFonts w:cs="Calibri" w:hAnsi="Calibri" w:ascii="Calibri"/>
        </w:rPr>
        <w:t>.</w:t>
      </w:r>
    </w:p>
    <w:p w:rsidRDefault="001724CA" w:rsidP="006E39FE" w:rsidR="001724CA" w:rsidRPr="00D23C34">
      <w:pPr>
        <w:ind w:left="720"/>
        <w:jc w:val="both"/>
        <w:rPr>
          <w:rFonts w:cs="Calibri" w:hAnsi="Calibri" w:ascii="Calibri"/>
        </w:rPr>
      </w:pPr>
    </w:p>
    <w:p w:rsidRDefault="00501E4F" w:rsidP="006E39FE" w:rsidR="00714F3E" w:rsidRPr="00D23C34">
      <w:pPr>
        <w:ind w:left="720"/>
        <w:jc w:val="both"/>
        <w:rPr>
          <w:rFonts w:cs="Calibri" w:hAnsi="Calibri" w:ascii="Calibri"/>
        </w:rPr>
      </w:pPr>
      <w:r w:rsidRPr="00D23C34">
        <w:rPr>
          <w:rFonts w:cs="Calibri" w:hAnsi="Calibri" w:ascii="Calibri"/>
        </w:rPr>
        <w:t>Obzirom na strukturu imovine</w:t>
      </w:r>
      <w:r w:rsidR="00337CC9">
        <w:rPr>
          <w:rFonts w:cs="Calibri" w:hAnsi="Calibri" w:ascii="Calibri"/>
        </w:rPr>
        <w:t xml:space="preserve"> čija ukupna procijenjena tržišna vrijednost iznosi 84.737,50 kn </w:t>
      </w:r>
      <w:r w:rsidR="004D5793" w:rsidRPr="00D23C34">
        <w:rPr>
          <w:rFonts w:cs="Calibri" w:hAnsi="Calibri" w:ascii="Calibri"/>
        </w:rPr>
        <w:t>i</w:t>
      </w:r>
      <w:r w:rsidR="00C251F3" w:rsidRPr="00D23C34">
        <w:rPr>
          <w:rFonts w:cs="Calibri" w:hAnsi="Calibri" w:ascii="Calibri"/>
        </w:rPr>
        <w:t xml:space="preserve"> či</w:t>
      </w:r>
      <w:r w:rsidRPr="00D23C34">
        <w:rPr>
          <w:rFonts w:cs="Calibri" w:hAnsi="Calibri" w:ascii="Calibri"/>
        </w:rPr>
        <w:t xml:space="preserve">njenicu da je u </w:t>
      </w:r>
      <w:r w:rsidR="00334641" w:rsidRPr="00D23C34">
        <w:rPr>
          <w:rFonts w:cs="Calibri" w:hAnsi="Calibri" w:ascii="Calibri"/>
        </w:rPr>
        <w:t xml:space="preserve">najvećem dijelu </w:t>
      </w:r>
      <w:r w:rsidRPr="00D23C34">
        <w:rPr>
          <w:rFonts w:cs="Calibri" w:hAnsi="Calibri" w:ascii="Calibri"/>
        </w:rPr>
        <w:t>opterećena</w:t>
      </w:r>
      <w:r w:rsidR="000328CB" w:rsidRPr="00D23C34">
        <w:rPr>
          <w:rFonts w:cs="Calibri" w:hAnsi="Calibri" w:ascii="Calibri"/>
        </w:rPr>
        <w:t xml:space="preserve"> razlučnim pravom,</w:t>
      </w:r>
      <w:r w:rsidRPr="00D23C34">
        <w:rPr>
          <w:rFonts w:cs="Calibri" w:hAnsi="Calibri" w:ascii="Calibri"/>
        </w:rPr>
        <w:t xml:space="preserve"> uzimajući u obzir troškove stečajnog postupka</w:t>
      </w:r>
      <w:r w:rsidR="000328CB" w:rsidRPr="00D23C34">
        <w:rPr>
          <w:rFonts w:cs="Calibri" w:hAnsi="Calibri" w:ascii="Calibri"/>
        </w:rPr>
        <w:t xml:space="preserve"> mišljenja sam da</w:t>
      </w:r>
      <w:r w:rsidR="00337CC9">
        <w:rPr>
          <w:rFonts w:cs="Calibri" w:hAnsi="Calibri" w:ascii="Calibri"/>
        </w:rPr>
        <w:t xml:space="preserve"> </w:t>
      </w:r>
      <w:r w:rsidRPr="00D23C34">
        <w:rPr>
          <w:rFonts w:cs="Calibri" w:hAnsi="Calibri" w:ascii="Calibri"/>
        </w:rPr>
        <w:t>se</w:t>
      </w:r>
      <w:r w:rsidR="00810A16" w:rsidRPr="00D23C34">
        <w:rPr>
          <w:rFonts w:cs="Calibri" w:hAnsi="Calibri" w:ascii="Calibri"/>
        </w:rPr>
        <w:t xml:space="preserve"> vjerovnici </w:t>
      </w:r>
      <w:r w:rsidR="00D23C34">
        <w:rPr>
          <w:rFonts w:cs="Calibri" w:hAnsi="Calibri" w:ascii="Calibri"/>
        </w:rPr>
        <w:t>2</w:t>
      </w:r>
      <w:r w:rsidR="00C251F3" w:rsidRPr="00D23C34">
        <w:rPr>
          <w:rFonts w:cs="Calibri" w:hAnsi="Calibri" w:ascii="Calibri"/>
        </w:rPr>
        <w:t xml:space="preserve">. višeg isplatnog reda </w:t>
      </w:r>
      <w:r w:rsidR="00337CC9">
        <w:rPr>
          <w:rFonts w:cs="Calibri" w:hAnsi="Calibri" w:ascii="Calibri"/>
        </w:rPr>
        <w:t xml:space="preserve">neće niti </w:t>
      </w:r>
      <w:r w:rsidRPr="00D23C34">
        <w:rPr>
          <w:rFonts w:cs="Calibri" w:hAnsi="Calibri" w:ascii="Calibri"/>
        </w:rPr>
        <w:t>djelomično na</w:t>
      </w:r>
      <w:r w:rsidR="00810A16" w:rsidRPr="00D23C34">
        <w:rPr>
          <w:rFonts w:cs="Calibri" w:hAnsi="Calibri" w:ascii="Calibri"/>
        </w:rPr>
        <w:t>miriti</w:t>
      </w:r>
      <w:r w:rsidR="001724CA" w:rsidRPr="00D23C34">
        <w:rPr>
          <w:rFonts w:cs="Calibri" w:hAnsi="Calibri" w:ascii="Calibri"/>
        </w:rPr>
        <w:t xml:space="preserve">. </w:t>
      </w:r>
    </w:p>
    <w:p w:rsidRDefault="00714F3E" w:rsidP="004201C1" w:rsidR="00714F3E" w:rsidRPr="00E01A9A">
      <w:pPr>
        <w:jc w:val="both"/>
        <w:rPr>
          <w:rFonts w:cs="Calibri" w:eastAsia="Arial Unicode MS" w:hAnsi="Calibri" w:ascii="Calibri"/>
          <w:kern w:val="1"/>
          <w:highlight w:val="yellow"/>
          <w:lang w:eastAsia="ar-SA"/>
        </w:rPr>
      </w:pPr>
    </w:p>
    <w:p w:rsidRDefault="00EE072A" w:rsidP="00C607C4" w:rsidR="00411263" w:rsidRPr="00D23C34">
      <w:pPr>
        <w:jc w:val="both"/>
        <w:rPr>
          <w:rFonts w:cs="Calibri" w:hAnsi="Calibri" w:ascii="Calibri"/>
          <w:b/>
          <w:bCs/>
        </w:rPr>
      </w:pPr>
      <w:r w:rsidRPr="00D23C34">
        <w:rPr>
          <w:rFonts w:cs="Calibri" w:hAnsi="Calibri" w:ascii="Calibri"/>
          <w:b/>
          <w:bCs/>
        </w:rPr>
        <w:t>X</w:t>
      </w:r>
      <w:r w:rsidR="00E0645E" w:rsidRPr="00D23C34">
        <w:rPr>
          <w:rFonts w:cs="Calibri" w:hAnsi="Calibri" w:ascii="Calibri"/>
          <w:b/>
          <w:bCs/>
        </w:rPr>
        <w:t>.</w:t>
      </w:r>
      <w:r w:rsidR="00E0645E" w:rsidRPr="00D23C34">
        <w:rPr>
          <w:rFonts w:cs="Calibri" w:hAnsi="Calibri" w:ascii="Calibri"/>
          <w:b/>
          <w:bCs/>
        </w:rPr>
        <w:tab/>
      </w:r>
      <w:r w:rsidR="00411263" w:rsidRPr="00D23C34">
        <w:rPr>
          <w:rFonts w:cs="Calibri" w:hAnsi="Calibri" w:ascii="Calibri"/>
          <w:b/>
          <w:bCs/>
          <w:caps/>
        </w:rPr>
        <w:t>Prijedlog odluka</w:t>
      </w:r>
    </w:p>
    <w:p w:rsidRDefault="00411263" w:rsidP="00C607C4" w:rsidR="00411263" w:rsidRPr="00D23C34">
      <w:pPr>
        <w:jc w:val="both"/>
        <w:rPr>
          <w:rFonts w:cs="Calibri" w:hAnsi="Calibri" w:ascii="Calibri"/>
        </w:rPr>
      </w:pPr>
      <w:r w:rsidRPr="00D23C34">
        <w:rPr>
          <w:rFonts w:cs="Calibri" w:hAnsi="Calibri" w:ascii="Calibri"/>
        </w:rPr>
        <w:t xml:space="preserve"> </w:t>
      </w:r>
    </w:p>
    <w:p w:rsidRDefault="00411263" w:rsidP="00D10A13" w:rsidR="00411263" w:rsidRPr="00D23C34">
      <w:pPr>
        <w:jc w:val="both"/>
        <w:rPr>
          <w:rFonts w:cs="Calibri" w:hAnsi="Calibri" w:ascii="Calibri"/>
        </w:rPr>
      </w:pPr>
      <w:r w:rsidRPr="00D23C34">
        <w:rPr>
          <w:rFonts w:cs="Calibri" w:hAnsi="Calibri" w:ascii="Calibri"/>
        </w:rPr>
        <w:t>Sukladno  svemu iznesenome, predlažem da vjerovnici na današnjem ročištu donesu sljedeće odluke:</w:t>
      </w:r>
    </w:p>
    <w:p w:rsidRDefault="00DE4301" w:rsidP="00D10A13" w:rsidR="00DE4301" w:rsidRPr="00D23C34">
      <w:pPr>
        <w:pStyle w:val="Tijeloteksta"/>
        <w:tabs>
          <w:tab w:pos="0" w:val="left"/>
        </w:tabs>
        <w:rPr>
          <w:rFonts w:cs="Calibri" w:hAnsi="Calibri" w:ascii="Calibri"/>
        </w:rPr>
      </w:pPr>
    </w:p>
    <w:p w:rsidRDefault="006A0E86" w:rsidP="006024A3" w:rsidR="006024A3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D23C34">
        <w:rPr>
          <w:rFonts w:cs="Calibri" w:hAnsi="Calibri" w:ascii="Calibri"/>
        </w:rPr>
        <w:t>1.</w:t>
      </w:r>
      <w:r w:rsidRPr="00D23C34">
        <w:rPr>
          <w:rFonts w:cs="Calibri" w:hAnsi="Calibri" w:ascii="Calibri"/>
        </w:rPr>
        <w:tab/>
      </w:r>
      <w:r w:rsidR="006024A3" w:rsidRPr="00D23C34">
        <w:rPr>
          <w:rFonts w:cs="Calibri" w:hAnsi="Calibri" w:ascii="Calibri"/>
        </w:rPr>
        <w:tab/>
        <w:t>Prihvaća se u cijelosti Izvješće stečajnog upravitelja o gospodarskom položaju stečaj</w:t>
      </w:r>
      <w:r w:rsidR="003B6601" w:rsidRPr="00D23C34">
        <w:rPr>
          <w:rFonts w:cs="Calibri" w:hAnsi="Calibri" w:ascii="Calibri"/>
        </w:rPr>
        <w:t>nog dužnika i njegovim uzrocima.</w:t>
      </w:r>
    </w:p>
    <w:p w:rsidRDefault="006024A3" w:rsidP="006024A3" w:rsidR="006024A3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</w:p>
    <w:p w:rsidRDefault="006024A3" w:rsidP="006024A3" w:rsidR="006024A3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D23C34">
        <w:rPr>
          <w:rFonts w:cs="Calibri" w:hAnsi="Calibri" w:ascii="Calibri"/>
        </w:rPr>
        <w:t>2.</w:t>
      </w:r>
      <w:r w:rsidRPr="00D23C34">
        <w:rPr>
          <w:rFonts w:cs="Calibri" w:hAnsi="Calibri" w:ascii="Calibri"/>
        </w:rPr>
        <w:tab/>
      </w:r>
      <w:r w:rsidRPr="00D23C34">
        <w:rPr>
          <w:rFonts w:cs="Calibri" w:hAnsi="Calibri" w:ascii="Calibri"/>
        </w:rPr>
        <w:tab/>
        <w:t xml:space="preserve">Utvrđuje se da nema mogućnosti da se poslovanje stečajnog dužnika nastavi ili ponovno pokrene. </w:t>
      </w:r>
    </w:p>
    <w:p w:rsidRDefault="006024A3" w:rsidP="006024A3" w:rsidR="006024A3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</w:p>
    <w:p w:rsidRDefault="006024A3" w:rsidP="006024A3" w:rsidR="006024A3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D23C34">
        <w:rPr>
          <w:rFonts w:cs="Calibri" w:hAnsi="Calibri" w:ascii="Calibri"/>
        </w:rPr>
        <w:t>3.</w:t>
      </w:r>
      <w:r w:rsidRPr="00D23C34">
        <w:rPr>
          <w:rFonts w:cs="Calibri" w:hAnsi="Calibri" w:ascii="Calibri"/>
        </w:rPr>
        <w:tab/>
      </w:r>
      <w:r w:rsidRPr="00D23C34">
        <w:rPr>
          <w:rFonts w:cs="Calibri" w:hAnsi="Calibri" w:ascii="Calibri"/>
        </w:rPr>
        <w:tab/>
        <w:t>Prihvaćaju se do sada poduzete radnje stečajnog upravitelja.</w:t>
      </w:r>
    </w:p>
    <w:p w:rsidRDefault="006024A3" w:rsidP="006024A3" w:rsidR="006024A3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</w:p>
    <w:p w:rsidRDefault="006A0E86" w:rsidP="000E5F70" w:rsidR="000E5F70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D23C34">
        <w:rPr>
          <w:rFonts w:cs="Calibri" w:hAnsi="Calibri" w:ascii="Calibri"/>
        </w:rPr>
        <w:t>4</w:t>
      </w:r>
      <w:r w:rsidR="006024A3" w:rsidRPr="00D23C34">
        <w:rPr>
          <w:rFonts w:cs="Calibri" w:hAnsi="Calibri" w:ascii="Calibri"/>
        </w:rPr>
        <w:t>.</w:t>
      </w:r>
      <w:r w:rsidR="006024A3" w:rsidRPr="00D23C34">
        <w:rPr>
          <w:rFonts w:cs="Calibri" w:hAnsi="Calibri" w:ascii="Calibri"/>
        </w:rPr>
        <w:tab/>
      </w:r>
      <w:r w:rsidR="006024A3" w:rsidRPr="00D23C34">
        <w:rPr>
          <w:rFonts w:cs="Calibri" w:hAnsi="Calibri" w:ascii="Calibri"/>
        </w:rPr>
        <w:tab/>
      </w:r>
      <w:r w:rsidR="00FE0C7E" w:rsidRPr="00D23C34">
        <w:rPr>
          <w:rFonts w:cs="Calibri" w:hAnsi="Calibri" w:ascii="Calibri"/>
        </w:rPr>
        <w:t>P</w:t>
      </w:r>
      <w:r w:rsidR="006024A3" w:rsidRPr="00D23C34">
        <w:rPr>
          <w:rFonts w:cs="Calibri" w:hAnsi="Calibri" w:ascii="Calibri"/>
        </w:rPr>
        <w:t>arnice i postupci u tijeku odnosno novi postupci nastaviti će se ili pokrenuti u korist stečajne mase ovisno o procjeni stečajnog upravitelja. U tu svrhu ovlašćuje se stečajni upravitelj izdati odvjetniku, po svom izboru, punomoć za zastupanje u tim postupcima.</w:t>
      </w:r>
    </w:p>
    <w:p w:rsidRDefault="009D78FB" w:rsidP="001C3D5E" w:rsidR="009D78FB" w:rsidRPr="00E01A9A">
      <w:pPr>
        <w:pStyle w:val="Tijeloteksta"/>
        <w:tabs>
          <w:tab w:pos="426" w:val="left"/>
        </w:tabs>
        <w:rPr>
          <w:rFonts w:cs="Calibri" w:eastAsia="Calibri" w:hAnsi="Calibri" w:ascii="Calibri"/>
          <w:highlight w:val="yellow"/>
        </w:rPr>
      </w:pPr>
    </w:p>
    <w:p w:rsidRDefault="00E130E1" w:rsidP="00C607C4" w:rsidR="00E130E1" w:rsidRPr="004E161D">
      <w:pPr>
        <w:pStyle w:val="Tijeloteksta"/>
        <w:tabs>
          <w:tab w:pos="426" w:val="left"/>
        </w:tabs>
        <w:rPr>
          <w:rFonts w:cs="Calibri" w:hAnsi="Calibri" w:ascii="Calibri"/>
        </w:rPr>
      </w:pPr>
    </w:p>
    <w:p w:rsidRDefault="00855FEC" w:rsidP="00855FEC" w:rsidR="00411263" w:rsidRPr="004E161D">
      <w:pPr>
        <w:ind w:hanging="1440" w:left="1440"/>
        <w:jc w:val="right"/>
        <w:rPr>
          <w:rFonts w:cs="Calibri" w:hAnsi="Calibri" w:ascii="Calibri"/>
        </w:rPr>
      </w:pPr>
      <w:r w:rsidRPr="004E161D">
        <w:rPr>
          <w:rFonts w:cs="Calibri" w:hAnsi="Calibri" w:ascii="Calibri"/>
        </w:rPr>
        <w:t>______________________</w:t>
      </w:r>
    </w:p>
    <w:p w:rsidRDefault="001E3838" w:rsidP="00855FEC" w:rsidR="00855FEC" w:rsidRPr="004E161D">
      <w:pPr>
        <w:ind w:hanging="1440" w:left="1440"/>
        <w:jc w:val="right"/>
        <w:rPr>
          <w:rFonts w:cs="Calibri" w:hAnsi="Calibri" w:ascii="Calibri"/>
        </w:rPr>
      </w:pPr>
      <w:r w:rsidRPr="004E161D">
        <w:rPr>
          <w:rFonts w:cs="Calibri" w:hAnsi="Calibri" w:ascii="Calibri"/>
        </w:rPr>
        <w:t>Stečajni</w:t>
      </w:r>
      <w:r w:rsidR="002818BC" w:rsidRPr="004E161D">
        <w:rPr>
          <w:rFonts w:cs="Calibri" w:hAnsi="Calibri" w:ascii="Calibri"/>
        </w:rPr>
        <w:t xml:space="preserve"> </w:t>
      </w:r>
      <w:r w:rsidR="00855FEC" w:rsidRPr="004E161D">
        <w:rPr>
          <w:rFonts w:cs="Calibri" w:hAnsi="Calibri" w:ascii="Calibri"/>
        </w:rPr>
        <w:t>upravitelj</w:t>
      </w:r>
    </w:p>
    <w:p w:rsidRDefault="001E3838" w:rsidP="00A5164D" w:rsidR="002818BC">
      <w:pPr>
        <w:ind w:hanging="1440" w:left="1440"/>
        <w:jc w:val="right"/>
        <w:rPr>
          <w:rFonts w:hAnsi="Calibri" w:ascii="Calibri"/>
          <w:sz w:val="22"/>
          <w:szCs w:val="22"/>
        </w:rPr>
      </w:pPr>
      <w:r w:rsidRPr="004E161D">
        <w:rPr>
          <w:rFonts w:cs="Calibri" w:hAnsi="Calibri" w:ascii="Calibri"/>
        </w:rPr>
        <w:t>To</w:t>
      </w:r>
      <w:r w:rsidRPr="004E161D">
        <w:rPr>
          <w:rFonts w:cs="Calibri" w:hAnsi="Calibri" w:ascii="Calibri"/>
          <w:sz w:val="22"/>
          <w:szCs w:val="22"/>
        </w:rPr>
        <w:t xml:space="preserve">mislav </w:t>
      </w:r>
      <w:r w:rsidRPr="004E161D">
        <w:rPr>
          <w:rFonts w:hAnsi="Calibri" w:ascii="Calibri"/>
          <w:sz w:val="22"/>
          <w:szCs w:val="22"/>
        </w:rPr>
        <w:t>Orehovec</w:t>
      </w:r>
    </w:p>
    <w:p w:rsidRDefault="00BC7A14" w:rsidP="001151A0" w:rsidR="00BC7A14">
      <w:pPr>
        <w:jc w:val="center"/>
        <w:rPr>
          <w:rFonts w:cs="Calibri" w:hAnsi="Calibri" w:ascii="Calibri"/>
          <w:b/>
          <w:sz w:val="28"/>
        </w:rPr>
        <w:sectPr w:rsidSect="0029358B" w:rsidR="00BC7A14">
          <w:footerReference w:type="default" r:id="rId10"/>
          <w:pgSz w:h="15840" w:w="12240"/>
          <w:pgMar w:gutter="0" w:footer="708" w:header="708" w:left="1276" w:bottom="1440" w:right="1325" w:top="1440"/>
          <w:cols w:space="708"/>
          <w:docGrid w:linePitch="360"/>
        </w:sectPr>
      </w:pPr>
    </w:p>
    <w:p w:rsidRDefault="001151A0" w:rsidP="001151A0" w:rsidR="001151A0" w:rsidRPr="001151A0">
      <w:pPr>
        <w:jc w:val="center"/>
        <w:rPr>
          <w:rFonts w:cs="Calibri" w:hAnsi="Calibri" w:ascii="Calibri"/>
          <w:b/>
          <w:sz w:val="28"/>
        </w:rPr>
      </w:pPr>
      <w:r w:rsidRPr="001151A0">
        <w:rPr>
          <w:rFonts w:cs="Calibri" w:hAnsi="Calibri" w:ascii="Calibri"/>
          <w:b/>
          <w:sz w:val="28"/>
        </w:rPr>
        <w:lastRenderedPageBreak/>
        <w:t>Obrazac 19.</w:t>
      </w:r>
    </w:p>
    <w:p w:rsidRDefault="001151A0" w:rsidP="001151A0" w:rsidR="001151A0" w:rsidRPr="001151A0">
      <w:pPr>
        <w:rPr>
          <w:rFonts w:cs="Calibri" w:hAnsi="Calibri" w:ascii="Calibri"/>
          <w:b/>
        </w:rPr>
      </w:pPr>
    </w:p>
    <w:p w:rsidRDefault="001151A0" w:rsidP="001151A0" w:rsidR="001151A0" w:rsidRPr="001151A0">
      <w:pPr>
        <w:jc w:val="both"/>
        <w:rPr>
          <w:rFonts w:cs="Calibri" w:hAnsi="Calibri" w:ascii="Calibri"/>
        </w:rPr>
      </w:pPr>
      <w:r w:rsidRPr="001151A0">
        <w:rPr>
          <w:rFonts w:cs="Calibri" w:hAnsi="Calibri" w:ascii="Calibri"/>
          <w:lang w:val="pl-PL"/>
        </w:rPr>
        <w:t>Nadle</w:t>
      </w:r>
      <w:r w:rsidRPr="001151A0">
        <w:rPr>
          <w:rFonts w:cs="Calibri" w:hAnsi="Calibri" w:ascii="Calibri"/>
        </w:rPr>
        <w:t>ž</w:t>
      </w:r>
      <w:r w:rsidRPr="001151A0">
        <w:rPr>
          <w:rFonts w:cs="Calibri" w:hAnsi="Calibri" w:ascii="Calibri"/>
          <w:lang w:val="pl-PL"/>
        </w:rPr>
        <w:t>ni</w:t>
      </w:r>
      <w:r w:rsidRPr="001151A0">
        <w:rPr>
          <w:rFonts w:cs="Calibri" w:hAnsi="Calibri" w:ascii="Calibri"/>
        </w:rPr>
        <w:t xml:space="preserve"> </w:t>
      </w:r>
      <w:r w:rsidRPr="001151A0">
        <w:rPr>
          <w:rFonts w:cs="Calibri" w:hAnsi="Calibri" w:ascii="Calibri"/>
          <w:lang w:val="pl-PL"/>
        </w:rPr>
        <w:t>trgova</w:t>
      </w:r>
      <w:r w:rsidRPr="001151A0">
        <w:rPr>
          <w:rFonts w:cs="Calibri" w:hAnsi="Calibri" w:ascii="Calibri"/>
        </w:rPr>
        <w:t>č</w:t>
      </w:r>
      <w:r w:rsidRPr="001151A0">
        <w:rPr>
          <w:rFonts w:cs="Calibri" w:hAnsi="Calibri" w:ascii="Calibri"/>
          <w:lang w:val="pl-PL"/>
        </w:rPr>
        <w:t>ki</w:t>
      </w:r>
      <w:r w:rsidRPr="001151A0">
        <w:rPr>
          <w:rFonts w:cs="Calibri" w:hAnsi="Calibri" w:ascii="Calibri"/>
        </w:rPr>
        <w:t xml:space="preserve"> </w:t>
      </w:r>
      <w:r w:rsidRPr="001151A0">
        <w:rPr>
          <w:rFonts w:cs="Calibri" w:hAnsi="Calibri" w:ascii="Calibri"/>
          <w:lang w:val="pl-PL"/>
        </w:rPr>
        <w:t>sud:</w:t>
      </w:r>
      <w:r w:rsidRPr="001151A0">
        <w:rPr>
          <w:rFonts w:cs="Calibri" w:hAnsi="Calibri" w:ascii="Calibri"/>
        </w:rPr>
        <w:t xml:space="preserve">  Trgovački sud u Zagrebu</w:t>
      </w:r>
    </w:p>
    <w:p w:rsidRDefault="001151A0" w:rsidP="001151A0" w:rsidR="001151A0" w:rsidRPr="001151A0">
      <w:pPr>
        <w:jc w:val="both"/>
        <w:rPr>
          <w:rFonts w:cs="Calibri" w:hAnsi="Calibri" w:ascii="Calibri"/>
          <w:lang w:val="pl-PL"/>
        </w:rPr>
      </w:pPr>
      <w:r w:rsidRPr="001151A0">
        <w:rPr>
          <w:rFonts w:cs="Calibri" w:hAnsi="Calibri" w:ascii="Calibri"/>
          <w:lang w:val="pl-PL"/>
        </w:rPr>
        <w:t>Poslovni broj spisa St-6510/16</w:t>
      </w:r>
    </w:p>
    <w:p w:rsidRDefault="001151A0" w:rsidP="001151A0" w:rsidR="001151A0" w:rsidRPr="001151A0">
      <w:pPr>
        <w:rPr>
          <w:rFonts w:cs="Calibri" w:hAnsi="Calibri" w:ascii="Calibri"/>
          <w:lang w:val="pl-PL"/>
        </w:rPr>
      </w:pPr>
      <w:r w:rsidRPr="001151A0">
        <w:rPr>
          <w:rFonts w:cs="Calibri" w:hAnsi="Calibri" w:ascii="Calibri"/>
          <w:lang w:val="pl-PL"/>
        </w:rPr>
        <w:t>MILJEČKI-RAZUM  d.o.o.  u stečaju, Molvice, Dugava 35, OIB: 38231019133, koga zastupa stečajni upravitelj Tomislav Orehovec, Smičiklasova 18, Zagreb</w:t>
      </w:r>
    </w:p>
    <w:p w:rsidRDefault="001151A0" w:rsidP="001151A0" w:rsidR="001151A0" w:rsidRPr="001151A0">
      <w:pPr>
        <w:jc w:val="center"/>
        <w:rPr>
          <w:rFonts w:cs="Calibri" w:hAnsi="Calibri" w:ascii="Calibri"/>
          <w:lang w:val="pl-PL"/>
        </w:rPr>
      </w:pPr>
      <w:r w:rsidRPr="001151A0">
        <w:rPr>
          <w:rFonts w:cs="Calibri" w:hAnsi="Calibri" w:ascii="Calibri"/>
          <w:b/>
          <w:lang w:val="pl-PL"/>
        </w:rPr>
        <w:t>TABLICA PRIJAVLJENIH TRAŽBINA, RAZLUČNIH I IZLUČNIH PRAVA</w:t>
      </w:r>
    </w:p>
    <w:p w:rsidRDefault="001151A0" w:rsidP="001151A0" w:rsidR="001151A0" w:rsidRPr="001151A0">
      <w:pPr>
        <w:pStyle w:val="Bezproreda"/>
        <w:rPr>
          <w:rFonts w:cs="Calibri"/>
          <w:sz w:val="24"/>
          <w:szCs w:val="24"/>
        </w:rPr>
      </w:pPr>
    </w:p>
    <w:p w:rsidRDefault="001151A0" w:rsidP="001151A0" w:rsidR="001151A0" w:rsidRPr="001151A0">
      <w:pPr>
        <w:pStyle w:val="Bezproreda"/>
        <w:numPr>
          <w:ilvl w:val="0"/>
          <w:numId w:val="37"/>
        </w:numPr>
        <w:spacing w:after="80"/>
        <w:jc w:val="center"/>
        <w:rPr>
          <w:rFonts w:cs="Calibri"/>
          <w:b/>
          <w:sz w:val="24"/>
          <w:szCs w:val="24"/>
        </w:rPr>
      </w:pPr>
      <w:r w:rsidRPr="001151A0">
        <w:rPr>
          <w:rFonts w:cs="Calibri"/>
          <w:b/>
          <w:sz w:val="24"/>
          <w:szCs w:val="24"/>
        </w:rPr>
        <w:t>TABLICA PRIJAVLJENIH TRAŽBINA</w:t>
      </w:r>
    </w:p>
    <w:p w:rsidRDefault="001151A0" w:rsidP="001151A0" w:rsidR="001151A0" w:rsidRPr="001151A0">
      <w:pPr>
        <w:pStyle w:val="Bezproreda"/>
        <w:rPr>
          <w:rFonts w:cs="Calibri"/>
          <w:b/>
          <w:sz w:val="24"/>
          <w:szCs w:val="24"/>
        </w:rPr>
      </w:pPr>
      <w:r w:rsidRPr="001151A0">
        <w:rPr>
          <w:rFonts w:cs="Calibri"/>
          <w:b/>
          <w:sz w:val="24"/>
          <w:szCs w:val="24"/>
        </w:rPr>
        <w:t>II viši isplatni red</w:t>
      </w:r>
    </w:p>
    <w:tbl>
      <w:tblPr>
        <w:tblpPr w:tblpY="1" w:tblpXSpec="center" w:vertAnchor="text" w:rightFromText="180" w:leftFromText="180"/>
        <w:tblOverlap w:val="never"/>
        <w:tblW w:type="pct" w:w="49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494"/>
        <w:gridCol w:w="2364"/>
        <w:gridCol w:w="1444"/>
        <w:gridCol w:w="1051"/>
        <w:gridCol w:w="1577"/>
        <w:gridCol w:w="2233"/>
        <w:gridCol w:w="1709"/>
        <w:gridCol w:w="1051"/>
        <w:gridCol w:w="1179"/>
      </w:tblGrid>
      <w:tr w:rsidTr="00165F6E" w:rsidR="001151A0" w:rsidRPr="00220918">
        <w:trPr>
          <w:jc w:val="center"/>
        </w:trPr>
        <w:tc>
          <w:tcPr>
            <w:tcW w:type="pct" w:w="189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Red. br</w:t>
            </w:r>
          </w:p>
        </w:tc>
        <w:tc>
          <w:tcPr>
            <w:tcW w:type="pct" w:w="902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551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401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Adresa / sjedište vjerovnika</w:t>
            </w:r>
          </w:p>
        </w:tc>
        <w:tc>
          <w:tcPr>
            <w:tcW w:type="pct" w:w="602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Iznos prijavljene tražbine (kn)</w:t>
            </w:r>
            <w:r w:rsidRPr="001151A0">
              <w:rPr>
                <w:rStyle w:val="Referencafusnote"/>
                <w:rFonts w:cs="Calibri"/>
              </w:rPr>
              <w:footnoteReference w:id="1"/>
            </w:r>
          </w:p>
        </w:tc>
        <w:tc>
          <w:tcPr>
            <w:tcW w:type="pct" w:w="852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52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Iznos priznate tražbine</w:t>
            </w:r>
          </w:p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(kn)</w:t>
            </w:r>
          </w:p>
        </w:tc>
        <w:tc>
          <w:tcPr>
            <w:tcW w:type="pct" w:w="401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Iznos osporene tražbine</w:t>
            </w:r>
          </w:p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(kn)</w:t>
            </w:r>
          </w:p>
        </w:tc>
        <w:tc>
          <w:tcPr>
            <w:tcW w:type="pct" w:w="450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Razlog osporavanja</w:t>
            </w:r>
          </w:p>
        </w:tc>
      </w:tr>
      <w:tr w:rsidTr="00165F6E" w:rsidR="001151A0" w:rsidRPr="00220918">
        <w:trPr>
          <w:trHeight w:val="51"/>
          <w:jc w:val="center"/>
        </w:trPr>
        <w:tc>
          <w:tcPr>
            <w:tcW w:type="pct" w:w="189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type="pct" w:w="902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B2 KAPITAL d.o.o.</w:t>
            </w:r>
          </w:p>
        </w:tc>
        <w:tc>
          <w:tcPr>
            <w:tcW w:type="pct" w:w="551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57509775367</w:t>
            </w: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401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Radnička cesta 41, Zagreb</w:t>
            </w: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602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43.667,60 kn</w:t>
            </w: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852"/>
          </w:tcPr>
          <w:p w:rsidRDefault="001151A0" w:rsidP="00165F6E" w:rsidR="001151A0" w:rsidRPr="001151A0">
            <w:pPr>
              <w:pStyle w:val="Bezproreda"/>
              <w:jc w:val="both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Ugovor o kreditu broj 115-51013984 Hypo Alpe-adria-bank d.d. i Milječki –razum d.o.o. (OV-6979/12, JB Slavno Remenarić, Samobor), Ugovor o ustupu tražbine od dana 17.12.2014. (OV-8083/15, JB Mladen Matoš, Zagreb), Stanje duga, Preslika zadužnice (OV-</w:t>
            </w:r>
            <w:r w:rsidRPr="001151A0">
              <w:rPr>
                <w:rFonts w:cs="Calibri"/>
                <w:sz w:val="24"/>
                <w:szCs w:val="24"/>
              </w:rPr>
              <w:lastRenderedPageBreak/>
              <w:t>6980/12, JB Slavko Remenarić, Samobor), Izvadak iz poslovnih knjiga</w:t>
            </w:r>
          </w:p>
        </w:tc>
        <w:tc>
          <w:tcPr>
            <w:tcW w:type="pct" w:w="652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43.667,60  kn</w:t>
            </w:r>
          </w:p>
        </w:tc>
        <w:tc>
          <w:tcPr>
            <w:tcW w:type="pct" w:w="401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450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</w:tr>
      <w:tr w:rsidTr="00165F6E" w:rsidR="001151A0" w:rsidRPr="00220918">
        <w:trPr>
          <w:trHeight w:val="2966"/>
          <w:jc w:val="center"/>
        </w:trPr>
        <w:tc>
          <w:tcPr>
            <w:tcW w:type="pct" w:w="189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902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CROATIA osiguranje d.d.</w:t>
            </w:r>
          </w:p>
        </w:tc>
        <w:tc>
          <w:tcPr>
            <w:tcW w:type="pct" w:w="551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2618994862</w:t>
            </w:r>
          </w:p>
        </w:tc>
        <w:tc>
          <w:tcPr>
            <w:tcW w:type="pct" w:w="401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Vatroslava Jagića 33, Zagreb</w:t>
            </w:r>
          </w:p>
        </w:tc>
        <w:tc>
          <w:tcPr>
            <w:tcW w:type="pct" w:w="602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2.780,44 kn</w:t>
            </w:r>
          </w:p>
        </w:tc>
        <w:tc>
          <w:tcPr>
            <w:tcW w:type="pct" w:w="852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Pregled otvorenih stavki, obračun kamata, Rješenje o ovrsi na temelju vjerodostojne isprave JB Marka Jurline iz Velike Gorice, Posl.b. Ovrv-7538/18 od 08.09.2015.g. pravomoćno i ovršno dana 14.10.2015.g.</w:t>
            </w:r>
          </w:p>
        </w:tc>
        <w:tc>
          <w:tcPr>
            <w:tcW w:type="pct" w:w="652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2.780,44 kn</w:t>
            </w:r>
          </w:p>
        </w:tc>
        <w:tc>
          <w:tcPr>
            <w:tcW w:type="pct" w:w="401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450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</w:tr>
      <w:tr w:rsidTr="00165F6E" w:rsidR="001151A0" w:rsidRPr="00220918">
        <w:trPr>
          <w:trHeight w:val="2966"/>
          <w:jc w:val="center"/>
        </w:trPr>
        <w:tc>
          <w:tcPr>
            <w:tcW w:type="pct" w:w="189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3.</w:t>
            </w:r>
          </w:p>
        </w:tc>
        <w:tc>
          <w:tcPr>
            <w:tcW w:type="pct" w:w="902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 xml:space="preserve">REPUBLIKA HRVATSKA, Ministarstavo financija, Porezna uprava zastupana po Županijskom državnom odvjetništvu u Velikoj Gorici </w:t>
            </w:r>
          </w:p>
        </w:tc>
        <w:tc>
          <w:tcPr>
            <w:tcW w:type="pct" w:w="551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18683136487</w:t>
            </w:r>
          </w:p>
        </w:tc>
        <w:tc>
          <w:tcPr>
            <w:tcW w:type="pct" w:w="401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602"/>
          </w:tcPr>
          <w:p w:rsidRDefault="001151A0" w:rsidP="00165F6E" w:rsidR="001151A0" w:rsidRPr="001151A0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 xml:space="preserve">361.839,31 kn </w:t>
            </w:r>
          </w:p>
        </w:tc>
        <w:tc>
          <w:tcPr>
            <w:tcW w:type="pct" w:w="852"/>
          </w:tcPr>
          <w:p w:rsidRDefault="001151A0" w:rsidP="00165F6E" w:rsidR="001151A0" w:rsidRPr="001151A0">
            <w:pPr>
              <w:pStyle w:val="Bezproreda"/>
              <w:jc w:val="both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 xml:space="preserve">Specifikacija duga, Prijava porezna na dodanu vrijednost za 7/2013., Porezna rješenja, Prijave porezna na dobit za 2010., 2011. i 2012. godinu, Uvidi u stanje računa poreznog obveznika, Izvješća o primicima od nesamostalnog rada, Izvješća o primicima i porezu na dohodak, </w:t>
            </w:r>
            <w:r w:rsidRPr="001151A0">
              <w:rPr>
                <w:rFonts w:cs="Calibri"/>
                <w:sz w:val="24"/>
                <w:szCs w:val="24"/>
              </w:rPr>
              <w:lastRenderedPageBreak/>
              <w:t>Rješenje o osiguranju naplate Porezne uprave ispostava Samobor, Rješenje o ovrsi Porezne uprave područni ured Zagreb od 21.09.2013., Policijska postaja Samobor (zabilježba ovrhe na motornim vozilima)</w:t>
            </w:r>
          </w:p>
        </w:tc>
        <w:tc>
          <w:tcPr>
            <w:tcW w:type="pct" w:w="652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lastRenderedPageBreak/>
              <w:t>361.229,31 kn</w:t>
            </w:r>
          </w:p>
        </w:tc>
        <w:tc>
          <w:tcPr>
            <w:tcW w:type="pct" w:w="401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610,00 kn</w:t>
            </w:r>
          </w:p>
        </w:tc>
        <w:tc>
          <w:tcPr>
            <w:tcW w:type="pct" w:w="450"/>
          </w:tcPr>
          <w:p w:rsidRDefault="001151A0" w:rsidP="00165F6E" w:rsidR="001151A0" w:rsidRPr="001151A0">
            <w:pPr>
              <w:pStyle w:val="Bezproreda"/>
              <w:jc w:val="both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Odbacuje se dio novčane kazne i troškove postupka 610,00 kn -tražbina nižeg isplatnog reda</w:t>
            </w:r>
          </w:p>
          <w:p w:rsidRDefault="001151A0" w:rsidP="00165F6E" w:rsidR="001151A0" w:rsidRPr="001151A0">
            <w:pPr>
              <w:pStyle w:val="Bezproreda"/>
              <w:jc w:val="both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 xml:space="preserve">Napomena: budući je Republika </w:t>
            </w:r>
            <w:r w:rsidRPr="001151A0">
              <w:rPr>
                <w:rFonts w:cs="Calibri"/>
                <w:sz w:val="24"/>
                <w:szCs w:val="24"/>
              </w:rPr>
              <w:lastRenderedPageBreak/>
              <w:t xml:space="preserve">Hrvatska u prijavi tražbine navela da dio ukupno prijavljene tražbine u iznosu od 341.560,64, ulazi u tražbine I višeg isplatnog reda temeljem članka 138. Stečajnog zakona, NN 71/15, i taj iznos je razvrstan u tražbine II višeg isplatnog </w:t>
            </w:r>
            <w:r w:rsidRPr="001151A0">
              <w:rPr>
                <w:rFonts w:cs="Calibri"/>
                <w:sz w:val="24"/>
                <w:szCs w:val="24"/>
              </w:rPr>
              <w:lastRenderedPageBreak/>
              <w:t xml:space="preserve">reda.   </w:t>
            </w:r>
          </w:p>
        </w:tc>
      </w:tr>
      <w:tr w:rsidTr="00165F6E" w:rsidR="001151A0" w:rsidRPr="00220918">
        <w:trPr>
          <w:jc w:val="center"/>
        </w:trPr>
        <w:tc>
          <w:tcPr>
            <w:tcW w:type="pct" w:w="2043"/>
            <w:gridSpan w:val="4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lastRenderedPageBreak/>
              <w:t>UKUPNO</w:t>
            </w:r>
          </w:p>
        </w:tc>
        <w:tc>
          <w:tcPr>
            <w:tcW w:type="pct" w:w="602"/>
          </w:tcPr>
          <w:p w:rsidRDefault="001151A0" w:rsidP="00165F6E" w:rsidR="001151A0" w:rsidRPr="001151A0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408.287,35 kn</w:t>
            </w:r>
          </w:p>
        </w:tc>
        <w:tc>
          <w:tcPr>
            <w:tcW w:type="pct" w:w="852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652"/>
          </w:tcPr>
          <w:p w:rsidRDefault="001151A0" w:rsidP="00165F6E" w:rsidR="001151A0" w:rsidRPr="001151A0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bookmarkStart w:name="_Hlk535305205" w:id="3"/>
            <w:r w:rsidRPr="001151A0">
              <w:rPr>
                <w:rFonts w:cs="Calibri"/>
                <w:sz w:val="24"/>
                <w:szCs w:val="24"/>
              </w:rPr>
              <w:t>407.677,35 kn</w:t>
            </w:r>
            <w:bookmarkEnd w:id="3"/>
          </w:p>
        </w:tc>
        <w:tc>
          <w:tcPr>
            <w:tcW w:type="pct" w:w="401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610,00 kn</w:t>
            </w:r>
          </w:p>
        </w:tc>
        <w:tc>
          <w:tcPr>
            <w:tcW w:type="pct" w:w="450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</w:tr>
    </w:tbl>
    <w:p w:rsidRDefault="001151A0" w:rsidP="001151A0" w:rsidR="001151A0" w:rsidRPr="001151A0">
      <w:pPr>
        <w:pStyle w:val="Bezproreda"/>
        <w:rPr>
          <w:rFonts w:cs="Calibri"/>
          <w:sz w:val="24"/>
          <w:szCs w:val="24"/>
        </w:rPr>
      </w:pPr>
    </w:p>
    <w:p w:rsidRDefault="001151A0" w:rsidP="001151A0" w:rsidR="001151A0" w:rsidRPr="001151A0">
      <w:pPr>
        <w:pStyle w:val="Bezproreda"/>
        <w:rPr>
          <w:rFonts w:cs="Calibri"/>
          <w:sz w:val="24"/>
          <w:szCs w:val="24"/>
        </w:rPr>
      </w:pPr>
    </w:p>
    <w:p w:rsidRDefault="001151A0" w:rsidP="001151A0" w:rsidR="001151A0" w:rsidRPr="001151A0">
      <w:pPr>
        <w:pStyle w:val="Bezproreda"/>
        <w:rPr>
          <w:rFonts w:cs="Calibri"/>
          <w:sz w:val="24"/>
          <w:szCs w:val="24"/>
        </w:rPr>
      </w:pPr>
    </w:p>
    <w:p w:rsidRDefault="001151A0" w:rsidP="001151A0" w:rsidR="001151A0" w:rsidRPr="001151A0">
      <w:pPr>
        <w:jc w:val="center"/>
        <w:rPr>
          <w:rFonts w:cs="Calibri" w:hAnsi="Calibri" w:ascii="Calibri"/>
          <w:b/>
        </w:rPr>
      </w:pPr>
      <w:r w:rsidRPr="001151A0">
        <w:rPr>
          <w:rFonts w:cs="Calibri" w:hAnsi="Calibri" w:ascii="Calibri"/>
          <w:b/>
        </w:rPr>
        <w:t>II. TABLICA RAZLUČNIH PRAVA</w:t>
      </w:r>
    </w:p>
    <w:p w:rsidRDefault="001151A0" w:rsidP="001151A0" w:rsidR="001151A0" w:rsidRPr="001151A0">
      <w:pPr>
        <w:jc w:val="center"/>
        <w:rPr>
          <w:rFonts w:cs="Calibri" w:hAnsi="Calibri" w:ascii="Calibri"/>
        </w:rPr>
      </w:pPr>
    </w:p>
    <w:tbl>
      <w:tblPr>
        <w:tblpPr w:tblpY="1" w:tblpXSpec="center" w:vertAnchor="text" w:rightFromText="180" w:leftFromText="180"/>
        <w:tblOverlap w:val="never"/>
        <w:tblW w:type="pct" w:w="505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27"/>
        <w:gridCol w:w="2629"/>
        <w:gridCol w:w="1544"/>
        <w:gridCol w:w="952"/>
        <w:gridCol w:w="1575"/>
        <w:gridCol w:w="2100"/>
        <w:gridCol w:w="1836"/>
        <w:gridCol w:w="2063"/>
      </w:tblGrid>
      <w:tr w:rsidTr="00165F6E" w:rsidR="001151A0" w:rsidRPr="00D40F83">
        <w:trPr>
          <w:jc w:val="center"/>
        </w:trPr>
        <w:tc>
          <w:tcPr>
            <w:tcW w:type="pct" w:w="235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 xml:space="preserve">Redni broj </w:t>
            </w:r>
          </w:p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986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579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357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591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788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89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774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Dio imovine na koji se odnosi razlučno pravo</w:t>
            </w:r>
          </w:p>
        </w:tc>
      </w:tr>
      <w:tr w:rsidTr="00165F6E" w:rsidR="001151A0" w:rsidRPr="00D40F83">
        <w:trPr>
          <w:jc w:val="center"/>
        </w:trPr>
        <w:tc>
          <w:tcPr>
            <w:tcW w:type="pct" w:w="235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type="pct" w:w="986"/>
            <w:vAlign w:val="center"/>
          </w:tcPr>
          <w:p w:rsidRDefault="001151A0" w:rsidP="00165F6E" w:rsidR="001151A0" w:rsidRPr="001151A0">
            <w:pPr>
              <w:pStyle w:val="Bezproreda"/>
              <w:jc w:val="both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REPUBLIKA HRVATSKA, Ministarstavo financija, Porezna uprava zastupana po Županijskom državnom odvjetništvu u Velikoj Gorici</w:t>
            </w:r>
          </w:p>
        </w:tc>
        <w:tc>
          <w:tcPr>
            <w:tcW w:type="pct" w:w="579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18683136487</w:t>
            </w:r>
          </w:p>
        </w:tc>
        <w:tc>
          <w:tcPr>
            <w:tcW w:type="pct" w:w="357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591"/>
            <w:vAlign w:val="center"/>
          </w:tcPr>
          <w:p w:rsidRDefault="001151A0" w:rsidP="00165F6E" w:rsidR="001151A0" w:rsidRPr="001151A0">
            <w:pPr>
              <w:pStyle w:val="Bezproreda"/>
              <w:jc w:val="both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Ministarstvo unutarnjih poslova, PU Zagrebačka, PP Samobor</w:t>
            </w:r>
          </w:p>
        </w:tc>
        <w:tc>
          <w:tcPr>
            <w:tcW w:type="pct" w:w="788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292.263,30 kn</w:t>
            </w:r>
          </w:p>
        </w:tc>
        <w:tc>
          <w:tcPr>
            <w:tcW w:type="pct" w:w="689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 xml:space="preserve">Ovrha od dana 25.11.2013.g. </w:t>
            </w:r>
          </w:p>
        </w:tc>
        <w:tc>
          <w:tcPr>
            <w:tcW w:type="pct" w:w="774"/>
            <w:vAlign w:val="center"/>
          </w:tcPr>
          <w:p w:rsidRDefault="001151A0" w:rsidP="00165F6E" w:rsidR="001151A0" w:rsidRPr="00B20C2A">
            <w:pPr>
              <w:jc w:val="both"/>
              <w:rPr>
                <w:rFonts w:cs="Calibri"/>
              </w:rPr>
            </w:pPr>
            <w:r w:rsidRPr="00D40F83">
              <w:rPr>
                <w:rFonts w:cs="Calibri"/>
              </w:rPr>
              <w:t>-</w:t>
            </w:r>
            <w:r w:rsidRPr="00B20C2A">
              <w:rPr>
                <w:rFonts w:cs="Calibri"/>
              </w:rPr>
              <w:t>M1, marke MERCEDES 220 CDI, godina proizvodnje 2006, broj šasije WDB2030081A929135,reg.oznaka ZG8801DJ</w:t>
            </w:r>
          </w:p>
          <w:p w:rsidRDefault="001151A0" w:rsidP="00165F6E" w:rsidR="001151A0" w:rsidRPr="00B20C2A">
            <w:pPr>
              <w:jc w:val="both"/>
              <w:rPr>
                <w:rFonts w:cs="Calibri"/>
              </w:rPr>
            </w:pPr>
            <w:r w:rsidRPr="00B20C2A">
              <w:rPr>
                <w:rFonts w:cs="Calibri"/>
              </w:rPr>
              <w:lastRenderedPageBreak/>
              <w:t xml:space="preserve">-MOPED, marke PIAGGIO MC3 DD, godina proizvodnje 2002, broj šasije ZAPC3200000019803, reg.oznaka ZG2797AH. Datum odjave 06.11.2012.g. </w:t>
            </w:r>
          </w:p>
          <w:p w:rsidRDefault="001151A0" w:rsidP="00165F6E" w:rsidR="001151A0" w:rsidRPr="00B20C2A">
            <w:pPr>
              <w:jc w:val="both"/>
              <w:rPr>
                <w:rFonts w:cs="Calibri"/>
              </w:rPr>
            </w:pPr>
            <w:r w:rsidRPr="00B20C2A">
              <w:rPr>
                <w:rFonts w:cs="Calibri"/>
              </w:rPr>
              <w:t xml:space="preserve">-N2, marke MERCEDES 1317, godina proizvodnje 1997, broj šasije WDB6763371K262976, reg.oznaka ZG7707AP. Datum odjave 28.12.2012.g. </w:t>
            </w:r>
          </w:p>
          <w:p w:rsidRDefault="001151A0" w:rsidP="00165F6E" w:rsidR="001151A0" w:rsidRPr="00B20C2A">
            <w:pPr>
              <w:jc w:val="both"/>
              <w:rPr>
                <w:rFonts w:cs="Calibri"/>
              </w:rPr>
            </w:pPr>
            <w:r w:rsidRPr="00B20C2A">
              <w:rPr>
                <w:rFonts w:cs="Calibri"/>
              </w:rPr>
              <w:t xml:space="preserve">-TERETNI AUTOMOBIL, marke MERCEDES 1831L, godina proizvodnje 2000, broj šasije WDB9500341K549448, reg.oznaka ZG6558BB. Datum odjave 28.12.2012.g. </w:t>
            </w:r>
          </w:p>
          <w:p w:rsidRDefault="001151A0" w:rsidP="00165F6E" w:rsidR="001151A0" w:rsidRPr="00B20C2A">
            <w:pPr>
              <w:jc w:val="both"/>
              <w:rPr>
                <w:rFonts w:cs="Calibri"/>
              </w:rPr>
            </w:pPr>
            <w:r w:rsidRPr="00B20C2A">
              <w:rPr>
                <w:rFonts w:cs="Calibri"/>
              </w:rPr>
              <w:t xml:space="preserve">-N3, marke RENAULT </w:t>
            </w:r>
            <w:r w:rsidRPr="00B20C2A">
              <w:rPr>
                <w:rFonts w:cs="Calibri"/>
              </w:rPr>
              <w:lastRenderedPageBreak/>
              <w:t>MAGNUM, godina proizvodnje 2002, broj šasije VF611GTA000113867, reg.oznaka ZG5359ES. Datum odjave 28.07.2014.g. Vozilo nije pronađeno pri popisu imovine stečajnog dužnika</w:t>
            </w:r>
          </w:p>
          <w:p w:rsidRDefault="001151A0" w:rsidP="00165F6E" w:rsidR="001151A0" w:rsidRPr="00B20C2A">
            <w:pPr>
              <w:jc w:val="both"/>
              <w:rPr>
                <w:rFonts w:cs="Calibri"/>
              </w:rPr>
            </w:pPr>
            <w:r w:rsidRPr="00B20C2A">
              <w:rPr>
                <w:rFonts w:cs="Calibri"/>
              </w:rPr>
              <w:t xml:space="preserve">Razlučni vjerovnik je dostavio obavijest o razlučnom pravu za još dva vozila za koja nisu evidentirana u knjigovodstvenoj dokumentaciji i za koje zakonski zastupnik ne zna gdje se nalaze i to: </w:t>
            </w:r>
          </w:p>
          <w:p w:rsidRDefault="001151A0" w:rsidP="00165F6E" w:rsidR="001151A0" w:rsidRPr="00B20C2A">
            <w:pPr>
              <w:jc w:val="both"/>
              <w:rPr>
                <w:rFonts w:cs="Calibri"/>
              </w:rPr>
            </w:pPr>
            <w:r w:rsidRPr="00B20C2A">
              <w:rPr>
                <w:rFonts w:cs="Calibri"/>
              </w:rPr>
              <w:t xml:space="preserve">-N3, marke MERCEDES AK 6X6-C24135-1, godina proizvodnje 1978, broj šasije 39544214429881, reg.oznaka ZG324CF. Datum </w:t>
            </w:r>
            <w:r w:rsidRPr="00B20C2A">
              <w:rPr>
                <w:rFonts w:cs="Calibri"/>
              </w:rPr>
              <w:lastRenderedPageBreak/>
              <w:t>odjave 28.05.2006.g. Za vozilo je evidentirana zabrana otuđenja temeljem ovrhe od dana 25.11.2013.g.</w:t>
            </w:r>
          </w:p>
          <w:p w:rsidRDefault="001151A0" w:rsidP="00165F6E" w:rsidR="001151A0" w:rsidRPr="00B20C2A">
            <w:pPr>
              <w:jc w:val="both"/>
              <w:rPr>
                <w:rFonts w:cs="Calibri"/>
              </w:rPr>
            </w:pPr>
            <w:r w:rsidRPr="00B20C2A">
              <w:rPr>
                <w:rFonts w:cs="Calibri"/>
              </w:rPr>
              <w:t xml:space="preserve">-TERETNI AUTOMOBIL, marke IVECO C-85639, godina proizvodnje 1991, broj šasije ZCFA5061002996116, reg.oznaka ZG553AV. Datum odjave 20.04.2006.g. Za vozilo je evidentirana zabrana otuđenja temeljem ovrhe od dana 25.11.2013.g. </w:t>
            </w:r>
          </w:p>
        </w:tc>
      </w:tr>
    </w:tbl>
    <w:p w:rsidRDefault="001151A0" w:rsidP="001151A0" w:rsidR="001151A0" w:rsidRPr="001151A0">
      <w:pPr>
        <w:jc w:val="center"/>
        <w:rPr>
          <w:rFonts w:cs="Calibri" w:hAnsi="Calibri" w:ascii="Calibri"/>
        </w:rPr>
      </w:pPr>
    </w:p>
    <w:p w:rsidRDefault="001151A0" w:rsidP="001151A0" w:rsidR="001151A0" w:rsidRPr="001151A0">
      <w:pPr>
        <w:rPr>
          <w:rFonts w:cs="Calibri" w:hAnsi="Calibri" w:ascii="Calibri"/>
          <w:b/>
        </w:rPr>
      </w:pPr>
    </w:p>
    <w:p w:rsidRDefault="001151A0" w:rsidP="001151A0" w:rsidR="001151A0" w:rsidRPr="001151A0">
      <w:pPr>
        <w:rPr>
          <w:rFonts w:cs="Calibri" w:hAnsi="Calibri" w:ascii="Calibri"/>
          <w:b/>
        </w:rPr>
      </w:pPr>
    </w:p>
    <w:p w:rsidRDefault="001151A0" w:rsidP="001151A0" w:rsidR="001151A0" w:rsidRPr="001151A0">
      <w:pPr>
        <w:rPr>
          <w:rFonts w:cs="Calibri" w:hAnsi="Calibri" w:ascii="Calibri"/>
          <w:b/>
        </w:rPr>
      </w:pPr>
    </w:p>
    <w:p w:rsidRDefault="001151A0" w:rsidP="001151A0" w:rsidR="001151A0" w:rsidRPr="001151A0">
      <w:pPr>
        <w:jc w:val="center"/>
        <w:rPr>
          <w:rFonts w:cs="Calibri" w:hAnsi="Calibri" w:ascii="Calibri"/>
          <w:b/>
        </w:rPr>
      </w:pPr>
      <w:r w:rsidRPr="001151A0">
        <w:rPr>
          <w:rFonts w:cs="Calibri" w:hAnsi="Calibri" w:ascii="Calibri"/>
          <w:b/>
        </w:rPr>
        <w:t>III. TABLICA IZLUČNIH PRAVA</w:t>
      </w:r>
    </w:p>
    <w:p w:rsidRDefault="001151A0" w:rsidP="001151A0" w:rsidR="001151A0" w:rsidRPr="001151A0">
      <w:pPr>
        <w:jc w:val="center"/>
        <w:rPr>
          <w:rFonts w:cs="Calibri" w:hAnsi="Calibri" w:ascii="Calibri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61"/>
        <w:gridCol w:w="3016"/>
        <w:gridCol w:w="2243"/>
        <w:gridCol w:w="2388"/>
        <w:gridCol w:w="1763"/>
        <w:gridCol w:w="1763"/>
      </w:tblGrid>
      <w:tr w:rsidTr="00165F6E" w:rsidR="001151A0" w:rsidRPr="00220918">
        <w:trPr>
          <w:jc w:val="center"/>
        </w:trPr>
        <w:tc>
          <w:tcPr>
            <w:tcW w:type="pct" w:w="747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 xml:space="preserve">Redni broj </w:t>
            </w:r>
          </w:p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909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71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1151A0" w:rsidP="00165F6E" w:rsidR="001151A0" w:rsidRPr="001151A0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1151A0">
              <w:rPr>
                <w:rFonts w:cs="Calibri"/>
                <w:sz w:val="24"/>
                <w:szCs w:val="24"/>
              </w:rPr>
              <w:t>Predmet izlučnog prava</w:t>
            </w:r>
          </w:p>
        </w:tc>
      </w:tr>
      <w:tr w:rsidTr="00165F6E" w:rsidR="001151A0" w:rsidRPr="00220918">
        <w:trPr>
          <w:jc w:val="center"/>
        </w:trPr>
        <w:tc>
          <w:tcPr>
            <w:tcW w:type="pct" w:w="747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</w:tr>
      <w:tr w:rsidTr="00165F6E" w:rsidR="001151A0" w:rsidRPr="00220918">
        <w:trPr>
          <w:jc w:val="center"/>
        </w:trPr>
        <w:tc>
          <w:tcPr>
            <w:tcW w:type="pct" w:w="747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1151A0" w:rsidP="00165F6E" w:rsidR="001151A0" w:rsidRPr="001151A0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</w:tr>
    </w:tbl>
    <w:p w:rsidRDefault="001151A0" w:rsidP="001151A0" w:rsidR="001151A0" w:rsidRPr="001151A0">
      <w:pPr>
        <w:rPr>
          <w:rFonts w:cs="Calibri" w:hAnsi="Calibri" w:ascii="Calibri"/>
        </w:rPr>
      </w:pPr>
    </w:p>
    <w:p w:rsidRDefault="001151A0" w:rsidP="001151A0" w:rsidR="001151A0" w:rsidRPr="001151A0">
      <w:pPr>
        <w:rPr>
          <w:rFonts w:cs="Calibri" w:hAnsi="Calibri" w:ascii="Calibri"/>
        </w:rPr>
      </w:pPr>
    </w:p>
    <w:p w:rsidRDefault="001151A0" w:rsidP="001151A0" w:rsidR="001151A0" w:rsidRPr="001151A0">
      <w:pPr>
        <w:rPr>
          <w:rFonts w:cs="Calibri" w:hAnsi="Calibri" w:ascii="Calibri"/>
        </w:rPr>
      </w:pPr>
      <w:r w:rsidRPr="001151A0">
        <w:rPr>
          <w:rFonts w:cs="Calibri" w:hAnsi="Calibri" w:ascii="Calibri"/>
        </w:rPr>
        <w:t xml:space="preserve">U Zagrebu, 18. siječnja 2019. g. </w:t>
      </w: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  <w:t>Stečajni upravitelj</w:t>
      </w:r>
    </w:p>
    <w:p w:rsidRDefault="001151A0" w:rsidP="001151A0" w:rsidR="001151A0" w:rsidRPr="001151A0">
      <w:pPr>
        <w:rPr>
          <w:rFonts w:cs="Calibri" w:hAnsi="Calibri" w:ascii="Calibri"/>
        </w:rPr>
      </w:pP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</w:r>
      <w:r w:rsidRPr="001151A0">
        <w:rPr>
          <w:rFonts w:cs="Calibri" w:hAnsi="Calibri" w:ascii="Calibri"/>
        </w:rPr>
        <w:tab/>
        <w:t>Tomislav Orehovec</w:t>
      </w:r>
    </w:p>
    <w:p w:rsidRDefault="001151A0" w:rsidP="00A5164D" w:rsidR="001151A0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BC7A14" w:rsidP="00BC7A14" w:rsidR="00BC7A14" w:rsidRPr="002E70B0">
      <w:r>
        <w:t>U Zagrebu</w:t>
      </w:r>
      <w:r w:rsidRPr="002E70B0">
        <w:t xml:space="preserve">, </w:t>
      </w:r>
      <w:r>
        <w:t xml:space="preserve">18. siječnja </w:t>
      </w:r>
      <w:r w:rsidRPr="002E70B0">
        <w:t xml:space="preserve"> 201</w:t>
      </w:r>
      <w:r>
        <w:t>9.g.</w:t>
      </w:r>
    </w:p>
    <w:p w:rsidRDefault="00BC7A14" w:rsidP="00BC7A14" w:rsidR="00BC7A14" w:rsidRPr="00005972">
      <w:pPr>
        <w:jc w:val="right"/>
        <w:rPr>
          <w:rFonts w:cs="Calibri"/>
          <w:b/>
        </w:rPr>
      </w:pP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B22F9B">
        <w:rPr>
          <w:rFonts w:cs="Calibri"/>
        </w:rPr>
        <w:tab/>
      </w:r>
    </w:p>
    <w:p w:rsidRDefault="00BC7A14" w:rsidP="00BC7A14" w:rsidR="00BC7A14" w:rsidRPr="00005972">
      <w:pPr>
        <w:ind w:firstLine="720" w:left="4320"/>
        <w:rPr>
          <w:rFonts w:cs="Calibri"/>
        </w:rPr>
      </w:pPr>
      <w:r w:rsidRPr="00005972">
        <w:rPr>
          <w:rFonts w:cs="Calibri"/>
        </w:rPr>
        <w:t>TRGOVAČKI SUD U</w:t>
      </w:r>
      <w:r>
        <w:rPr>
          <w:rFonts w:cs="Calibri"/>
        </w:rPr>
        <w:t xml:space="preserve"> ZAGREBU</w:t>
      </w:r>
    </w:p>
    <w:p w:rsidRDefault="00BC7A14" w:rsidP="00BC7A14" w:rsidR="00BC7A14" w:rsidRPr="00005972">
      <w:pPr>
        <w:rPr>
          <w:rFonts w:cs="Calibri"/>
        </w:rPr>
      </w:pPr>
      <w:r w:rsidRPr="00005972">
        <w:rPr>
          <w:rFonts w:cs="Calibri"/>
        </w:rPr>
        <w:t xml:space="preserve">       </w:t>
      </w:r>
    </w:p>
    <w:p w:rsidRDefault="00BC7A14" w:rsidP="00BC7A14" w:rsidR="00BC7A14" w:rsidRPr="00005972">
      <w:pPr>
        <w:ind w:firstLine="720" w:left="4320"/>
        <w:rPr>
          <w:rFonts w:cs="Calibri"/>
        </w:rPr>
      </w:pPr>
      <w:r w:rsidRPr="00005972">
        <w:rPr>
          <w:rFonts w:cs="Calibri"/>
        </w:rPr>
        <w:t xml:space="preserve">Posl.br: St- </w:t>
      </w:r>
      <w:r>
        <w:rPr>
          <w:rFonts w:cs="Calibri"/>
        </w:rPr>
        <w:t>6510/16</w:t>
      </w:r>
    </w:p>
    <w:p w:rsidRDefault="00BC7A14" w:rsidP="00BC7A14" w:rsidR="00BC7A14" w:rsidRPr="00005972">
      <w:pPr>
        <w:jc w:val="right"/>
        <w:rPr>
          <w:rFonts w:cs="Calibri"/>
        </w:rPr>
      </w:pPr>
    </w:p>
    <w:p w:rsidRDefault="00BC7A14" w:rsidP="00BC7A14" w:rsidR="00BC7A14" w:rsidRPr="00005972">
      <w:pPr>
        <w:ind w:left="5040"/>
        <w:rPr>
          <w:rFonts w:cs="Calibri"/>
        </w:rPr>
      </w:pPr>
      <w:r w:rsidRPr="00005972">
        <w:rPr>
          <w:rFonts w:cs="Calibri"/>
        </w:rPr>
        <w:t xml:space="preserve">stečajni sudac </w:t>
      </w:r>
      <w:r>
        <w:rPr>
          <w:rFonts w:cs="Calibri"/>
        </w:rPr>
        <w:t>Vesna Sremac Šoštar</w:t>
      </w:r>
    </w:p>
    <w:p w:rsidRDefault="00BC7A14" w:rsidP="00BC7A14" w:rsidR="00BC7A14" w:rsidRPr="00005972">
      <w:pPr>
        <w:jc w:val="both"/>
        <w:rPr>
          <w:rFonts w:cs="Calibri" w:eastAsia="Cambria"/>
          <w:lang w:val="pl-PL"/>
        </w:rPr>
      </w:pPr>
    </w:p>
    <w:p w:rsidRDefault="00BC7A14" w:rsidP="00BC7A14" w:rsidR="00BC7A14" w:rsidRPr="00005972">
      <w:pPr>
        <w:ind w:hanging="2124" w:left="2124"/>
        <w:jc w:val="both"/>
        <w:rPr>
          <w:rFonts w:cs="Calibri" w:eastAsia="Cambria"/>
          <w:lang w:val="pl-PL"/>
        </w:rPr>
      </w:pPr>
      <w:r w:rsidRPr="00005972">
        <w:rPr>
          <w:rFonts w:cs="Calibri" w:eastAsia="Cambria"/>
          <w:lang w:val="en-US"/>
        </w:rPr>
        <w:t xml:space="preserve">Stečajni dužnik: </w:t>
      </w:r>
      <w:r w:rsidRPr="00005972">
        <w:rPr>
          <w:rFonts w:cs="Calibri" w:eastAsia="Cambria"/>
          <w:lang w:val="en-US"/>
        </w:rPr>
        <w:tab/>
      </w:r>
      <w:r>
        <w:rPr>
          <w:rFonts w:cs="Calibri"/>
        </w:rPr>
        <w:t>MILJEČKI-RAZUM</w:t>
      </w:r>
      <w:r w:rsidRPr="00005972">
        <w:rPr>
          <w:rFonts w:cs="Calibri"/>
        </w:rPr>
        <w:t xml:space="preserve"> d.</w:t>
      </w:r>
      <w:r>
        <w:rPr>
          <w:rFonts w:cs="Calibri"/>
        </w:rPr>
        <w:t>o.o.</w:t>
      </w:r>
      <w:r w:rsidRPr="00005972">
        <w:rPr>
          <w:rFonts w:cs="Calibri"/>
        </w:rPr>
        <w:t xml:space="preserve"> u stečaju, </w:t>
      </w:r>
      <w:r>
        <w:rPr>
          <w:rFonts w:cs="Calibri"/>
        </w:rPr>
        <w:t xml:space="preserve">Molvice, Dugava 35, </w:t>
      </w:r>
      <w:r w:rsidRPr="00005972">
        <w:rPr>
          <w:rFonts w:cs="Calibri"/>
        </w:rPr>
        <w:t xml:space="preserve">OIB: </w:t>
      </w:r>
      <w:r>
        <w:rPr>
          <w:rFonts w:cs="Calibri"/>
        </w:rPr>
        <w:t>38231019133,</w:t>
      </w:r>
      <w:r w:rsidRPr="00005972">
        <w:rPr>
          <w:rFonts w:cs="Calibri"/>
        </w:rPr>
        <w:t xml:space="preserve"> </w:t>
      </w:r>
      <w:r w:rsidRPr="00005972">
        <w:rPr>
          <w:rFonts w:cs="Calibri" w:eastAsia="Cambria"/>
          <w:lang w:val="pl-PL"/>
        </w:rPr>
        <w:t xml:space="preserve">koga zastupa stečajni upravitelj </w:t>
      </w:r>
      <w:r>
        <w:rPr>
          <w:rFonts w:cs="Calibri" w:eastAsia="Cambria"/>
          <w:lang w:val="pl-PL"/>
        </w:rPr>
        <w:t>Tomislav Orehovec</w:t>
      </w:r>
      <w:r w:rsidRPr="00005972">
        <w:rPr>
          <w:rFonts w:cs="Calibri" w:eastAsia="Cambria"/>
          <w:lang w:val="pl-PL"/>
        </w:rPr>
        <w:t xml:space="preserve">, </w:t>
      </w:r>
      <w:r>
        <w:rPr>
          <w:rFonts w:cs="Calibri" w:eastAsia="Cambria"/>
          <w:lang w:val="pl-PL"/>
        </w:rPr>
        <w:t>Smičiklasova 18</w:t>
      </w:r>
      <w:r w:rsidRPr="00005972">
        <w:rPr>
          <w:rFonts w:cs="Calibri" w:eastAsia="Cambria"/>
          <w:lang w:val="pl-PL"/>
        </w:rPr>
        <w:t>,  Zagreb</w:t>
      </w:r>
    </w:p>
    <w:p w:rsidRDefault="00BC7A14" w:rsidP="00BC7A14" w:rsidR="00BC7A14" w:rsidRPr="00005972">
      <w:pPr>
        <w:ind w:hanging="2124" w:left="2124"/>
        <w:jc w:val="both"/>
        <w:rPr>
          <w:rFonts w:cs="Calibri" w:eastAsia="Cambria"/>
          <w:lang w:val="pl-PL"/>
        </w:rPr>
      </w:pPr>
    </w:p>
    <w:p w:rsidRDefault="00BC7A14" w:rsidP="00BC7A14" w:rsidR="00BC7A14" w:rsidRPr="00346001">
      <w:pPr>
        <w:jc w:val="center"/>
        <w:rPr>
          <w:rFonts w:cs="Calibri" w:eastAsia="Cambria"/>
          <w:lang w:val="pl-PL"/>
        </w:rPr>
      </w:pPr>
      <w:r w:rsidRPr="00005972">
        <w:rPr>
          <w:rFonts w:cs="Calibri" w:eastAsia="Cambria"/>
          <w:lang w:val="pl-PL"/>
        </w:rPr>
        <w:t>POPIS PREDMETA STEČAJNE MASE (članak 221 SZ-a)</w:t>
      </w:r>
    </w:p>
    <w:p w:rsidRDefault="00BC7A14" w:rsidP="00BC7A14" w:rsidR="00BC7A14" w:rsidRPr="00005972">
      <w:pPr>
        <w:rPr>
          <w:rFonts w:cs="Calibri"/>
        </w:rPr>
      </w:pPr>
      <w:r w:rsidRPr="00005972">
        <w:rPr>
          <w:rFonts w:cs="Calibri"/>
        </w:rPr>
        <w:t xml:space="preserve">I </w:t>
      </w:r>
      <w:r>
        <w:rPr>
          <w:rFonts w:cs="Calibri"/>
        </w:rPr>
        <w:t xml:space="preserve">Pokretnine </w:t>
      </w:r>
    </w:p>
    <w:tbl>
      <w:tblPr>
        <w:tblW w:type="dxa" w:w="906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63"/>
        <w:gridCol w:w="3707"/>
        <w:gridCol w:w="1981"/>
        <w:gridCol w:w="2716"/>
      </w:tblGrid>
      <w:tr w:rsidTr="00165F6E" w:rsidR="00BC7A14" w:rsidRPr="00005972">
        <w:tc>
          <w:tcPr>
            <w:tcW w:type="dxa" w:w="653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 w:rsidRPr="00005972">
            <w:pPr>
              <w:rPr>
                <w:rFonts w:cs="Calibri"/>
              </w:rPr>
            </w:pPr>
            <w:r w:rsidRPr="00005972">
              <w:rPr>
                <w:rFonts w:cs="Calibri"/>
              </w:rPr>
              <w:t>Red.</w:t>
            </w:r>
          </w:p>
          <w:p w:rsidRDefault="00BC7A14" w:rsidP="00165F6E" w:rsidR="00BC7A14" w:rsidRPr="00005972">
            <w:pPr>
              <w:rPr>
                <w:rFonts w:cs="Calibri"/>
              </w:rPr>
            </w:pPr>
            <w:r w:rsidRPr="00005972">
              <w:rPr>
                <w:rFonts w:cs="Calibri"/>
              </w:rPr>
              <w:t>br.</w:t>
            </w:r>
          </w:p>
        </w:tc>
        <w:tc>
          <w:tcPr>
            <w:tcW w:type="dxa" w:w="3708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 w:rsidRPr="00005972">
            <w:pPr>
              <w:rPr>
                <w:rFonts w:cs="Calibri"/>
              </w:rPr>
            </w:pPr>
            <w:r>
              <w:rPr>
                <w:rFonts w:cs="Calibri"/>
              </w:rPr>
              <w:t xml:space="preserve">Pokretnine </w:t>
            </w:r>
          </w:p>
        </w:tc>
        <w:tc>
          <w:tcPr>
            <w:tcW w:type="dxa" w:w="1984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 w:rsidRPr="0000597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Procijenjena </w:t>
            </w:r>
            <w:r w:rsidRPr="00005972">
              <w:rPr>
                <w:rFonts w:cs="Calibri"/>
              </w:rPr>
              <w:t>vrijednost</w:t>
            </w:r>
          </w:p>
        </w:tc>
        <w:tc>
          <w:tcPr>
            <w:tcW w:type="dxa" w:w="2722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 w:rsidRPr="00005972">
            <w:pPr>
              <w:rPr>
                <w:rFonts w:cs="Calibri"/>
              </w:rPr>
            </w:pPr>
            <w:r w:rsidRPr="00005972">
              <w:rPr>
                <w:rFonts w:cs="Calibri"/>
              </w:rPr>
              <w:t>Razlučno pravo</w:t>
            </w:r>
          </w:p>
        </w:tc>
      </w:tr>
      <w:tr w:rsidTr="00165F6E" w:rsidR="00BC7A14" w:rsidRPr="00005972">
        <w:trPr>
          <w:trHeight w:val="1748"/>
        </w:trPr>
        <w:tc>
          <w:tcPr>
            <w:tcW w:type="dxa" w:w="653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 w:rsidRPr="00005972">
            <w:pPr>
              <w:rPr>
                <w:rFonts w:cs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type="dxa" w:w="3708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 w:rsidRPr="00005972">
            <w:pPr>
              <w:jc w:val="both"/>
              <w:rPr>
                <w:rFonts w:cs="Calibri"/>
              </w:rPr>
            </w:pPr>
            <w:r w:rsidRPr="00D40F83">
              <w:rPr>
                <w:rFonts w:cs="Calibri"/>
              </w:rPr>
              <w:t>M1, marke MERCEDES 220 CDI, godina proizvodnje 2006, broj šasije</w:t>
            </w:r>
            <w:r>
              <w:rPr>
                <w:rFonts w:cs="Calibri"/>
              </w:rPr>
              <w:t xml:space="preserve">, </w:t>
            </w:r>
            <w:r w:rsidRPr="00D40F83">
              <w:rPr>
                <w:rFonts w:cs="Calibri"/>
              </w:rPr>
              <w:t>WDB2030081A929135,reg.oznaka ZG8801DJ</w:t>
            </w:r>
          </w:p>
        </w:tc>
        <w:tc>
          <w:tcPr>
            <w:tcW w:type="dxa" w:w="1984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 w:rsidRPr="0000597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42.000,00 kn</w:t>
            </w:r>
          </w:p>
        </w:tc>
        <w:tc>
          <w:tcPr>
            <w:tcW w:type="dxa" w:w="2722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 w:rsidRPr="00005972">
            <w:pPr>
              <w:jc w:val="both"/>
              <w:rPr>
                <w:rFonts w:cs="Calibri"/>
              </w:rPr>
            </w:pPr>
            <w:r w:rsidRPr="00766DB0">
              <w:rPr>
                <w:rFonts w:cs="Calibri"/>
              </w:rPr>
              <w:t>REPUBLIKA HRVATSKA, Ministarstavo financija, Porezna uprava</w:t>
            </w:r>
          </w:p>
        </w:tc>
      </w:tr>
      <w:tr w:rsidTr="00165F6E" w:rsidR="00BC7A14" w:rsidRPr="00005972">
        <w:trPr>
          <w:trHeight w:val="467"/>
        </w:trPr>
        <w:tc>
          <w:tcPr>
            <w:tcW w:type="dxa" w:w="653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>
            <w:pPr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type="dxa" w:w="3708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 w:rsidRPr="00005972">
            <w:pPr>
              <w:jc w:val="both"/>
              <w:rPr>
                <w:rFonts w:cs="Calibri"/>
              </w:rPr>
            </w:pPr>
            <w:r w:rsidRPr="00D40F83">
              <w:rPr>
                <w:rFonts w:cs="Calibri"/>
              </w:rPr>
              <w:t xml:space="preserve">MOPED, marke PIAGGIO MC3 DD, godina proizvodnje 2002, broj šasije ZAPC3200000019803, reg.oznaka ZG2797AH. Datum odjave 06.11.2012.g. </w:t>
            </w:r>
          </w:p>
        </w:tc>
        <w:tc>
          <w:tcPr>
            <w:tcW w:type="dxa" w:w="1984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 w:rsidRPr="0000597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550,00 kn</w:t>
            </w:r>
          </w:p>
        </w:tc>
        <w:tc>
          <w:tcPr>
            <w:tcW w:type="dxa" w:w="2722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 w:rsidRPr="00005972">
            <w:pPr>
              <w:rPr>
                <w:rFonts w:cs="Calibri"/>
              </w:rPr>
            </w:pPr>
            <w:r w:rsidRPr="00766DB0">
              <w:rPr>
                <w:rFonts w:cs="Calibri"/>
              </w:rPr>
              <w:t>REPUBLIKA HRVATSKA, Ministarstavo financija, Porezna uprava</w:t>
            </w:r>
          </w:p>
        </w:tc>
      </w:tr>
      <w:tr w:rsidTr="00165F6E" w:rsidR="00BC7A14" w:rsidRPr="00005972">
        <w:trPr>
          <w:trHeight w:val="467"/>
        </w:trPr>
        <w:tc>
          <w:tcPr>
            <w:tcW w:type="dxa" w:w="653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>
            <w:pPr>
              <w:rPr>
                <w:rFonts w:cs="Calibri"/>
              </w:rPr>
            </w:pPr>
            <w:r>
              <w:rPr>
                <w:rFonts w:cs="Calibri"/>
              </w:rPr>
              <w:t>3.</w:t>
            </w:r>
          </w:p>
        </w:tc>
        <w:tc>
          <w:tcPr>
            <w:tcW w:type="dxa" w:w="3708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 w:rsidRPr="00D40F83">
            <w:pPr>
              <w:jc w:val="both"/>
              <w:rPr>
                <w:rFonts w:cs="Calibri"/>
              </w:rPr>
            </w:pPr>
            <w:r w:rsidRPr="00D40F83">
              <w:rPr>
                <w:rFonts w:cs="Calibri"/>
              </w:rPr>
              <w:t xml:space="preserve">N2, marke MERCEDES 1317, godina proizvodnje 1997, broj </w:t>
            </w:r>
            <w:r w:rsidRPr="00D40F83">
              <w:rPr>
                <w:rFonts w:cs="Calibri"/>
              </w:rPr>
              <w:lastRenderedPageBreak/>
              <w:t xml:space="preserve">šasije WDB6763371K262976, reg.oznaka ZG7707AP. Datum odjave 28.12.2012.g. </w:t>
            </w:r>
          </w:p>
          <w:p w:rsidRDefault="00BC7A14" w:rsidP="00165F6E" w:rsidR="00BC7A14" w:rsidRPr="00005972">
            <w:pPr>
              <w:jc w:val="both"/>
              <w:rPr>
                <w:rFonts w:cs="Calibri"/>
              </w:rPr>
            </w:pPr>
          </w:p>
        </w:tc>
        <w:tc>
          <w:tcPr>
            <w:tcW w:type="dxa" w:w="1984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 w:rsidRPr="0000597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18.750,00 kn</w:t>
            </w:r>
          </w:p>
        </w:tc>
        <w:tc>
          <w:tcPr>
            <w:tcW w:type="dxa" w:w="2722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 w:rsidRPr="00005972">
            <w:pPr>
              <w:rPr>
                <w:rFonts w:cs="Calibri"/>
              </w:rPr>
            </w:pPr>
            <w:r w:rsidRPr="00766DB0">
              <w:rPr>
                <w:rFonts w:cs="Calibri"/>
              </w:rPr>
              <w:t xml:space="preserve">REPUBLIKA HRVATSKA, </w:t>
            </w:r>
            <w:r w:rsidRPr="00766DB0">
              <w:rPr>
                <w:rFonts w:cs="Calibri"/>
              </w:rPr>
              <w:lastRenderedPageBreak/>
              <w:t>Ministarstavo financija, Porezna uprava</w:t>
            </w:r>
          </w:p>
        </w:tc>
      </w:tr>
      <w:tr w:rsidTr="00165F6E" w:rsidR="00BC7A14" w:rsidRPr="00346001">
        <w:trPr>
          <w:trHeight w:val="467"/>
        </w:trPr>
        <w:tc>
          <w:tcPr>
            <w:tcW w:type="dxa" w:w="653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 w:rsidRPr="00346001">
            <w:pPr>
              <w:rPr>
                <w:rFonts w:cs="Calibri"/>
              </w:rPr>
            </w:pPr>
            <w:r w:rsidRPr="00346001">
              <w:rPr>
                <w:rFonts w:cs="Calibri"/>
              </w:rPr>
              <w:lastRenderedPageBreak/>
              <w:t>4.</w:t>
            </w:r>
          </w:p>
        </w:tc>
        <w:tc>
          <w:tcPr>
            <w:tcW w:type="dxa" w:w="3708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 w:rsidRPr="00346001">
            <w:pPr>
              <w:jc w:val="both"/>
              <w:rPr>
                <w:rFonts w:cs="Calibri"/>
              </w:rPr>
            </w:pPr>
            <w:r w:rsidRPr="00346001">
              <w:rPr>
                <w:rFonts w:cs="Calibri"/>
              </w:rPr>
              <w:t>TERETNI AUTOMOBIL, marke MERCEDES 1831L, godina proizvodnje 2000, broj šasije WDB9500341K549448, reg.oznaka ZG6558BB. Datum odjave 28.12.2012.g.</w:t>
            </w:r>
          </w:p>
        </w:tc>
        <w:tc>
          <w:tcPr>
            <w:tcW w:type="dxa" w:w="1984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 w:rsidRPr="0034600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23.437,50 kn</w:t>
            </w:r>
          </w:p>
        </w:tc>
        <w:tc>
          <w:tcPr>
            <w:tcW w:type="dxa" w:w="2722"/>
            <w:tcBorders>
              <w:bottom w:space="0" w:sz="4" w:color="auto" w:val="single"/>
            </w:tcBorders>
            <w:shd w:fill="auto" w:color="auto" w:val="clear"/>
          </w:tcPr>
          <w:p w:rsidRDefault="00BC7A14" w:rsidP="00165F6E" w:rsidR="00BC7A14" w:rsidRPr="00346001">
            <w:pPr>
              <w:rPr>
                <w:rFonts w:cs="Calibri"/>
              </w:rPr>
            </w:pPr>
            <w:r w:rsidRPr="00766DB0">
              <w:rPr>
                <w:rFonts w:cs="Calibri"/>
              </w:rPr>
              <w:t>REPUBLIKA HRVATSKA, Ministarstavo financija, Porezna uprava</w:t>
            </w:r>
          </w:p>
        </w:tc>
      </w:tr>
      <w:tr w:rsidTr="00165F6E" w:rsidR="00BC7A14" w:rsidRPr="00346001">
        <w:trPr>
          <w:trHeight w:val="204"/>
        </w:trPr>
        <w:tc>
          <w:tcPr>
            <w:tcW w:type="dxa" w:w="653"/>
            <w:shd w:fill="auto" w:color="auto" w:val="clear"/>
          </w:tcPr>
          <w:p w:rsidRDefault="00BC7A14" w:rsidP="00165F6E" w:rsidR="00BC7A14" w:rsidRPr="00346001">
            <w:pPr>
              <w:rPr>
                <w:rFonts w:cs="Calibri"/>
              </w:rPr>
            </w:pPr>
          </w:p>
        </w:tc>
        <w:tc>
          <w:tcPr>
            <w:tcW w:type="dxa" w:w="3708"/>
            <w:shd w:fill="auto" w:color="auto" w:val="clear"/>
          </w:tcPr>
          <w:p w:rsidRDefault="00BC7A14" w:rsidP="00165F6E" w:rsidR="00BC7A14" w:rsidRPr="00346001">
            <w:pPr>
              <w:suppressAutoHyphens/>
              <w:jc w:val="both"/>
              <w:rPr>
                <w:rFonts w:cs="Calibri" w:eastAsia="SimSun"/>
                <w:lang w:val="en-US"/>
              </w:rPr>
            </w:pPr>
            <w:r w:rsidRPr="00346001">
              <w:rPr>
                <w:rFonts w:cs="Calibri" w:eastAsia="SimSun"/>
                <w:lang w:val="en-US"/>
              </w:rPr>
              <w:t>UKUPNO</w:t>
            </w:r>
          </w:p>
        </w:tc>
        <w:tc>
          <w:tcPr>
            <w:tcW w:type="dxa" w:w="1984"/>
            <w:shd w:fill="auto" w:color="auto" w:val="clear"/>
          </w:tcPr>
          <w:p w:rsidRDefault="00BC7A14" w:rsidP="00165F6E" w:rsidR="00BC7A14" w:rsidRPr="0034600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84.737,50 kn</w:t>
            </w:r>
          </w:p>
        </w:tc>
        <w:tc>
          <w:tcPr>
            <w:tcW w:type="dxa" w:w="2722"/>
            <w:shd w:fill="auto" w:color="auto" w:val="clear"/>
          </w:tcPr>
          <w:p w:rsidRDefault="00BC7A14" w:rsidP="00165F6E" w:rsidR="00BC7A14" w:rsidRPr="00346001">
            <w:pPr>
              <w:suppressAutoHyphens/>
              <w:jc w:val="both"/>
              <w:rPr>
                <w:rFonts w:cs="Calibri" w:eastAsia="SimSun"/>
                <w:lang w:val="en-US"/>
              </w:rPr>
            </w:pPr>
          </w:p>
        </w:tc>
      </w:tr>
    </w:tbl>
    <w:p w:rsidRDefault="00BC7A14" w:rsidP="00BC7A14" w:rsidR="00BC7A14" w:rsidRPr="00005972">
      <w:pPr>
        <w:rPr>
          <w:rFonts w:cs="Calibri" w:eastAsia="Cambria"/>
          <w:lang w:val="en-US"/>
        </w:rPr>
      </w:pPr>
    </w:p>
    <w:p w:rsidRDefault="00BC7A14" w:rsidP="00BC7A14" w:rsidR="00BC7A14" w:rsidRPr="00005972">
      <w:pPr>
        <w:rPr>
          <w:rFonts w:cs="Calibri" w:eastAsia="Cambria"/>
          <w:lang w:val="en-US"/>
        </w:rPr>
      </w:pPr>
    </w:p>
    <w:p w:rsidRDefault="00BC7A14" w:rsidP="00BC7A14" w:rsidR="00BC7A14" w:rsidRPr="00005972">
      <w:pPr>
        <w:rPr>
          <w:rFonts w:cs="Calibri" w:eastAsia="Cambria"/>
          <w:lang w:val="en-US"/>
        </w:rPr>
      </w:pP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</w:p>
    <w:p w:rsidRDefault="00BC7A14" w:rsidP="00BC7A14" w:rsidR="00BC7A14" w:rsidRPr="00005972">
      <w:pPr>
        <w:ind w:hanging="1440" w:left="1440"/>
        <w:jc w:val="right"/>
        <w:rPr>
          <w:rFonts w:cs="Calibri"/>
        </w:rPr>
      </w:pPr>
      <w:r w:rsidRPr="00005972">
        <w:rPr>
          <w:rFonts w:cs="Calibri"/>
        </w:rPr>
        <w:t>______________________</w:t>
      </w:r>
    </w:p>
    <w:p w:rsidRDefault="00BC7A14" w:rsidP="00BC7A14" w:rsidR="00BC7A14" w:rsidRPr="00B22F9B">
      <w:pPr>
        <w:pStyle w:val="Bezproreda"/>
        <w:spacing w:lineRule="auto" w:line="276"/>
        <w:ind w:firstLine="708" w:left="5664"/>
        <w:rPr>
          <w:rFonts w:cs="Calibri"/>
          <w:sz w:val="24"/>
          <w:szCs w:val="24"/>
        </w:rPr>
      </w:pPr>
      <w:r w:rsidRPr="00B22F9B">
        <w:rPr>
          <w:rFonts w:cs="Calibri"/>
          <w:sz w:val="24"/>
          <w:szCs w:val="24"/>
        </w:rPr>
        <w:t>Tomislav Orehovec</w:t>
      </w:r>
    </w:p>
    <w:p w:rsidRDefault="00BC7A14" w:rsidP="00BC7A14" w:rsidR="00BC7A14" w:rsidRPr="00B22F9B">
      <w:pPr>
        <w:pStyle w:val="Bezproreda"/>
        <w:spacing w:lineRule="auto" w:line="276"/>
        <w:ind w:firstLine="708" w:left="5664"/>
        <w:rPr>
          <w:rFonts w:cs="Calibri"/>
          <w:sz w:val="24"/>
          <w:szCs w:val="24"/>
        </w:rPr>
      </w:pPr>
      <w:r w:rsidRPr="00B22F9B">
        <w:rPr>
          <w:rFonts w:cs="Calibri"/>
          <w:sz w:val="24"/>
          <w:szCs w:val="24"/>
        </w:rPr>
        <w:t xml:space="preserve">stečajni upravitelj </w:t>
      </w:r>
    </w:p>
    <w:p w:rsidRDefault="00BC7A14" w:rsidP="00BC7A14" w:rsidR="00BC7A14" w:rsidRPr="00B22F9B">
      <w:pPr>
        <w:rPr>
          <w:rFonts w:cs="Calibri"/>
        </w:rPr>
      </w:pPr>
    </w:p>
    <w:p w:rsidRDefault="00BC7A14" w:rsidP="00A5164D" w:rsidR="00BC7A14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BC7A14" w:rsidP="00BC7A14" w:rsidR="00BC7A14" w:rsidRPr="002E70B0"/>
    <w:p w:rsidRDefault="00BC7A14" w:rsidP="00BC7A14" w:rsidR="00BC7A14" w:rsidRPr="002E70B0">
      <w:r>
        <w:t>U Zagrebu</w:t>
      </w:r>
      <w:r w:rsidRPr="002E70B0">
        <w:t xml:space="preserve">, </w:t>
      </w:r>
      <w:r>
        <w:t xml:space="preserve">18. siječnja </w:t>
      </w:r>
      <w:r w:rsidRPr="002E70B0">
        <w:t xml:space="preserve"> 201</w:t>
      </w:r>
      <w:r>
        <w:t>9.g.</w:t>
      </w:r>
    </w:p>
    <w:p w:rsidRDefault="00BC7A14" w:rsidP="00BC7A14" w:rsidR="00BC7A14" w:rsidRPr="00005972">
      <w:pPr>
        <w:jc w:val="right"/>
        <w:rPr>
          <w:rFonts w:cs="Calibri"/>
          <w:b/>
        </w:rPr>
      </w:pP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B22F9B">
        <w:rPr>
          <w:rFonts w:cs="Calibri"/>
        </w:rPr>
        <w:tab/>
      </w:r>
    </w:p>
    <w:p w:rsidRDefault="00BC7A14" w:rsidP="00BC7A14" w:rsidR="00BC7A14" w:rsidRPr="00005972">
      <w:pPr>
        <w:ind w:firstLine="720" w:left="4320"/>
        <w:rPr>
          <w:rFonts w:cs="Calibri"/>
        </w:rPr>
      </w:pPr>
      <w:r w:rsidRPr="00005972">
        <w:rPr>
          <w:rFonts w:cs="Calibri"/>
        </w:rPr>
        <w:t>TRGOVAČKI SUD U</w:t>
      </w:r>
      <w:r>
        <w:rPr>
          <w:rFonts w:cs="Calibri"/>
        </w:rPr>
        <w:t xml:space="preserve"> ZAGREBU</w:t>
      </w:r>
    </w:p>
    <w:p w:rsidRDefault="00BC7A14" w:rsidP="00BC7A14" w:rsidR="00BC7A14" w:rsidRPr="00005972">
      <w:pPr>
        <w:rPr>
          <w:rFonts w:cs="Calibri"/>
        </w:rPr>
      </w:pPr>
      <w:r w:rsidRPr="00005972">
        <w:rPr>
          <w:rFonts w:cs="Calibri"/>
        </w:rPr>
        <w:t xml:space="preserve">       </w:t>
      </w:r>
    </w:p>
    <w:p w:rsidRDefault="00BC7A14" w:rsidP="00BC7A14" w:rsidR="00BC7A14" w:rsidRPr="00005972">
      <w:pPr>
        <w:ind w:firstLine="720" w:left="4320"/>
        <w:rPr>
          <w:rFonts w:cs="Calibri"/>
        </w:rPr>
      </w:pPr>
      <w:r w:rsidRPr="00005972">
        <w:rPr>
          <w:rFonts w:cs="Calibri"/>
        </w:rPr>
        <w:t xml:space="preserve">Posl.br: St- </w:t>
      </w:r>
      <w:r>
        <w:rPr>
          <w:rFonts w:cs="Calibri"/>
        </w:rPr>
        <w:t>6510/16</w:t>
      </w:r>
    </w:p>
    <w:p w:rsidRDefault="00BC7A14" w:rsidP="00BC7A14" w:rsidR="00BC7A14" w:rsidRPr="00005972">
      <w:pPr>
        <w:jc w:val="right"/>
        <w:rPr>
          <w:rFonts w:cs="Calibri"/>
        </w:rPr>
      </w:pPr>
    </w:p>
    <w:p w:rsidRDefault="00BC7A14" w:rsidP="00BC7A14" w:rsidR="00BC7A14" w:rsidRPr="00005972">
      <w:pPr>
        <w:ind w:left="5040"/>
        <w:rPr>
          <w:rFonts w:cs="Calibri"/>
        </w:rPr>
      </w:pPr>
      <w:r w:rsidRPr="00005972">
        <w:rPr>
          <w:rFonts w:cs="Calibri"/>
        </w:rPr>
        <w:t xml:space="preserve">stečajni sudac </w:t>
      </w:r>
      <w:r>
        <w:rPr>
          <w:rFonts w:cs="Calibri"/>
        </w:rPr>
        <w:t>Vesna Sremac Šoštar</w:t>
      </w:r>
    </w:p>
    <w:p w:rsidRDefault="00BC7A14" w:rsidP="00BC7A14" w:rsidR="00BC7A14" w:rsidRPr="00005972">
      <w:pPr>
        <w:jc w:val="both"/>
        <w:rPr>
          <w:rFonts w:cs="Calibri" w:eastAsia="Cambria"/>
          <w:lang w:val="pl-PL"/>
        </w:rPr>
      </w:pPr>
    </w:p>
    <w:p w:rsidRDefault="00BC7A14" w:rsidP="00BC7A14" w:rsidR="00BC7A14" w:rsidRPr="00005972">
      <w:pPr>
        <w:ind w:hanging="2124" w:left="2124"/>
        <w:jc w:val="both"/>
        <w:rPr>
          <w:rFonts w:cs="Calibri" w:eastAsia="Cambria"/>
          <w:lang w:val="pl-PL"/>
        </w:rPr>
      </w:pPr>
      <w:r w:rsidRPr="00005972">
        <w:rPr>
          <w:rFonts w:cs="Calibri" w:eastAsia="Cambria"/>
          <w:lang w:val="en-US"/>
        </w:rPr>
        <w:t xml:space="preserve">Stečajni dužnik: </w:t>
      </w:r>
      <w:r w:rsidRPr="00005972">
        <w:rPr>
          <w:rFonts w:cs="Calibri" w:eastAsia="Cambria"/>
          <w:lang w:val="en-US"/>
        </w:rPr>
        <w:tab/>
      </w:r>
      <w:r>
        <w:rPr>
          <w:rFonts w:cs="Calibri"/>
        </w:rPr>
        <w:t>MILJEČKI-RAZUM</w:t>
      </w:r>
      <w:r w:rsidRPr="00005972">
        <w:rPr>
          <w:rFonts w:cs="Calibri"/>
        </w:rPr>
        <w:t xml:space="preserve"> d.</w:t>
      </w:r>
      <w:r>
        <w:rPr>
          <w:rFonts w:cs="Calibri"/>
        </w:rPr>
        <w:t>o.o.</w:t>
      </w:r>
      <w:r w:rsidRPr="00005972">
        <w:rPr>
          <w:rFonts w:cs="Calibri"/>
        </w:rPr>
        <w:t xml:space="preserve"> u stečaju, </w:t>
      </w:r>
      <w:r>
        <w:rPr>
          <w:rFonts w:cs="Calibri"/>
        </w:rPr>
        <w:t xml:space="preserve">Molvice, Dugava 35, </w:t>
      </w:r>
      <w:r w:rsidRPr="00005972">
        <w:rPr>
          <w:rFonts w:cs="Calibri"/>
        </w:rPr>
        <w:t xml:space="preserve">OIB: </w:t>
      </w:r>
      <w:r>
        <w:rPr>
          <w:rFonts w:cs="Calibri"/>
        </w:rPr>
        <w:t>38231019133,</w:t>
      </w:r>
      <w:r w:rsidRPr="00005972">
        <w:rPr>
          <w:rFonts w:cs="Calibri"/>
        </w:rPr>
        <w:t xml:space="preserve"> </w:t>
      </w:r>
      <w:r w:rsidRPr="00005972">
        <w:rPr>
          <w:rFonts w:cs="Calibri" w:eastAsia="Cambria"/>
          <w:lang w:val="pl-PL"/>
        </w:rPr>
        <w:t xml:space="preserve">koga zastupa stečajni upravitelj </w:t>
      </w:r>
      <w:r>
        <w:rPr>
          <w:rFonts w:cs="Calibri" w:eastAsia="Cambria"/>
          <w:lang w:val="pl-PL"/>
        </w:rPr>
        <w:t>Tomislav Orehovec</w:t>
      </w:r>
      <w:r w:rsidRPr="00005972">
        <w:rPr>
          <w:rFonts w:cs="Calibri" w:eastAsia="Cambria"/>
          <w:lang w:val="pl-PL"/>
        </w:rPr>
        <w:t xml:space="preserve">, </w:t>
      </w:r>
      <w:r>
        <w:rPr>
          <w:rFonts w:cs="Calibri" w:eastAsia="Cambria"/>
          <w:lang w:val="pl-PL"/>
        </w:rPr>
        <w:t>Smičiklasova 18</w:t>
      </w:r>
      <w:r w:rsidRPr="00005972">
        <w:rPr>
          <w:rFonts w:cs="Calibri" w:eastAsia="Cambria"/>
          <w:lang w:val="pl-PL"/>
        </w:rPr>
        <w:t>,  Zagreb</w:t>
      </w:r>
    </w:p>
    <w:p w:rsidRDefault="00BC7A14" w:rsidP="00BC7A14" w:rsidR="00BC7A14" w:rsidRPr="006059AE">
      <w:pPr>
        <w:ind w:hanging="2124" w:left="2124"/>
        <w:jc w:val="both"/>
        <w:rPr>
          <w:rFonts w:cs="Calibri" w:eastAsia="Cambria"/>
          <w:lang w:val="pl-PL"/>
        </w:rPr>
      </w:pPr>
    </w:p>
    <w:p w:rsidRDefault="00BC7A14" w:rsidP="00BC7A14" w:rsidR="00BC7A14" w:rsidRPr="006059AE">
      <w:pPr>
        <w:jc w:val="center"/>
        <w:rPr>
          <w:rFonts w:cs="Calibri" w:eastAsia="Cambria"/>
          <w:lang w:val="pl-PL"/>
        </w:rPr>
      </w:pPr>
      <w:r w:rsidRPr="006059AE">
        <w:rPr>
          <w:rFonts w:cs="Calibri" w:eastAsia="Cambria"/>
          <w:lang w:val="pl-PL"/>
        </w:rPr>
        <w:t>POPIS SVIH DUŽNIKOVIH VJEROVNIKA  (članak 222 SZ-a)</w:t>
      </w:r>
    </w:p>
    <w:tbl>
      <w:tblPr>
        <w:tblpPr w:tblpY="1" w:tblpXSpec="center" w:vertAnchor="text" w:rightFromText="180" w:leftFromText="180"/>
        <w:tblOverlap w:val="never"/>
        <w:tblW w:type="pct" w:w="445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17"/>
        <w:gridCol w:w="5778"/>
        <w:gridCol w:w="2888"/>
        <w:gridCol w:w="2057"/>
      </w:tblGrid>
      <w:tr w:rsidTr="00165F6E" w:rsidR="00BC7A14" w:rsidRPr="006059AE">
        <w:trPr>
          <w:jc w:val="center"/>
        </w:trPr>
        <w:tc>
          <w:tcPr>
            <w:tcW w:type="pct" w:w="433"/>
          </w:tcPr>
          <w:p w:rsidRDefault="00BC7A14" w:rsidP="00165F6E" w:rsidR="00BC7A14" w:rsidRPr="006059AE">
            <w:pPr>
              <w:jc w:val="center"/>
              <w:rPr>
                <w:rFonts w:cs="Calibri" w:eastAsia="Cambria"/>
                <w:lang w:val="en-US"/>
              </w:rPr>
            </w:pPr>
            <w:r w:rsidRPr="006059AE">
              <w:rPr>
                <w:rFonts w:cs="Calibri" w:eastAsia="Cambria"/>
                <w:lang w:val="en-US"/>
              </w:rPr>
              <w:t>Red. br.</w:t>
            </w:r>
          </w:p>
        </w:tc>
        <w:tc>
          <w:tcPr>
            <w:tcW w:type="pct" w:w="2461"/>
          </w:tcPr>
          <w:p w:rsidRDefault="00BC7A14" w:rsidP="00165F6E" w:rsidR="00BC7A14" w:rsidRPr="006059AE">
            <w:pPr>
              <w:jc w:val="center"/>
              <w:rPr>
                <w:rFonts w:cs="Calibri" w:eastAsia="Cambria"/>
                <w:lang w:val="en-US"/>
              </w:rPr>
            </w:pPr>
            <w:r w:rsidRPr="006059AE">
              <w:rPr>
                <w:rFonts w:cs="Calibri" w:eastAsia="Cambria"/>
                <w:lang w:val="en-US"/>
              </w:rPr>
              <w:t>Ime i prezime / tvrtka  ili naziv vjerovnika</w:t>
            </w:r>
          </w:p>
        </w:tc>
        <w:tc>
          <w:tcPr>
            <w:tcW w:type="pct" w:w="1230"/>
          </w:tcPr>
          <w:p w:rsidRDefault="00BC7A14" w:rsidP="00165F6E" w:rsidR="00BC7A14" w:rsidRPr="006059AE">
            <w:pPr>
              <w:jc w:val="center"/>
              <w:rPr>
                <w:rFonts w:cs="Calibri" w:eastAsia="Cambria"/>
                <w:lang w:val="en-US"/>
              </w:rPr>
            </w:pPr>
            <w:r w:rsidRPr="006059AE">
              <w:rPr>
                <w:rFonts w:cs="Calibri" w:eastAsia="Cambria"/>
                <w:lang w:val="en-US"/>
              </w:rPr>
              <w:t>Iznos priznate tražbine</w:t>
            </w:r>
          </w:p>
        </w:tc>
        <w:tc>
          <w:tcPr>
            <w:tcW w:type="pct" w:w="876"/>
          </w:tcPr>
          <w:p w:rsidRDefault="00BC7A14" w:rsidP="00165F6E" w:rsidR="00BC7A14" w:rsidRPr="006059AE">
            <w:pPr>
              <w:jc w:val="center"/>
              <w:rPr>
                <w:rFonts w:cs="Calibri" w:eastAsia="Cambria"/>
                <w:lang w:val="en-US"/>
              </w:rPr>
            </w:pPr>
            <w:r w:rsidRPr="006059AE">
              <w:rPr>
                <w:rFonts w:cs="Calibri" w:eastAsia="Cambria"/>
                <w:lang w:val="en-US"/>
              </w:rPr>
              <w:t>Red. br.</w:t>
            </w:r>
          </w:p>
        </w:tc>
      </w:tr>
      <w:tr w:rsidTr="00165F6E" w:rsidR="00BC7A14" w:rsidRPr="006059AE">
        <w:trPr>
          <w:jc w:val="center"/>
        </w:trPr>
        <w:tc>
          <w:tcPr>
            <w:tcW w:type="pct" w:w="433"/>
          </w:tcPr>
          <w:p w:rsidRDefault="00BC7A14" w:rsidP="00165F6E" w:rsidR="00BC7A14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1.</w:t>
            </w:r>
          </w:p>
        </w:tc>
        <w:tc>
          <w:tcPr>
            <w:tcW w:type="pct" w:w="2461"/>
          </w:tcPr>
          <w:p w:rsidRDefault="00BC7A14" w:rsidP="00165F6E" w:rsidR="00BC7A14" w:rsidRPr="006059AE">
            <w:pPr>
              <w:rPr>
                <w:rFonts w:cs="Calibri" w:eastAsia="Cambria"/>
                <w:lang w:val="en-US"/>
              </w:rPr>
            </w:pPr>
            <w:r w:rsidRPr="000A624A">
              <w:rPr>
                <w:rFonts w:cs="Calibri"/>
              </w:rPr>
              <w:t>B2 KAPITAL d.o.o.</w:t>
            </w:r>
            <w:r>
              <w:rPr>
                <w:rFonts w:cs="Calibri"/>
              </w:rPr>
              <w:t xml:space="preserve">, OIB: 57509775367, Radnička cesta </w:t>
            </w:r>
            <w:r>
              <w:rPr>
                <w:rFonts w:cs="Calibri"/>
              </w:rPr>
              <w:lastRenderedPageBreak/>
              <w:t>41, Zagreb</w:t>
            </w:r>
          </w:p>
        </w:tc>
        <w:tc>
          <w:tcPr>
            <w:tcW w:type="pct" w:w="1230"/>
          </w:tcPr>
          <w:p w:rsidRDefault="00BC7A14" w:rsidP="00165F6E" w:rsidR="00BC7A14" w:rsidRPr="006059AE">
            <w:pPr>
              <w:jc w:val="center"/>
              <w:rPr>
                <w:rFonts w:cs="Calibri" w:eastAsia="Cambria"/>
                <w:lang w:val="en-US"/>
              </w:rPr>
            </w:pPr>
            <w:r>
              <w:rPr>
                <w:rFonts w:cs="Calibri" w:eastAsia="Cambria"/>
                <w:lang w:val="en-US"/>
              </w:rPr>
              <w:lastRenderedPageBreak/>
              <w:t xml:space="preserve">43.667,60 </w:t>
            </w:r>
            <w:r w:rsidRPr="006059AE">
              <w:rPr>
                <w:rFonts w:cs="Calibri" w:eastAsia="Cambria"/>
                <w:lang w:val="en-US"/>
              </w:rPr>
              <w:t>kn</w:t>
            </w:r>
          </w:p>
        </w:tc>
        <w:tc>
          <w:tcPr>
            <w:tcW w:type="pct" w:w="876"/>
          </w:tcPr>
          <w:p w:rsidRDefault="00BC7A14" w:rsidP="00165F6E" w:rsidR="00BC7A14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I</w:t>
            </w:r>
            <w:r>
              <w:rPr>
                <w:rFonts w:cs="Calibri"/>
              </w:rPr>
              <w:t>I</w:t>
            </w:r>
            <w:r w:rsidRPr="006059AE">
              <w:rPr>
                <w:rFonts w:cs="Calibri"/>
              </w:rPr>
              <w:t>. viši</w:t>
            </w:r>
          </w:p>
        </w:tc>
      </w:tr>
      <w:tr w:rsidTr="00165F6E" w:rsidR="00BC7A14" w:rsidRPr="006059AE">
        <w:trPr>
          <w:jc w:val="center"/>
        </w:trPr>
        <w:tc>
          <w:tcPr>
            <w:tcW w:type="pct" w:w="433"/>
          </w:tcPr>
          <w:p w:rsidRDefault="00BC7A14" w:rsidP="00165F6E" w:rsidR="00BC7A14" w:rsidRPr="006059A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2.</w:t>
            </w:r>
          </w:p>
        </w:tc>
        <w:tc>
          <w:tcPr>
            <w:tcW w:type="pct" w:w="2461"/>
          </w:tcPr>
          <w:p w:rsidRDefault="00BC7A14" w:rsidP="00165F6E" w:rsidR="00BC7A14" w:rsidRPr="000A624A">
            <w:pPr>
              <w:rPr>
                <w:rFonts w:cs="Calibri"/>
              </w:rPr>
            </w:pPr>
            <w:r w:rsidRPr="000A624A">
              <w:rPr>
                <w:rFonts w:cs="Calibri"/>
              </w:rPr>
              <w:t>CROATIA osiguranje d.d.</w:t>
            </w:r>
            <w:r>
              <w:rPr>
                <w:rFonts w:cs="Calibri"/>
              </w:rPr>
              <w:t>, OIB: 2618994862, Vatroslava Jagića 33, Zagreb</w:t>
            </w:r>
          </w:p>
        </w:tc>
        <w:tc>
          <w:tcPr>
            <w:tcW w:type="pct" w:w="1230"/>
          </w:tcPr>
          <w:p w:rsidRDefault="00BC7A14" w:rsidP="00165F6E" w:rsidR="00BC7A14">
            <w:pPr>
              <w:jc w:val="center"/>
              <w:rPr>
                <w:rFonts w:cs="Calibri" w:eastAsia="Cambria"/>
                <w:lang w:val="en-US"/>
              </w:rPr>
            </w:pPr>
            <w:r>
              <w:rPr>
                <w:rFonts w:cs="Calibri" w:eastAsia="Cambria"/>
                <w:lang w:val="en-US"/>
              </w:rPr>
              <w:t xml:space="preserve">2.780,44 kn </w:t>
            </w:r>
          </w:p>
        </w:tc>
        <w:tc>
          <w:tcPr>
            <w:tcW w:type="pct" w:w="876"/>
          </w:tcPr>
          <w:p w:rsidRDefault="00BC7A14" w:rsidP="00165F6E" w:rsidR="00BC7A14" w:rsidRPr="006059A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II. viši </w:t>
            </w:r>
          </w:p>
        </w:tc>
      </w:tr>
      <w:tr w:rsidTr="00165F6E" w:rsidR="00BC7A14" w:rsidRPr="006059AE">
        <w:trPr>
          <w:jc w:val="center"/>
        </w:trPr>
        <w:tc>
          <w:tcPr>
            <w:tcW w:type="pct" w:w="433"/>
          </w:tcPr>
          <w:p w:rsidRDefault="00BC7A14" w:rsidP="00165F6E" w:rsidR="00BC7A1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3.</w:t>
            </w:r>
          </w:p>
        </w:tc>
        <w:tc>
          <w:tcPr>
            <w:tcW w:type="pct" w:w="2461"/>
          </w:tcPr>
          <w:p w:rsidRDefault="00BC7A14" w:rsidP="00165F6E" w:rsidR="00BC7A14" w:rsidRPr="000A624A">
            <w:pPr>
              <w:rPr>
                <w:rFonts w:cs="Calibri"/>
              </w:rPr>
            </w:pPr>
            <w:r w:rsidRPr="00210DF7">
              <w:rPr>
                <w:rFonts w:cs="Calibri"/>
              </w:rPr>
              <w:t>REPUBLIKA HRVATSKA, Ministarstavo financija, Porezna uprava zastupana po Županijskom državnom odvjetništvu u Velikoj Gorici</w:t>
            </w:r>
          </w:p>
        </w:tc>
        <w:tc>
          <w:tcPr>
            <w:tcW w:type="pct" w:w="1230"/>
          </w:tcPr>
          <w:p w:rsidRDefault="00BC7A14" w:rsidP="00165F6E" w:rsidR="00BC7A14">
            <w:pPr>
              <w:jc w:val="center"/>
              <w:rPr>
                <w:rFonts w:cs="Calibri" w:eastAsia="Cambria"/>
                <w:lang w:val="en-US"/>
              </w:rPr>
            </w:pPr>
            <w:r w:rsidRPr="00210DF7">
              <w:rPr>
                <w:rFonts w:cs="Calibri"/>
              </w:rPr>
              <w:t>361.229,31 kn</w:t>
            </w:r>
          </w:p>
        </w:tc>
        <w:tc>
          <w:tcPr>
            <w:tcW w:type="pct" w:w="876"/>
          </w:tcPr>
          <w:p w:rsidRDefault="00BC7A14" w:rsidP="00165F6E" w:rsidR="00BC7A1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II. viši</w:t>
            </w:r>
          </w:p>
        </w:tc>
      </w:tr>
      <w:tr w:rsidTr="00165F6E" w:rsidR="00BC7A14" w:rsidRPr="006059AE">
        <w:trPr>
          <w:jc w:val="center"/>
        </w:trPr>
        <w:tc>
          <w:tcPr>
            <w:tcW w:type="pct" w:w="2894"/>
            <w:gridSpan w:val="2"/>
            <w:vAlign w:val="center"/>
          </w:tcPr>
          <w:p w:rsidRDefault="00BC7A14" w:rsidP="00165F6E" w:rsidR="00BC7A14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Ukupno</w:t>
            </w:r>
          </w:p>
        </w:tc>
        <w:tc>
          <w:tcPr>
            <w:tcW w:type="pct" w:w="1230"/>
            <w:vAlign w:val="center"/>
          </w:tcPr>
          <w:p w:rsidRDefault="00BC7A14" w:rsidP="00165F6E" w:rsidR="00BC7A14" w:rsidRPr="006059A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407.677,35 </w:t>
            </w:r>
            <w:r w:rsidRPr="006059AE">
              <w:rPr>
                <w:rFonts w:cs="Calibri"/>
              </w:rPr>
              <w:t>kn</w:t>
            </w:r>
          </w:p>
        </w:tc>
        <w:tc>
          <w:tcPr>
            <w:tcW w:type="pct" w:w="876"/>
            <w:vAlign w:val="center"/>
          </w:tcPr>
          <w:p w:rsidRDefault="00BC7A14" w:rsidP="00165F6E" w:rsidR="00BC7A14" w:rsidRPr="006059AE">
            <w:pPr>
              <w:jc w:val="center"/>
              <w:rPr>
                <w:rFonts w:cs="Calibri"/>
              </w:rPr>
            </w:pPr>
          </w:p>
        </w:tc>
      </w:tr>
    </w:tbl>
    <w:p w:rsidRDefault="00BC7A14" w:rsidP="00BC7A14" w:rsidR="00BC7A14">
      <w:pPr>
        <w:rPr>
          <w:rFonts w:cs="Calibri" w:eastAsia="Cambria"/>
          <w:lang w:val="en-US"/>
        </w:rPr>
      </w:pPr>
    </w:p>
    <w:p w:rsidRDefault="00BC7A14" w:rsidP="00BC7A14" w:rsidR="00BC7A14">
      <w:pPr>
        <w:rPr>
          <w:rFonts w:cs="Calibri" w:eastAsia="Cambria"/>
          <w:lang w:val="en-US"/>
        </w:rPr>
      </w:pPr>
    </w:p>
    <w:p w:rsidRDefault="00BC7A14" w:rsidP="00BC7A14" w:rsidR="00BC7A14">
      <w:pPr>
        <w:rPr>
          <w:rFonts w:cs="Calibri" w:eastAsia="Cambria"/>
          <w:lang w:val="en-US"/>
        </w:rPr>
      </w:pPr>
    </w:p>
    <w:p w:rsidRDefault="00BC7A14" w:rsidP="00BC7A14" w:rsidR="00BC7A14">
      <w:pPr>
        <w:rPr>
          <w:rFonts w:cs="Calibri" w:eastAsia="Cambria"/>
          <w:lang w:val="en-US"/>
        </w:rPr>
      </w:pPr>
    </w:p>
    <w:p w:rsidRDefault="00BC7A14" w:rsidP="00BC7A14" w:rsidR="00BC7A14">
      <w:pPr>
        <w:rPr>
          <w:rFonts w:cs="Calibri" w:eastAsia="Cambria"/>
          <w:lang w:val="en-US"/>
        </w:rPr>
      </w:pPr>
    </w:p>
    <w:p w:rsidRDefault="00BC7A14" w:rsidP="00BC7A14" w:rsidR="00BC7A14" w:rsidRPr="006059AE">
      <w:pPr>
        <w:jc w:val="center"/>
        <w:rPr>
          <w:rFonts w:cs="Calibri" w:eastAsia="Cambria"/>
          <w:lang w:val="en-US"/>
        </w:rPr>
      </w:pPr>
      <w:r w:rsidRPr="006059AE">
        <w:rPr>
          <w:rFonts w:cs="Calibri" w:eastAsia="Cambria"/>
          <w:lang w:val="en-US"/>
        </w:rPr>
        <w:t>POPIS RAZLUČNIH VJEROVNIKA</w:t>
      </w:r>
    </w:p>
    <w:tbl>
      <w:tblPr>
        <w:tblpPr w:tblpY="1" w:tblpXSpec="center" w:vertAnchor="text" w:rightFromText="180" w:leftFromText="180"/>
        <w:tblOverlap w:val="never"/>
        <w:tblW w:type="pct" w:w="500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7"/>
        <w:gridCol w:w="1856"/>
        <w:gridCol w:w="2471"/>
        <w:gridCol w:w="2476"/>
        <w:gridCol w:w="2476"/>
        <w:gridCol w:w="3088"/>
      </w:tblGrid>
      <w:tr w:rsidTr="00165F6E" w:rsidR="00BC7A14" w:rsidRPr="006059AE">
        <w:trPr>
          <w:jc w:val="center"/>
        </w:trPr>
        <w:tc>
          <w:tcPr>
            <w:tcW w:type="pct" w:w="310"/>
            <w:vAlign w:val="center"/>
          </w:tcPr>
          <w:p w:rsidRDefault="00BC7A14" w:rsidP="00165F6E" w:rsidR="00BC7A14" w:rsidRPr="006059AE">
            <w:pPr>
              <w:rPr>
                <w:rFonts w:cs="Calibri"/>
              </w:rPr>
            </w:pPr>
            <w:r w:rsidRPr="006059AE">
              <w:rPr>
                <w:rFonts w:cs="Calibri"/>
              </w:rPr>
              <w:t xml:space="preserve">R.br. </w:t>
            </w:r>
          </w:p>
          <w:p w:rsidRDefault="00BC7A14" w:rsidP="00165F6E" w:rsidR="00BC7A14" w:rsidRPr="006059AE">
            <w:pPr>
              <w:jc w:val="center"/>
              <w:rPr>
                <w:rFonts w:cs="Calibri"/>
              </w:rPr>
            </w:pPr>
          </w:p>
        </w:tc>
        <w:tc>
          <w:tcPr>
            <w:tcW w:type="pct" w:w="704"/>
            <w:vAlign w:val="center"/>
          </w:tcPr>
          <w:p w:rsidRDefault="00BC7A14" w:rsidP="00165F6E" w:rsidR="00BC7A14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Ime i prezime /  tvrtka ili naziv razlučnog vjerovnika</w:t>
            </w:r>
          </w:p>
        </w:tc>
        <w:tc>
          <w:tcPr>
            <w:tcW w:type="pct" w:w="937"/>
            <w:vAlign w:val="center"/>
          </w:tcPr>
          <w:p w:rsidRDefault="00BC7A14" w:rsidP="00165F6E" w:rsidR="00BC7A14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Iznos tražbine osigurane razlučnim pravom</w:t>
            </w:r>
          </w:p>
        </w:tc>
        <w:tc>
          <w:tcPr>
            <w:tcW w:type="pct" w:w="939"/>
            <w:vAlign w:val="center"/>
          </w:tcPr>
          <w:p w:rsidRDefault="00BC7A14" w:rsidP="00165F6E" w:rsidR="00BC7A14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Knjigovodstvena vrijednost imovine  na koju se odnosi razlučno pravo</w:t>
            </w:r>
          </w:p>
        </w:tc>
        <w:tc>
          <w:tcPr>
            <w:tcW w:type="pct" w:w="939"/>
          </w:tcPr>
          <w:p w:rsidRDefault="00BC7A14" w:rsidP="00165F6E" w:rsidR="00BC7A14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 xml:space="preserve">Iznos tražbine za koji razlučni vjerovnici vjerojatno neće biti namireni </w:t>
            </w:r>
          </w:p>
        </w:tc>
        <w:tc>
          <w:tcPr>
            <w:tcW w:type="pct" w:w="1171"/>
            <w:vAlign w:val="center"/>
          </w:tcPr>
          <w:p w:rsidRDefault="00BC7A14" w:rsidP="00165F6E" w:rsidR="00BC7A14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Dio imovine na koji se odnosi razlučno pravo</w:t>
            </w:r>
          </w:p>
        </w:tc>
      </w:tr>
      <w:tr w:rsidTr="00165F6E" w:rsidR="00BC7A14" w:rsidRPr="006059AE">
        <w:trPr>
          <w:jc w:val="center"/>
        </w:trPr>
        <w:tc>
          <w:tcPr>
            <w:tcW w:type="pct" w:w="310"/>
            <w:vAlign w:val="center"/>
          </w:tcPr>
          <w:p w:rsidRDefault="00BC7A14" w:rsidP="00165F6E" w:rsidR="00BC7A14" w:rsidRPr="006059AE">
            <w:pPr>
              <w:rPr>
                <w:rFonts w:cs="Calibri"/>
              </w:rPr>
            </w:pPr>
          </w:p>
        </w:tc>
        <w:tc>
          <w:tcPr>
            <w:tcW w:type="pct" w:w="704"/>
            <w:vAlign w:val="center"/>
          </w:tcPr>
          <w:p w:rsidRDefault="00BC7A14" w:rsidP="00165F6E" w:rsidR="00BC7A14" w:rsidRPr="006059AE">
            <w:pPr>
              <w:jc w:val="center"/>
              <w:rPr>
                <w:rFonts w:cs="Calibri"/>
              </w:rPr>
            </w:pPr>
            <w:r w:rsidRPr="00210DF7">
              <w:rPr>
                <w:rFonts w:cs="Calibri"/>
              </w:rPr>
              <w:t>REPUBLIKA HRVATSKA, Ministarstavo financija, Porezna uprava zastupana po Županijskom državnom odvjetništvu u Velikoj Gorici</w:t>
            </w:r>
          </w:p>
        </w:tc>
        <w:tc>
          <w:tcPr>
            <w:tcW w:type="pct" w:w="937"/>
            <w:vAlign w:val="center"/>
          </w:tcPr>
          <w:p w:rsidRDefault="00BC7A14" w:rsidP="00165F6E" w:rsidR="00BC7A14" w:rsidRPr="006059AE">
            <w:pPr>
              <w:jc w:val="center"/>
              <w:rPr>
                <w:rFonts w:cs="Calibri"/>
              </w:rPr>
            </w:pPr>
            <w:r w:rsidRPr="00210DF7">
              <w:rPr>
                <w:rFonts w:cs="Calibri"/>
              </w:rPr>
              <w:t>292.263,30 kn</w:t>
            </w:r>
          </w:p>
        </w:tc>
        <w:tc>
          <w:tcPr>
            <w:tcW w:type="pct" w:w="939"/>
            <w:vAlign w:val="center"/>
          </w:tcPr>
          <w:p w:rsidRDefault="00BC7A14" w:rsidP="00165F6E" w:rsidR="00BC7A14" w:rsidRPr="006059A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84.737,50 kn (procijenjena vrijednost)</w:t>
            </w:r>
          </w:p>
        </w:tc>
        <w:tc>
          <w:tcPr>
            <w:tcW w:type="pct" w:w="939"/>
          </w:tcPr>
          <w:p w:rsidRDefault="00BC7A14" w:rsidP="00165F6E" w:rsidR="00BC7A14">
            <w:pPr>
              <w:jc w:val="center"/>
              <w:rPr>
                <w:rFonts w:cs="Calibri"/>
              </w:rPr>
            </w:pPr>
          </w:p>
          <w:p w:rsidRDefault="00BC7A14" w:rsidP="00165F6E" w:rsidR="00BC7A14">
            <w:pPr>
              <w:jc w:val="center"/>
              <w:rPr>
                <w:rFonts w:cs="Calibri"/>
              </w:rPr>
            </w:pPr>
          </w:p>
          <w:p w:rsidRDefault="00BC7A14" w:rsidP="00165F6E" w:rsidR="00BC7A14">
            <w:pPr>
              <w:jc w:val="center"/>
              <w:rPr>
                <w:rFonts w:cs="Calibri"/>
              </w:rPr>
            </w:pPr>
          </w:p>
          <w:p w:rsidRDefault="00BC7A14" w:rsidP="00165F6E" w:rsidR="00BC7A14">
            <w:pPr>
              <w:jc w:val="center"/>
              <w:rPr>
                <w:rFonts w:cs="Calibri"/>
              </w:rPr>
            </w:pPr>
          </w:p>
          <w:p w:rsidRDefault="00BC7A14" w:rsidP="00165F6E" w:rsidR="00BC7A14">
            <w:pPr>
              <w:jc w:val="center"/>
              <w:rPr>
                <w:rFonts w:cs="Calibri"/>
              </w:rPr>
            </w:pPr>
          </w:p>
          <w:p w:rsidRDefault="00BC7A14" w:rsidP="00165F6E" w:rsidR="00BC7A14">
            <w:pPr>
              <w:jc w:val="center"/>
              <w:rPr>
                <w:rFonts w:cs="Calibri"/>
              </w:rPr>
            </w:pPr>
          </w:p>
          <w:p w:rsidRDefault="00BC7A14" w:rsidP="00165F6E" w:rsidR="00BC7A14">
            <w:pPr>
              <w:jc w:val="center"/>
              <w:rPr>
                <w:rFonts w:cs="Calibri"/>
              </w:rPr>
            </w:pPr>
          </w:p>
          <w:p w:rsidRDefault="00BC7A14" w:rsidP="00165F6E" w:rsidR="00BC7A14">
            <w:pPr>
              <w:jc w:val="center"/>
              <w:rPr>
                <w:rFonts w:cs="Calibri"/>
              </w:rPr>
            </w:pPr>
          </w:p>
          <w:p w:rsidRDefault="00BC7A14" w:rsidP="00165F6E" w:rsidR="00BC7A14">
            <w:pPr>
              <w:jc w:val="center"/>
              <w:rPr>
                <w:rFonts w:cs="Calibri"/>
              </w:rPr>
            </w:pPr>
          </w:p>
          <w:p w:rsidRDefault="00BC7A14" w:rsidP="00165F6E" w:rsidR="00BC7A14">
            <w:pPr>
              <w:jc w:val="center"/>
              <w:rPr>
                <w:rFonts w:cs="Calibri"/>
              </w:rPr>
            </w:pPr>
          </w:p>
          <w:p w:rsidRDefault="00BC7A14" w:rsidP="00165F6E" w:rsidR="00BC7A14">
            <w:pPr>
              <w:jc w:val="center"/>
              <w:rPr>
                <w:rFonts w:cs="Calibri"/>
              </w:rPr>
            </w:pPr>
          </w:p>
          <w:p w:rsidRDefault="00BC7A14" w:rsidP="00165F6E" w:rsidR="00BC7A14">
            <w:pPr>
              <w:jc w:val="center"/>
              <w:rPr>
                <w:rFonts w:cs="Calibri"/>
              </w:rPr>
            </w:pPr>
          </w:p>
          <w:p w:rsidRDefault="00BC7A14" w:rsidP="00165F6E" w:rsidR="00BC7A14">
            <w:pPr>
              <w:jc w:val="center"/>
              <w:rPr>
                <w:rFonts w:cs="Calibri"/>
              </w:rPr>
            </w:pPr>
          </w:p>
          <w:p w:rsidRDefault="00BC7A14" w:rsidP="00165F6E" w:rsidR="00BC7A14">
            <w:pPr>
              <w:jc w:val="center"/>
              <w:rPr>
                <w:rFonts w:cs="Calibri"/>
              </w:rPr>
            </w:pPr>
          </w:p>
          <w:p w:rsidRDefault="00BC7A14" w:rsidP="00165F6E" w:rsidR="00BC7A14">
            <w:pPr>
              <w:jc w:val="center"/>
              <w:rPr>
                <w:rFonts w:cs="Calibri"/>
              </w:rPr>
            </w:pPr>
          </w:p>
          <w:p w:rsidRDefault="00BC7A14" w:rsidP="00165F6E" w:rsidR="00BC7A14">
            <w:pPr>
              <w:jc w:val="center"/>
              <w:rPr>
                <w:rFonts w:cs="Calibri"/>
              </w:rPr>
            </w:pPr>
          </w:p>
          <w:p w:rsidRDefault="00BC7A14" w:rsidP="00165F6E" w:rsidR="00BC7A14" w:rsidRPr="006059A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207.525,80 kn</w:t>
            </w:r>
          </w:p>
        </w:tc>
        <w:tc>
          <w:tcPr>
            <w:tcW w:type="pct" w:w="1171"/>
            <w:vAlign w:val="center"/>
          </w:tcPr>
          <w:p w:rsidRDefault="00BC7A14" w:rsidP="00165F6E" w:rsidR="00BC7A14" w:rsidRPr="00D40F83">
            <w:pPr>
              <w:jc w:val="both"/>
              <w:rPr>
                <w:rFonts w:cs="Calibri"/>
              </w:rPr>
            </w:pPr>
            <w:r w:rsidRPr="00D40F83">
              <w:rPr>
                <w:rFonts w:cs="Calibri"/>
              </w:rPr>
              <w:t>-M1, marke MERCEDES 220 CDI, godina proizvodnje 2006, broj šasije WDB2030081A929135,reg.oznaka ZG8801DJ</w:t>
            </w:r>
          </w:p>
          <w:p w:rsidRDefault="00BC7A14" w:rsidP="00165F6E" w:rsidR="00BC7A14" w:rsidRPr="00D40F83">
            <w:pPr>
              <w:jc w:val="both"/>
              <w:rPr>
                <w:rFonts w:cs="Calibri"/>
              </w:rPr>
            </w:pPr>
            <w:r w:rsidRPr="00D40F83">
              <w:rPr>
                <w:rFonts w:cs="Calibri"/>
              </w:rPr>
              <w:t xml:space="preserve">-MOPED, marke PIAGGIO MC3 DD, godina proizvodnje 2002, broj šasije ZAPC3200000019803, reg.oznaka ZG2797AH. Datum odjave 06.11.2012.g. </w:t>
            </w:r>
          </w:p>
          <w:p w:rsidRDefault="00BC7A14" w:rsidP="00165F6E" w:rsidR="00BC7A14" w:rsidRPr="00D40F83">
            <w:pPr>
              <w:jc w:val="both"/>
              <w:rPr>
                <w:rFonts w:cs="Calibri"/>
              </w:rPr>
            </w:pPr>
            <w:r w:rsidRPr="00D40F83">
              <w:rPr>
                <w:rFonts w:cs="Calibri"/>
              </w:rPr>
              <w:t xml:space="preserve">-N2, marke MERCEDES 1317, godina proizvodnje 1997, broj šasije WDB6763371K262976, reg.oznaka ZG7707AP. Datum odjave 28.12.2012.g. </w:t>
            </w:r>
          </w:p>
          <w:p w:rsidRDefault="00BC7A14" w:rsidP="00165F6E" w:rsidR="00BC7A14" w:rsidRPr="00D40F83">
            <w:pPr>
              <w:jc w:val="both"/>
              <w:rPr>
                <w:rFonts w:cs="Calibri"/>
              </w:rPr>
            </w:pPr>
            <w:r w:rsidRPr="00D40F83">
              <w:rPr>
                <w:rFonts w:cs="Calibri"/>
              </w:rPr>
              <w:t xml:space="preserve">-TERETNI AUTOMOBIL, marke MERCEDES 1831L, godina proizvodnje 2000, broj šasije </w:t>
            </w:r>
            <w:r w:rsidRPr="00D40F83">
              <w:rPr>
                <w:rFonts w:cs="Calibri"/>
              </w:rPr>
              <w:lastRenderedPageBreak/>
              <w:t xml:space="preserve">WDB9500341K549448, reg.oznaka ZG6558BB. Datum odjave 28.12.2012.g. </w:t>
            </w:r>
          </w:p>
          <w:p w:rsidRDefault="00BC7A14" w:rsidP="00165F6E" w:rsidR="00BC7A14" w:rsidRPr="006059AE">
            <w:pPr>
              <w:jc w:val="both"/>
              <w:rPr>
                <w:rFonts w:cs="Calibri"/>
              </w:rPr>
            </w:pPr>
            <w:r w:rsidRPr="00D40F83">
              <w:rPr>
                <w:rFonts w:cs="Calibri"/>
              </w:rPr>
              <w:t>-N3, marke RENAULT MAGNUM, godina proizvodnje 2002, broj šasije VF611GTA000113867, reg.oznaka ZG5359ES. Datum odjave 28.07.2014.g.</w:t>
            </w:r>
          </w:p>
        </w:tc>
      </w:tr>
    </w:tbl>
    <w:p w:rsidRDefault="00BC7A14" w:rsidP="00BC7A14" w:rsidR="00BC7A14" w:rsidRPr="006059AE">
      <w:pPr>
        <w:jc w:val="center"/>
        <w:rPr>
          <w:rFonts w:cs="Calibri" w:eastAsia="Cambria"/>
          <w:lang w:val="en-US"/>
        </w:rPr>
      </w:pPr>
    </w:p>
    <w:p w:rsidRDefault="00BC7A14" w:rsidP="00BC7A14" w:rsidR="00BC7A14" w:rsidRPr="006059AE">
      <w:pPr>
        <w:rPr>
          <w:rFonts w:cs="Calibri" w:eastAsia="Cambria"/>
          <w:lang w:val="en-US"/>
        </w:rPr>
      </w:pPr>
    </w:p>
    <w:p w:rsidRDefault="00BC7A14" w:rsidP="00BC7A14" w:rsidR="00BC7A14" w:rsidRPr="00005972">
      <w:pPr>
        <w:rPr>
          <w:rFonts w:cs="Calibri" w:eastAsia="Cambria"/>
          <w:lang w:val="en-US"/>
        </w:rPr>
      </w:pP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</w:p>
    <w:p w:rsidRDefault="00BC7A14" w:rsidP="00BC7A14" w:rsidR="00BC7A14" w:rsidRPr="00005972">
      <w:pPr>
        <w:ind w:hanging="1440" w:left="1440"/>
        <w:jc w:val="right"/>
        <w:rPr>
          <w:rFonts w:cs="Calibri"/>
        </w:rPr>
      </w:pPr>
      <w:r w:rsidRPr="00005972">
        <w:rPr>
          <w:rFonts w:cs="Calibri"/>
        </w:rPr>
        <w:t>______________________</w:t>
      </w:r>
    </w:p>
    <w:p w:rsidRDefault="00BC7A14" w:rsidP="00BC7A14" w:rsidR="00BC7A14" w:rsidRPr="00B22F9B">
      <w:pPr>
        <w:pStyle w:val="Bezproreda"/>
        <w:spacing w:lineRule="auto" w:line="276"/>
        <w:ind w:firstLine="708" w:left="5664"/>
        <w:rPr>
          <w:rFonts w:cs="Calibri"/>
          <w:sz w:val="24"/>
          <w:szCs w:val="24"/>
        </w:rPr>
      </w:pPr>
      <w:r w:rsidRPr="00B22F9B">
        <w:rPr>
          <w:rFonts w:cs="Calibri"/>
          <w:sz w:val="24"/>
          <w:szCs w:val="24"/>
        </w:rPr>
        <w:t>Tomislav Orehovec</w:t>
      </w:r>
    </w:p>
    <w:p w:rsidRDefault="00BC7A14" w:rsidP="00BC7A14" w:rsidR="00BC7A14" w:rsidRPr="00B22F9B">
      <w:pPr>
        <w:pStyle w:val="Bezproreda"/>
        <w:spacing w:lineRule="auto" w:line="276"/>
        <w:ind w:firstLine="708" w:left="5664"/>
        <w:rPr>
          <w:rFonts w:cs="Calibri"/>
          <w:sz w:val="24"/>
          <w:szCs w:val="24"/>
        </w:rPr>
      </w:pPr>
      <w:r w:rsidRPr="00B22F9B">
        <w:rPr>
          <w:rFonts w:cs="Calibri"/>
          <w:sz w:val="24"/>
          <w:szCs w:val="24"/>
        </w:rPr>
        <w:t xml:space="preserve">stečajni upravitelj </w:t>
      </w:r>
    </w:p>
    <w:p w:rsidRDefault="00BC7A14" w:rsidP="00BC7A14" w:rsidR="00BC7A14" w:rsidRPr="00B22F9B">
      <w:pPr>
        <w:rPr>
          <w:rFonts w:cs="Calibri"/>
        </w:rPr>
      </w:pPr>
    </w:p>
    <w:p w:rsidRDefault="00BC7A14" w:rsidP="00BC7A14" w:rsidR="00BC7A14" w:rsidRPr="00843FA3">
      <w:r>
        <w:t>U Zagrebu</w:t>
      </w:r>
      <w:r w:rsidRPr="002E70B0">
        <w:t xml:space="preserve">, </w:t>
      </w:r>
      <w:r>
        <w:t xml:space="preserve">18. siječnja </w:t>
      </w:r>
      <w:r w:rsidRPr="002E70B0">
        <w:t xml:space="preserve"> 201</w:t>
      </w:r>
      <w:r>
        <w:t>9.g.</w:t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B22F9B">
        <w:rPr>
          <w:rFonts w:cs="Calibri"/>
        </w:rPr>
        <w:tab/>
      </w:r>
    </w:p>
    <w:p w:rsidRDefault="00BC7A14" w:rsidP="00BC7A14" w:rsidR="00BC7A14" w:rsidRPr="00005972">
      <w:pPr>
        <w:ind w:firstLine="720" w:left="4320"/>
        <w:rPr>
          <w:rFonts w:cs="Calibri"/>
        </w:rPr>
      </w:pPr>
      <w:r w:rsidRPr="00005972">
        <w:rPr>
          <w:rFonts w:cs="Calibri"/>
        </w:rPr>
        <w:t>TRGOVAČKI SUD U</w:t>
      </w:r>
      <w:r>
        <w:rPr>
          <w:rFonts w:cs="Calibri"/>
        </w:rPr>
        <w:t xml:space="preserve"> ZAGREBU</w:t>
      </w:r>
    </w:p>
    <w:p w:rsidRDefault="00BC7A14" w:rsidP="00BC7A14" w:rsidR="00BC7A14" w:rsidRPr="00005972">
      <w:pPr>
        <w:rPr>
          <w:rFonts w:cs="Calibri"/>
        </w:rPr>
      </w:pPr>
      <w:r w:rsidRPr="00005972">
        <w:rPr>
          <w:rFonts w:cs="Calibri"/>
        </w:rPr>
        <w:t xml:space="preserve">       </w:t>
      </w:r>
    </w:p>
    <w:p w:rsidRDefault="00BC7A14" w:rsidP="00BC7A14" w:rsidR="00BC7A14" w:rsidRPr="00005972">
      <w:pPr>
        <w:ind w:firstLine="720" w:left="4320"/>
        <w:rPr>
          <w:rFonts w:cs="Calibri"/>
        </w:rPr>
      </w:pPr>
      <w:r w:rsidRPr="00005972">
        <w:rPr>
          <w:rFonts w:cs="Calibri"/>
        </w:rPr>
        <w:t xml:space="preserve">Posl.br: St- </w:t>
      </w:r>
      <w:r>
        <w:rPr>
          <w:rFonts w:cs="Calibri"/>
        </w:rPr>
        <w:t>6510/16</w:t>
      </w:r>
    </w:p>
    <w:p w:rsidRDefault="00BC7A14" w:rsidP="00BC7A14" w:rsidR="00BC7A14" w:rsidRPr="00005972">
      <w:pPr>
        <w:jc w:val="right"/>
        <w:rPr>
          <w:rFonts w:cs="Calibri"/>
        </w:rPr>
      </w:pPr>
    </w:p>
    <w:p w:rsidRDefault="00BC7A14" w:rsidP="00BC7A14" w:rsidR="00BC7A14" w:rsidRPr="00005972">
      <w:pPr>
        <w:ind w:left="5040"/>
        <w:rPr>
          <w:rFonts w:cs="Calibri"/>
        </w:rPr>
      </w:pPr>
      <w:r w:rsidRPr="00005972">
        <w:rPr>
          <w:rFonts w:cs="Calibri"/>
        </w:rPr>
        <w:t xml:space="preserve">stečajni sudac </w:t>
      </w:r>
      <w:r>
        <w:rPr>
          <w:rFonts w:cs="Calibri"/>
        </w:rPr>
        <w:t>Vesna Sremac Šoštar</w:t>
      </w:r>
    </w:p>
    <w:p w:rsidRDefault="00BC7A14" w:rsidP="00BC7A14" w:rsidR="00BC7A14" w:rsidRPr="00005972">
      <w:pPr>
        <w:jc w:val="both"/>
        <w:rPr>
          <w:rFonts w:cs="Calibri" w:eastAsia="Cambria"/>
          <w:lang w:val="pl-PL"/>
        </w:rPr>
      </w:pPr>
    </w:p>
    <w:p w:rsidRDefault="00BC7A14" w:rsidP="00BC7A14" w:rsidR="00BC7A14" w:rsidRPr="004841EC">
      <w:pPr>
        <w:ind w:hanging="2124" w:left="2124"/>
        <w:jc w:val="both"/>
        <w:rPr>
          <w:rFonts w:cs="Calibri" w:eastAsia="Cambria"/>
          <w:lang w:val="pl-PL"/>
        </w:rPr>
      </w:pPr>
      <w:r w:rsidRPr="00005972">
        <w:rPr>
          <w:rFonts w:cs="Calibri" w:eastAsia="Cambria"/>
          <w:lang w:val="en-US"/>
        </w:rPr>
        <w:t xml:space="preserve">Stečajni dužnik: </w:t>
      </w:r>
      <w:r w:rsidRPr="00005972">
        <w:rPr>
          <w:rFonts w:cs="Calibri" w:eastAsia="Cambria"/>
          <w:lang w:val="en-US"/>
        </w:rPr>
        <w:tab/>
      </w:r>
      <w:r>
        <w:rPr>
          <w:rFonts w:cs="Calibri"/>
        </w:rPr>
        <w:t>MILJEČKI-RAZUM</w:t>
      </w:r>
      <w:r w:rsidRPr="00005972">
        <w:rPr>
          <w:rFonts w:cs="Calibri"/>
        </w:rPr>
        <w:t xml:space="preserve"> d.</w:t>
      </w:r>
      <w:r>
        <w:rPr>
          <w:rFonts w:cs="Calibri"/>
        </w:rPr>
        <w:t>o.o.</w:t>
      </w:r>
      <w:r w:rsidRPr="00005972">
        <w:rPr>
          <w:rFonts w:cs="Calibri"/>
        </w:rPr>
        <w:t xml:space="preserve"> u stečaju, </w:t>
      </w:r>
      <w:r>
        <w:rPr>
          <w:rFonts w:cs="Calibri"/>
        </w:rPr>
        <w:t xml:space="preserve">Molvice, Dugava 35, </w:t>
      </w:r>
      <w:r w:rsidRPr="00005972">
        <w:rPr>
          <w:rFonts w:cs="Calibri"/>
        </w:rPr>
        <w:t xml:space="preserve">OIB: </w:t>
      </w:r>
      <w:r>
        <w:rPr>
          <w:rFonts w:cs="Calibri"/>
        </w:rPr>
        <w:t>38231019133,</w:t>
      </w:r>
      <w:r w:rsidRPr="00005972">
        <w:rPr>
          <w:rFonts w:cs="Calibri"/>
        </w:rPr>
        <w:t xml:space="preserve"> </w:t>
      </w:r>
      <w:r w:rsidRPr="00005972">
        <w:rPr>
          <w:rFonts w:cs="Calibri" w:eastAsia="Cambria"/>
          <w:lang w:val="pl-PL"/>
        </w:rPr>
        <w:t xml:space="preserve">koga zastupa stečajni upravitelj </w:t>
      </w:r>
      <w:r>
        <w:rPr>
          <w:rFonts w:cs="Calibri" w:eastAsia="Cambria"/>
          <w:lang w:val="pl-PL"/>
        </w:rPr>
        <w:t>Tomislav Orehovec</w:t>
      </w:r>
      <w:r w:rsidRPr="00005972">
        <w:rPr>
          <w:rFonts w:cs="Calibri" w:eastAsia="Cambria"/>
          <w:lang w:val="pl-PL"/>
        </w:rPr>
        <w:t xml:space="preserve">, </w:t>
      </w:r>
      <w:r>
        <w:rPr>
          <w:rFonts w:cs="Calibri" w:eastAsia="Cambria"/>
          <w:lang w:val="pl-PL"/>
        </w:rPr>
        <w:t>Smičiklasova 18</w:t>
      </w:r>
      <w:r w:rsidRPr="00005972">
        <w:rPr>
          <w:rFonts w:cs="Calibri" w:eastAsia="Cambria"/>
          <w:lang w:val="pl-PL"/>
        </w:rPr>
        <w:t>,  Zagreb</w:t>
      </w:r>
    </w:p>
    <w:p w:rsidRDefault="00BC7A14" w:rsidP="00BC7A14" w:rsidR="00BC7A14" w:rsidRPr="006059AE">
      <w:pPr>
        <w:rPr>
          <w:rFonts w:cs="Calibri" w:eastAsia="Cambria"/>
          <w:lang w:val="en-US"/>
        </w:rPr>
      </w:pPr>
    </w:p>
    <w:p w:rsidRDefault="00BC7A14" w:rsidP="00BC7A14" w:rsidR="00BC7A14" w:rsidRPr="00EF426A">
      <w:pPr>
        <w:jc w:val="center"/>
        <w:rPr>
          <w:rFonts w:cs="Calibri" w:eastAsia="Cambria"/>
          <w:lang w:val="pl-PL"/>
        </w:rPr>
      </w:pPr>
      <w:r w:rsidRPr="00EF426A">
        <w:rPr>
          <w:rFonts w:cs="Calibri" w:eastAsia="Cambria"/>
          <w:lang w:val="pl-PL"/>
        </w:rPr>
        <w:t>POPIS IMOVINE I OBVEZA  (članak 223 SZ-a)</w:t>
      </w:r>
    </w:p>
    <w:p w:rsidRDefault="00BC7A14" w:rsidP="00BC7A14" w:rsidR="00BC7A14" w:rsidRPr="00EF426A">
      <w:pPr>
        <w:rPr>
          <w:rFonts w:cs="Calibri" w:eastAsia="Cambria"/>
          <w:lang w:val="pl-PL"/>
        </w:rPr>
      </w:pPr>
      <w:r w:rsidRPr="00EF426A">
        <w:rPr>
          <w:rFonts w:cs="Calibri" w:eastAsia="Cambria"/>
          <w:lang w:val="pl-PL"/>
        </w:rPr>
        <w:t>I IMOVINA</w:t>
      </w:r>
    </w:p>
    <w:tbl>
      <w:tblPr>
        <w:tblW w:type="dxa" w:w="889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23"/>
        <w:gridCol w:w="2304"/>
        <w:gridCol w:w="2551"/>
        <w:gridCol w:w="3119"/>
      </w:tblGrid>
      <w:tr w:rsidTr="00165F6E" w:rsidR="00BC7A14" w:rsidRPr="00EF426A">
        <w:trPr>
          <w:trHeight w:val="419"/>
        </w:trPr>
        <w:tc>
          <w:tcPr>
            <w:tcW w:type="dxa" w:w="923"/>
            <w:shd w:fill="auto" w:color="auto" w:val="clear"/>
          </w:tcPr>
          <w:p w:rsidRDefault="00BC7A14" w:rsidP="00165F6E" w:rsidR="00BC7A14" w:rsidRPr="00EF426A">
            <w:pPr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Red.br.</w:t>
            </w:r>
          </w:p>
        </w:tc>
        <w:tc>
          <w:tcPr>
            <w:tcW w:type="dxa" w:w="2304"/>
            <w:shd w:fill="auto" w:color="auto" w:val="clear"/>
          </w:tcPr>
          <w:p w:rsidRDefault="00BC7A14" w:rsidP="00165F6E" w:rsidR="00BC7A14" w:rsidRPr="00EF426A">
            <w:pPr>
              <w:rPr>
                <w:rFonts w:cs="Calibri" w:eastAsia="SimSun"/>
                <w:lang w:val="pl-PL"/>
              </w:rPr>
            </w:pPr>
          </w:p>
        </w:tc>
        <w:tc>
          <w:tcPr>
            <w:tcW w:type="dxa" w:w="2551"/>
            <w:shd w:fill="auto" w:color="auto" w:val="clear"/>
          </w:tcPr>
          <w:p w:rsidRDefault="00BC7A14" w:rsidP="00165F6E" w:rsidR="00BC7A14" w:rsidRPr="00EF426A">
            <w:pPr>
              <w:jc w:val="center"/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Knjigovodstvena  vrijednost</w:t>
            </w:r>
          </w:p>
        </w:tc>
        <w:tc>
          <w:tcPr>
            <w:tcW w:type="dxa" w:w="3119"/>
            <w:shd w:fill="auto" w:color="auto" w:val="clear"/>
          </w:tcPr>
          <w:p w:rsidRDefault="00BC7A14" w:rsidP="00165F6E" w:rsidR="00BC7A14" w:rsidRPr="00EF426A">
            <w:pPr>
              <w:jc w:val="center"/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Procijenjena vrijednost</w:t>
            </w:r>
          </w:p>
        </w:tc>
      </w:tr>
      <w:tr w:rsidTr="00165F6E" w:rsidR="00BC7A14" w:rsidRPr="00EF426A">
        <w:trPr>
          <w:trHeight w:val="387"/>
        </w:trPr>
        <w:tc>
          <w:tcPr>
            <w:tcW w:type="dxa" w:w="923"/>
            <w:shd w:fill="auto" w:color="auto" w:val="clear"/>
          </w:tcPr>
          <w:p w:rsidRDefault="00BC7A14" w:rsidP="00165F6E" w:rsidR="00BC7A14" w:rsidRPr="00EF426A">
            <w:pPr>
              <w:jc w:val="center"/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1.</w:t>
            </w:r>
          </w:p>
        </w:tc>
        <w:tc>
          <w:tcPr>
            <w:tcW w:type="dxa" w:w="2304"/>
            <w:shd w:fill="auto" w:color="auto" w:val="clear"/>
          </w:tcPr>
          <w:p w:rsidRDefault="00BC7A14" w:rsidP="00165F6E" w:rsidR="00BC7A14" w:rsidRPr="00EF426A">
            <w:pPr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Pokretnine</w:t>
            </w:r>
          </w:p>
        </w:tc>
        <w:tc>
          <w:tcPr>
            <w:tcW w:type="dxa" w:w="2551"/>
            <w:shd w:fill="auto" w:color="auto" w:val="clear"/>
          </w:tcPr>
          <w:p w:rsidRDefault="00BC7A14" w:rsidP="00165F6E" w:rsidR="00BC7A14" w:rsidRPr="00EF426A">
            <w:pPr>
              <w:jc w:val="center"/>
              <w:rPr>
                <w:rFonts w:cs="Calibri" w:eastAsia="SimSun"/>
                <w:lang w:val="pl-PL"/>
              </w:rPr>
            </w:pPr>
            <w:r w:rsidRPr="00EF426A">
              <w:rPr>
                <w:rFonts w:cs="Calibri"/>
                <w:color w:val="000000"/>
                <w:lang w:val="en-US"/>
              </w:rPr>
              <w:t>911.700,00 kn</w:t>
            </w:r>
          </w:p>
        </w:tc>
        <w:tc>
          <w:tcPr>
            <w:tcW w:type="dxa" w:w="3119"/>
            <w:shd w:fill="auto" w:color="auto" w:val="clear"/>
          </w:tcPr>
          <w:p w:rsidRDefault="00BC7A14" w:rsidP="00165F6E" w:rsidR="00BC7A14" w:rsidRPr="00EF426A">
            <w:pPr>
              <w:jc w:val="center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84.737,50 </w:t>
            </w:r>
            <w:r w:rsidRPr="00EF426A">
              <w:rPr>
                <w:rFonts w:cs="Calibri"/>
                <w:color w:val="000000"/>
                <w:lang w:val="en-US"/>
              </w:rPr>
              <w:t>kn</w:t>
            </w:r>
          </w:p>
        </w:tc>
      </w:tr>
      <w:tr w:rsidTr="00165F6E" w:rsidR="00BC7A14" w:rsidRPr="00EF426A">
        <w:tc>
          <w:tcPr>
            <w:tcW w:type="dxa" w:w="923"/>
            <w:shd w:fill="auto" w:color="auto" w:val="clear"/>
          </w:tcPr>
          <w:p w:rsidRDefault="00BC7A14" w:rsidP="00165F6E" w:rsidR="00BC7A14" w:rsidRPr="00EF426A">
            <w:pPr>
              <w:jc w:val="center"/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2.</w:t>
            </w:r>
          </w:p>
        </w:tc>
        <w:tc>
          <w:tcPr>
            <w:tcW w:type="dxa" w:w="2304"/>
            <w:shd w:fill="auto" w:color="auto" w:val="clear"/>
          </w:tcPr>
          <w:p w:rsidRDefault="00BC7A14" w:rsidP="00165F6E" w:rsidR="00BC7A14" w:rsidRPr="00EF426A">
            <w:pPr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 xml:space="preserve">Potraživanja </w:t>
            </w:r>
          </w:p>
        </w:tc>
        <w:tc>
          <w:tcPr>
            <w:tcW w:type="dxa" w:w="2551"/>
            <w:shd w:fill="auto" w:color="auto" w:val="clear"/>
          </w:tcPr>
          <w:p w:rsidRDefault="00BC7A14" w:rsidP="00165F6E" w:rsidR="00BC7A14" w:rsidRPr="00EF426A">
            <w:pPr>
              <w:jc w:val="center"/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193.700,00 kn</w:t>
            </w:r>
          </w:p>
        </w:tc>
        <w:tc>
          <w:tcPr>
            <w:tcW w:type="dxa" w:w="3119"/>
            <w:shd w:fill="auto" w:color="auto" w:val="clear"/>
          </w:tcPr>
          <w:p w:rsidRDefault="00BC7A14" w:rsidP="00165F6E" w:rsidR="00BC7A14" w:rsidRPr="00EF426A">
            <w:pPr>
              <w:jc w:val="center"/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0,00 kn</w:t>
            </w:r>
          </w:p>
        </w:tc>
      </w:tr>
      <w:tr w:rsidTr="00165F6E" w:rsidR="00BC7A14" w:rsidRPr="00EF426A">
        <w:tc>
          <w:tcPr>
            <w:tcW w:type="dxa" w:w="923"/>
            <w:shd w:fill="auto" w:color="auto" w:val="clear"/>
          </w:tcPr>
          <w:p w:rsidRDefault="00BC7A14" w:rsidP="00165F6E" w:rsidR="00BC7A14" w:rsidRPr="00EF426A">
            <w:pPr>
              <w:jc w:val="center"/>
              <w:rPr>
                <w:rFonts w:cs="Calibri" w:eastAsia="SimSun"/>
                <w:lang w:val="pl-PL"/>
              </w:rPr>
            </w:pPr>
          </w:p>
        </w:tc>
        <w:tc>
          <w:tcPr>
            <w:tcW w:type="dxa" w:w="2304"/>
            <w:shd w:fill="auto" w:color="auto" w:val="clear"/>
          </w:tcPr>
          <w:p w:rsidRDefault="00BC7A14" w:rsidP="00165F6E" w:rsidR="00BC7A14" w:rsidRPr="00EF426A">
            <w:pPr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Ukupno imovina</w:t>
            </w:r>
          </w:p>
        </w:tc>
        <w:tc>
          <w:tcPr>
            <w:tcW w:type="dxa" w:w="2551"/>
            <w:shd w:fill="auto" w:color="auto" w:val="clear"/>
          </w:tcPr>
          <w:p w:rsidRDefault="00BC7A14" w:rsidP="00165F6E" w:rsidR="00BC7A14" w:rsidRPr="00EF426A">
            <w:pPr>
              <w:jc w:val="center"/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1.105.400,00 kn</w:t>
            </w:r>
          </w:p>
        </w:tc>
        <w:tc>
          <w:tcPr>
            <w:tcW w:type="dxa" w:w="3119"/>
            <w:shd w:fill="auto" w:color="auto" w:val="clear"/>
          </w:tcPr>
          <w:p w:rsidRDefault="00BC7A14" w:rsidP="00165F6E" w:rsidR="00BC7A14" w:rsidRPr="00EF426A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SimSun"/>
                <w:lang w:val="pl-PL"/>
              </w:rPr>
              <w:t xml:space="preserve">84.737,50 </w:t>
            </w:r>
            <w:r w:rsidRPr="00EF426A">
              <w:rPr>
                <w:rFonts w:cs="Calibri" w:eastAsia="SimSun"/>
                <w:lang w:val="pl-PL"/>
              </w:rPr>
              <w:t>kn</w:t>
            </w:r>
          </w:p>
        </w:tc>
      </w:tr>
    </w:tbl>
    <w:p w:rsidRDefault="00BC7A14" w:rsidP="00BC7A14" w:rsidR="00BC7A14" w:rsidRPr="00EF426A">
      <w:pPr>
        <w:rPr>
          <w:rFonts w:cs="Calibri" w:eastAsia="Cambria"/>
          <w:lang w:val="pl-PL"/>
        </w:rPr>
      </w:pPr>
    </w:p>
    <w:p w:rsidRDefault="00BC7A14" w:rsidP="00BC7A14" w:rsidR="00BC7A14" w:rsidRPr="004841EC">
      <w:pPr>
        <w:rPr>
          <w:rFonts w:cs="Calibri" w:eastAsia="Cambria"/>
          <w:lang w:val="pl-PL"/>
        </w:rPr>
      </w:pPr>
      <w:r w:rsidRPr="004841EC">
        <w:rPr>
          <w:rFonts w:cs="Calibri" w:eastAsia="Cambria"/>
          <w:lang w:val="pl-PL"/>
        </w:rPr>
        <w:t>II OBVEZE</w:t>
      </w:r>
    </w:p>
    <w:tbl>
      <w:tblPr>
        <w:tblW w:type="dxa" w:w="906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369"/>
        <w:gridCol w:w="2835"/>
        <w:gridCol w:w="2863"/>
      </w:tblGrid>
      <w:tr w:rsidTr="00165F6E" w:rsidR="00BC7A14" w:rsidRPr="004841EC">
        <w:trPr>
          <w:trHeight w:val="423"/>
        </w:trPr>
        <w:tc>
          <w:tcPr>
            <w:tcW w:type="dxa" w:w="3369"/>
            <w:shd w:fill="auto" w:color="auto" w:val="clear"/>
          </w:tcPr>
          <w:p w:rsidRDefault="00BC7A14" w:rsidP="00165F6E" w:rsidR="00BC7A14" w:rsidRPr="004841EC">
            <w:pPr>
              <w:rPr>
                <w:rFonts w:cs="Calibri" w:eastAsia="SimSun"/>
                <w:lang w:val="pl-PL"/>
              </w:rPr>
            </w:pPr>
            <w:r w:rsidRPr="004841EC">
              <w:rPr>
                <w:rFonts w:cs="Calibri" w:eastAsia="SimSun"/>
                <w:lang w:val="pl-PL"/>
              </w:rPr>
              <w:t xml:space="preserve">Stečajni vjerovnici </w:t>
            </w:r>
          </w:p>
        </w:tc>
        <w:tc>
          <w:tcPr>
            <w:tcW w:type="dxa" w:w="2835"/>
            <w:shd w:fill="auto" w:color="auto" w:val="clear"/>
          </w:tcPr>
          <w:p w:rsidRDefault="00BC7A14" w:rsidP="00165F6E" w:rsidR="00BC7A14" w:rsidRPr="004841EC">
            <w:pPr>
              <w:rPr>
                <w:rFonts w:cs="Calibri" w:eastAsia="SimSun"/>
                <w:lang w:val="pl-PL"/>
              </w:rPr>
            </w:pPr>
            <w:r w:rsidRPr="004841EC">
              <w:rPr>
                <w:rFonts w:cs="Calibri" w:eastAsia="SimSun"/>
                <w:lang w:val="pl-PL"/>
              </w:rPr>
              <w:t>Iznos priznatih tražbina</w:t>
            </w:r>
          </w:p>
        </w:tc>
        <w:tc>
          <w:tcPr>
            <w:tcW w:type="dxa" w:w="2863"/>
            <w:shd w:fill="auto" w:color="auto" w:val="clear"/>
          </w:tcPr>
          <w:p w:rsidRDefault="00BC7A14" w:rsidP="00165F6E" w:rsidR="00BC7A14" w:rsidRPr="004841EC">
            <w:pPr>
              <w:rPr>
                <w:rFonts w:cs="Calibri" w:eastAsia="SimSun"/>
                <w:lang w:val="pl-PL"/>
              </w:rPr>
            </w:pPr>
            <w:r w:rsidRPr="004841EC">
              <w:rPr>
                <w:rFonts w:cs="Calibri" w:eastAsia="SimSun"/>
                <w:lang w:val="pl-PL"/>
              </w:rPr>
              <w:t>Iznos osporenih/ odbačenih tražbina</w:t>
            </w:r>
          </w:p>
        </w:tc>
      </w:tr>
      <w:tr w:rsidTr="00165F6E" w:rsidR="00BC7A14" w:rsidRPr="004841EC">
        <w:tc>
          <w:tcPr>
            <w:tcW w:type="dxa" w:w="3369"/>
            <w:shd w:fill="auto" w:color="auto" w:val="clear"/>
          </w:tcPr>
          <w:p w:rsidRDefault="00BC7A14" w:rsidP="00165F6E" w:rsidR="00BC7A14" w:rsidRPr="004841EC">
            <w:pPr>
              <w:rPr>
                <w:rFonts w:cs="Calibri" w:eastAsia="SimSun"/>
                <w:lang w:val="pl-PL"/>
              </w:rPr>
            </w:pPr>
            <w:r w:rsidRPr="004841EC">
              <w:rPr>
                <w:rFonts w:cs="Calibri" w:eastAsia="SimSun"/>
                <w:lang w:val="en-US"/>
              </w:rPr>
              <w:t>Tražbine 2. višeg isplatnog reda - prema tablici ispitanih tražbina</w:t>
            </w:r>
          </w:p>
        </w:tc>
        <w:tc>
          <w:tcPr>
            <w:tcW w:type="dxa" w:w="2835"/>
            <w:shd w:fill="auto" w:color="auto" w:val="clear"/>
          </w:tcPr>
          <w:p w:rsidRDefault="00BC7A14" w:rsidP="00165F6E" w:rsidR="00BC7A14" w:rsidRPr="004841EC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/>
              </w:rPr>
              <w:t xml:space="preserve">407.677,35 </w:t>
            </w:r>
            <w:r w:rsidRPr="004841EC">
              <w:rPr>
                <w:rFonts w:cs="Calibri" w:eastAsia="Cambria"/>
                <w:lang w:val="en-US"/>
              </w:rPr>
              <w:t>kn</w:t>
            </w:r>
          </w:p>
        </w:tc>
        <w:tc>
          <w:tcPr>
            <w:tcW w:type="dxa" w:w="2863"/>
            <w:shd w:fill="auto" w:color="auto" w:val="clear"/>
          </w:tcPr>
          <w:p w:rsidRDefault="00BC7A14" w:rsidP="00165F6E" w:rsidR="00BC7A14" w:rsidRPr="004841EC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Cambria"/>
                <w:lang w:val="en-US"/>
              </w:rPr>
              <w:t xml:space="preserve">610,00 </w:t>
            </w:r>
            <w:r w:rsidRPr="004841EC">
              <w:rPr>
                <w:rFonts w:cs="Calibri" w:eastAsia="Cambria"/>
                <w:lang w:val="en-US"/>
              </w:rPr>
              <w:t>kn</w:t>
            </w:r>
          </w:p>
        </w:tc>
      </w:tr>
      <w:tr w:rsidTr="00165F6E" w:rsidR="00BC7A14" w:rsidRPr="004841EC">
        <w:tc>
          <w:tcPr>
            <w:tcW w:type="dxa" w:w="3369"/>
            <w:shd w:fill="auto" w:color="auto" w:val="clear"/>
          </w:tcPr>
          <w:p w:rsidRDefault="00BC7A14" w:rsidP="00165F6E" w:rsidR="00BC7A14" w:rsidRPr="004841EC">
            <w:pPr>
              <w:rPr>
                <w:rFonts w:cs="Calibri" w:eastAsia="SimSun"/>
                <w:lang w:val="pl-PL"/>
              </w:rPr>
            </w:pPr>
            <w:r w:rsidRPr="004841EC">
              <w:rPr>
                <w:rFonts w:cs="Calibri" w:eastAsia="SimSun"/>
                <w:lang w:val="pl-PL"/>
              </w:rPr>
              <w:t>UKUPNO OBVEZE:</w:t>
            </w:r>
          </w:p>
        </w:tc>
        <w:tc>
          <w:tcPr>
            <w:tcW w:type="dxa" w:w="2835"/>
            <w:shd w:fill="auto" w:color="auto" w:val="clear"/>
          </w:tcPr>
          <w:p w:rsidRDefault="00BC7A14" w:rsidP="00165F6E" w:rsidR="00BC7A14" w:rsidRPr="004841EC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SimSun"/>
                <w:lang w:val="pl-PL"/>
              </w:rPr>
              <w:t xml:space="preserve">407.677,35 </w:t>
            </w:r>
            <w:r w:rsidRPr="004841EC">
              <w:rPr>
                <w:rFonts w:cs="Calibri" w:eastAsia="SimSun"/>
                <w:lang w:val="pl-PL"/>
              </w:rPr>
              <w:t>kn</w:t>
            </w:r>
          </w:p>
        </w:tc>
        <w:tc>
          <w:tcPr>
            <w:tcW w:type="dxa" w:w="2863"/>
            <w:shd w:fill="auto" w:color="auto" w:val="clear"/>
          </w:tcPr>
          <w:p w:rsidRDefault="00BC7A14" w:rsidP="00165F6E" w:rsidR="00BC7A14" w:rsidRPr="004841EC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Cambria"/>
                <w:lang w:val="en-US"/>
              </w:rPr>
              <w:t xml:space="preserve">610,00 </w:t>
            </w:r>
            <w:r w:rsidRPr="004841EC">
              <w:rPr>
                <w:rFonts w:cs="Calibri" w:eastAsia="Cambria"/>
                <w:lang w:val="en-US"/>
              </w:rPr>
              <w:t>kn</w:t>
            </w:r>
          </w:p>
        </w:tc>
      </w:tr>
    </w:tbl>
    <w:p w:rsidRDefault="00BC7A14" w:rsidP="00BC7A14" w:rsidR="00BC7A14" w:rsidRPr="00005972">
      <w:pPr>
        <w:rPr>
          <w:rFonts w:cs="Calibri" w:eastAsia="Cambria"/>
          <w:lang w:val="en-US"/>
        </w:rPr>
      </w:pPr>
    </w:p>
    <w:p w:rsidRDefault="00BC7A14" w:rsidP="00BC7A14" w:rsidR="00BC7A14" w:rsidRPr="00005972">
      <w:pPr>
        <w:ind w:hanging="1440" w:left="1440"/>
        <w:jc w:val="right"/>
        <w:rPr>
          <w:rFonts w:cs="Calibri"/>
        </w:rPr>
      </w:pPr>
      <w:r w:rsidRPr="00005972">
        <w:rPr>
          <w:rFonts w:cs="Calibri"/>
        </w:rPr>
        <w:t>______________________</w:t>
      </w:r>
    </w:p>
    <w:p w:rsidRDefault="00BC7A14" w:rsidP="00BC7A14" w:rsidR="00BC7A14" w:rsidRPr="00B22F9B">
      <w:pPr>
        <w:pStyle w:val="Bezproreda"/>
        <w:spacing w:lineRule="auto" w:line="276"/>
        <w:ind w:firstLine="708" w:left="5664"/>
        <w:rPr>
          <w:rFonts w:cs="Calibri"/>
          <w:sz w:val="24"/>
          <w:szCs w:val="24"/>
        </w:rPr>
      </w:pPr>
      <w:r w:rsidRPr="00B22F9B">
        <w:rPr>
          <w:rFonts w:cs="Calibri"/>
          <w:sz w:val="24"/>
          <w:szCs w:val="24"/>
        </w:rPr>
        <w:t>Tomislav Orehovec</w:t>
      </w:r>
    </w:p>
    <w:p w:rsidRDefault="00BC7A14" w:rsidP="00BC7A14" w:rsidR="00BC7A14" w:rsidRPr="00B22F9B">
      <w:pPr>
        <w:pStyle w:val="Bezproreda"/>
        <w:spacing w:lineRule="auto" w:line="276"/>
        <w:ind w:firstLine="708" w:left="5664"/>
        <w:rPr>
          <w:rFonts w:cs="Calibri"/>
          <w:sz w:val="24"/>
          <w:szCs w:val="24"/>
        </w:rPr>
      </w:pPr>
      <w:r w:rsidRPr="00B22F9B">
        <w:rPr>
          <w:rFonts w:cs="Calibri"/>
          <w:sz w:val="24"/>
          <w:szCs w:val="24"/>
        </w:rPr>
        <w:t xml:space="preserve">stečajni upravitelj </w:t>
      </w:r>
    </w:p>
    <w:p w:rsidRDefault="00BC7A14" w:rsidP="00BC7A14" w:rsidR="00BC7A14" w:rsidRPr="00B22F9B">
      <w:pPr>
        <w:rPr>
          <w:rFonts w:cs="Calibri"/>
        </w:rPr>
      </w:pPr>
    </w:p>
    <w:p w:rsidRDefault="00BC7A14" w:rsidP="00A5164D" w:rsidR="00BC7A14" w:rsidRPr="009402B4">
      <w:pPr>
        <w:ind w:hanging="1440" w:left="1440"/>
        <w:jc w:val="right"/>
        <w:rPr>
          <w:rFonts w:hAnsi="Calibri" w:ascii="Calibri"/>
          <w:sz w:val="22"/>
          <w:szCs w:val="22"/>
        </w:rPr>
      </w:pPr>
    </w:p>
    <w:sectPr w:rsidSect="00BC7A14" w:rsidR="00BC7A14" w:rsidRPr="009402B4">
      <w:pgSz w:orient="landscape" w:h="12240" w:w="15840"/>
      <w:pgMar w:gutter="0" w:footer="709" w:header="709" w:left="1440" w:bottom="1327" w:right="1440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09F3" w:rsidP="0029358B" w:rsidR="007209F3">
      <w:r>
        <w:separator/>
      </w:r>
    </w:p>
  </w:endnote>
  <w:endnote w:id="0" w:type="continuationSeparator">
    <w:p w:rsidRDefault="007209F3" w:rsidP="0029358B" w:rsidR="00720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Lucida Grande">
    <w:charset w:val="00"/>
    <w:family w:val="auto"/>
    <w:pitch w:val="variable"/>
    <w:sig w:csb1="00000000" w:csb0="000001BF" w:usb3="00000000" w:usb2="00000000" w:usb1="5000A1FF" w:usb0="E1000A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CC9" w:rsidP="0029358B" w:rsidR="00337CC9" w:rsidRPr="009A5062">
    <w:pPr>
      <w:pStyle w:val="Podnoje"/>
      <w:jc w:val="right"/>
      <w:rPr>
        <w:rFonts w:hAnsi="Calibri" w:ascii="Calibri"/>
        <w:sz w:val="18"/>
        <w:szCs w:val="18"/>
      </w:rPr>
    </w:pPr>
    <w:r w:rsidRPr="009A5062">
      <w:rPr>
        <w:rFonts w:hAnsi="Calibri" w:ascii="Calibri"/>
        <w:sz w:val="18"/>
        <w:szCs w:val="18"/>
      </w:rPr>
      <w:t xml:space="preserve">Stranica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PAGE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024E43">
      <w:rPr>
        <w:rFonts w:hAnsi="Calibri" w:ascii="Calibri"/>
        <w:bCs/>
        <w:noProof/>
        <w:sz w:val="18"/>
        <w:szCs w:val="18"/>
      </w:rPr>
      <w:t>20</w:t>
    </w:r>
    <w:r w:rsidRPr="009A5062">
      <w:rPr>
        <w:rFonts w:hAnsi="Calibri" w:ascii="Calibri"/>
        <w:bCs/>
        <w:sz w:val="18"/>
        <w:szCs w:val="18"/>
      </w:rPr>
      <w:fldChar w:fldCharType="end"/>
    </w:r>
    <w:r w:rsidRPr="009A5062">
      <w:rPr>
        <w:rFonts w:hAnsi="Calibri" w:ascii="Calibri"/>
        <w:sz w:val="18"/>
        <w:szCs w:val="18"/>
      </w:rPr>
      <w:t xml:space="preserve"> od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NUMPAGES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024E43">
      <w:rPr>
        <w:rFonts w:hAnsi="Calibri" w:ascii="Calibri"/>
        <w:bCs/>
        <w:noProof/>
        <w:sz w:val="18"/>
        <w:szCs w:val="18"/>
      </w:rPr>
      <w:t>20</w:t>
    </w:r>
    <w:r w:rsidRPr="009A5062">
      <w:rPr>
        <w:rFonts w:hAnsi="Calibri" w:ascii="Calibri"/>
        <w:bCs/>
        <w:sz w:val="18"/>
        <w:szCs w:val="18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09F3" w:rsidP="0029358B" w:rsidR="007209F3">
      <w:r>
        <w:separator/>
      </w:r>
    </w:p>
  </w:footnote>
  <w:footnote w:id="0" w:type="continuationSeparator">
    <w:p w:rsidRDefault="007209F3" w:rsidP="0029358B" w:rsidR="007209F3">
      <w:r>
        <w:continuationSeparator/>
      </w:r>
    </w:p>
  </w:footnote>
  <w:footnote w:id="1">
    <w:p w:rsidRDefault="001151A0" w:rsidP="001151A0" w:rsidR="001151A0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A8C039B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pos="3054" w:val="num"/>
        </w:tabs>
        <w:ind w:hanging="360" w:left="3054"/>
      </w:pPr>
      <w:rPr>
        <w:rFonts w:cs="Times New Roman" w:hAnsi="Symbol" w:ascii="Symbol"/>
        <w:szCs w:val="20"/>
      </w:rPr>
    </w:lvl>
    <w:lvl w:ilvl="1">
      <w:start w:val="1"/>
      <w:numFmt w:val="bullet"/>
      <w:lvlText w:val="o"/>
      <w:lvlJc w:val="left"/>
      <w:pPr>
        <w:tabs>
          <w:tab w:pos="3774" w:val="num"/>
        </w:tabs>
        <w:ind w:hanging="360" w:left="3774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4494" w:val="num"/>
        </w:tabs>
        <w:ind w:hanging="360" w:left="4494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5214" w:val="num"/>
        </w:tabs>
        <w:ind w:hanging="360" w:left="5214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5934" w:val="num"/>
        </w:tabs>
        <w:ind w:hanging="360" w:left="5934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6654" w:val="num"/>
        </w:tabs>
        <w:ind w:hanging="360" w:left="6654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7374" w:val="num"/>
        </w:tabs>
        <w:ind w:hanging="360" w:left="7374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8094" w:val="num"/>
        </w:tabs>
        <w:ind w:hanging="360" w:left="8094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8814" w:val="num"/>
        </w:tabs>
        <w:ind w:hanging="360" w:left="8814"/>
      </w:pPr>
      <w:rPr>
        <w:rFonts w:cs="Wingdings" w:hAnsi="Wingdings" w:ascii="Wingdings"/>
      </w:rPr>
    </w:lvl>
  </w:abstractNum>
  <w:abstractNum w:abstractNumId="2">
    <w:nsid w:val="02A8091A"/>
    <w:multiLevelType w:val="hybridMultilevel"/>
    <w:tmpl w:val="FFBA1F6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0DBD3AE7"/>
    <w:multiLevelType w:val="hybridMultilevel"/>
    <w:tmpl w:val="C97C1A14"/>
    <w:lvl w:tplc="30629BD6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D13CF6"/>
    <w:multiLevelType w:val="hybridMultilevel"/>
    <w:tmpl w:val="4B66FB38"/>
    <w:lvl w:tplc="E424FB60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1F2124F"/>
    <w:multiLevelType w:val="hybridMultilevel"/>
    <w:tmpl w:val="4BDCB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3206D30"/>
    <w:multiLevelType w:val="hybridMultilevel"/>
    <w:tmpl w:val="EDD23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52308EF"/>
    <w:multiLevelType w:val="multilevel"/>
    <w:tmpl w:val="AE92B87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0">
    <w:nsid w:val="1AFB3BB6"/>
    <w:multiLevelType w:val="hybridMultilevel"/>
    <w:tmpl w:val="D58838B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1B3B668F"/>
    <w:multiLevelType w:val="hybridMultilevel"/>
    <w:tmpl w:val="E51A9B4A"/>
    <w:lvl w:tplc="2F6245A2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1986A65"/>
    <w:multiLevelType w:val="hybridMultilevel"/>
    <w:tmpl w:val="934EA5B4"/>
    <w:lvl w:tplc="519895A4" w:ilvl="0">
      <w:start w:val="1"/>
      <w:numFmt w:val="lowerRoman"/>
      <w:lvlText w:val="(%1)"/>
      <w:lvlJc w:val="left"/>
      <w:pPr>
        <w:ind w:hanging="720" w:left="4255"/>
      </w:pPr>
      <w:rPr>
        <w:rFonts w:cs="Lucida Grande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15"/>
      </w:pPr>
    </w:lvl>
    <w:lvl w:tentative="true" w:tplc="041A001B" w:ilvl="2">
      <w:start w:val="1"/>
      <w:numFmt w:val="lowerRoman"/>
      <w:lvlText w:val="%3."/>
      <w:lvlJc w:val="right"/>
      <w:pPr>
        <w:ind w:hanging="180" w:left="5335"/>
      </w:pPr>
    </w:lvl>
    <w:lvl w:tentative="true" w:tplc="041A000F" w:ilvl="3">
      <w:start w:val="1"/>
      <w:numFmt w:val="decimal"/>
      <w:lvlText w:val="%4."/>
      <w:lvlJc w:val="left"/>
      <w:pPr>
        <w:ind w:hanging="360" w:left="6055"/>
      </w:pPr>
    </w:lvl>
    <w:lvl w:tentative="true" w:tplc="041A0019" w:ilvl="4">
      <w:start w:val="1"/>
      <w:numFmt w:val="lowerLetter"/>
      <w:lvlText w:val="%5."/>
      <w:lvlJc w:val="left"/>
      <w:pPr>
        <w:ind w:hanging="360" w:left="6775"/>
      </w:pPr>
    </w:lvl>
    <w:lvl w:tentative="true" w:tplc="041A001B" w:ilvl="5">
      <w:start w:val="1"/>
      <w:numFmt w:val="lowerRoman"/>
      <w:lvlText w:val="%6."/>
      <w:lvlJc w:val="right"/>
      <w:pPr>
        <w:ind w:hanging="180" w:left="7495"/>
      </w:pPr>
    </w:lvl>
    <w:lvl w:tentative="true" w:tplc="041A000F" w:ilvl="6">
      <w:start w:val="1"/>
      <w:numFmt w:val="decimal"/>
      <w:lvlText w:val="%7."/>
      <w:lvlJc w:val="left"/>
      <w:pPr>
        <w:ind w:hanging="360" w:left="8215"/>
      </w:pPr>
    </w:lvl>
    <w:lvl w:tentative="true" w:tplc="041A0019" w:ilvl="7">
      <w:start w:val="1"/>
      <w:numFmt w:val="lowerLetter"/>
      <w:lvlText w:val="%8."/>
      <w:lvlJc w:val="left"/>
      <w:pPr>
        <w:ind w:hanging="360" w:left="8935"/>
      </w:pPr>
    </w:lvl>
    <w:lvl w:tentative="true" w:tplc="041A001B" w:ilvl="8">
      <w:start w:val="1"/>
      <w:numFmt w:val="lowerRoman"/>
      <w:lvlText w:val="%9."/>
      <w:lvlJc w:val="right"/>
      <w:pPr>
        <w:ind w:hanging="180" w:left="9655"/>
      </w:pPr>
    </w:lvl>
  </w:abstractNum>
  <w:abstractNum w:abstractNumId="13">
    <w:nsid w:val="21D06C05"/>
    <w:multiLevelType w:val="hybridMultilevel"/>
    <w:tmpl w:val="41EC6920"/>
    <w:lvl w:tplc="2BDE4B4E" w:ilvl="0">
      <w:start w:val="3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6"/>
      </w:pPr>
      <w:rPr>
        <w:rFonts w:hAnsi="Wingdings" w:ascii="Wingdings" w:hint="default"/>
      </w:rPr>
    </w:lvl>
  </w:abstractNum>
  <w:abstractNum w:abstractNumId="14">
    <w:nsid w:val="26647A91"/>
    <w:multiLevelType w:val="hybridMultilevel"/>
    <w:tmpl w:val="1E4213FC"/>
    <w:lvl w:tplc="11FA0A0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2B773BC5"/>
    <w:multiLevelType w:val="hybridMultilevel"/>
    <w:tmpl w:val="67104F5A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C1315AC"/>
    <w:multiLevelType w:val="hybridMultilevel"/>
    <w:tmpl w:val="BC664F94"/>
    <w:lvl w:tplc="0C08D11C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2F1E3D98"/>
    <w:multiLevelType w:val="hybridMultilevel"/>
    <w:tmpl w:val="86B8B058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8">
    <w:nsid w:val="2F366CAA"/>
    <w:multiLevelType w:val="hybridMultilevel"/>
    <w:tmpl w:val="241E0694"/>
    <w:lvl w:tplc="83087364" w:ilvl="0">
      <w:start w:val="1"/>
      <w:numFmt w:val="bullet"/>
      <w:lvlText w:val="-"/>
      <w:lvlJc w:val="left"/>
      <w:pPr>
        <w:ind w:hanging="360" w:left="1069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9">
    <w:nsid w:val="349451E4"/>
    <w:multiLevelType w:val="multilevel"/>
    <w:tmpl w:val="7FC05102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ilvl="1">
      <w:start w:val="1"/>
      <w:numFmt w:val="lowerLetter"/>
      <w:lvlText w:val="%2."/>
      <w:lvlJc w:val="left"/>
      <w:pPr>
        <w:ind w:hanging="360" w:left="1635"/>
      </w:pPr>
    </w:lvl>
    <w:lvl w:tentative="true" w:ilvl="2">
      <w:start w:val="1"/>
      <w:numFmt w:val="lowerRoman"/>
      <w:lvlText w:val="%3."/>
      <w:lvlJc w:val="right"/>
      <w:pPr>
        <w:ind w:hanging="180" w:left="2355"/>
      </w:pPr>
    </w:lvl>
    <w:lvl w:tentative="true" w:ilvl="3">
      <w:start w:val="1"/>
      <w:numFmt w:val="decimal"/>
      <w:lvlText w:val="%4."/>
      <w:lvlJc w:val="left"/>
      <w:pPr>
        <w:ind w:hanging="360" w:left="3075"/>
      </w:pPr>
    </w:lvl>
    <w:lvl w:tentative="true" w:ilvl="4">
      <w:start w:val="1"/>
      <w:numFmt w:val="lowerLetter"/>
      <w:lvlText w:val="%5."/>
      <w:lvlJc w:val="left"/>
      <w:pPr>
        <w:ind w:hanging="360" w:left="3795"/>
      </w:pPr>
    </w:lvl>
    <w:lvl w:tentative="true" w:ilvl="5">
      <w:start w:val="1"/>
      <w:numFmt w:val="lowerRoman"/>
      <w:lvlText w:val="%6."/>
      <w:lvlJc w:val="right"/>
      <w:pPr>
        <w:ind w:hanging="180" w:left="4515"/>
      </w:pPr>
    </w:lvl>
    <w:lvl w:tentative="true" w:ilvl="6">
      <w:start w:val="1"/>
      <w:numFmt w:val="decimal"/>
      <w:lvlText w:val="%7."/>
      <w:lvlJc w:val="left"/>
      <w:pPr>
        <w:ind w:hanging="360" w:left="5235"/>
      </w:pPr>
    </w:lvl>
    <w:lvl w:tentative="true" w:ilvl="7">
      <w:start w:val="1"/>
      <w:numFmt w:val="lowerLetter"/>
      <w:lvlText w:val="%8."/>
      <w:lvlJc w:val="left"/>
      <w:pPr>
        <w:ind w:hanging="360" w:left="5955"/>
      </w:pPr>
    </w:lvl>
    <w:lvl w:tentative="true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20">
    <w:nsid w:val="373A5AF0"/>
    <w:multiLevelType w:val="hybridMultilevel"/>
    <w:tmpl w:val="EB025F2C"/>
    <w:lvl w:tplc="3F40082C" w:ilvl="0">
      <w:start w:val="490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1">
    <w:nsid w:val="38A13042"/>
    <w:multiLevelType w:val="hybridMultilevel"/>
    <w:tmpl w:val="084A5504"/>
    <w:lvl w:tplc="1B0AA046" w:ilvl="0">
      <w:start w:val="490"/>
      <w:numFmt w:val="bullet"/>
      <w:lvlText w:val="-"/>
      <w:lvlJc w:val="left"/>
      <w:pPr>
        <w:ind w:hanging="360" w:left="21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2">
    <w:nsid w:val="3C9014A5"/>
    <w:multiLevelType w:val="hybridMultilevel"/>
    <w:tmpl w:val="3146A12C"/>
    <w:lvl w:tplc="77E4FA84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F0B3C2B"/>
    <w:multiLevelType w:val="hybridMultilevel"/>
    <w:tmpl w:val="13587D18"/>
    <w:lvl w:tplc="1630B8B2" w:ilvl="0">
      <w:start w:val="1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417025D4"/>
    <w:multiLevelType w:val="hybridMultilevel"/>
    <w:tmpl w:val="1CE26C6C"/>
    <w:lvl w:tplc="F40AA4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7A84D91"/>
    <w:multiLevelType w:val="hybridMultilevel"/>
    <w:tmpl w:val="9FF872BA"/>
    <w:lvl w:tplc="84704E06" w:ilvl="0">
      <w:start w:val="2"/>
      <w:numFmt w:val="bullet"/>
      <w:lvlText w:val="-"/>
      <w:lvlJc w:val="left"/>
      <w:pPr>
        <w:ind w:hanging="360" w:left="39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26">
    <w:nsid w:val="4D2C5EAE"/>
    <w:multiLevelType w:val="hybridMultilevel"/>
    <w:tmpl w:val="28F6AB9E"/>
    <w:lvl w:tplc="0F94F4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D62149"/>
    <w:multiLevelType w:val="hybridMultilevel"/>
    <w:tmpl w:val="C43A69D0"/>
    <w:lvl w:tplc="DD98AD66" w:ilvl="0">
      <w:start w:val="1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5417371C"/>
    <w:multiLevelType w:val="hybridMultilevel"/>
    <w:tmpl w:val="3F82B0AA"/>
    <w:lvl w:tplc="020617C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552234FE"/>
    <w:multiLevelType w:val="hybridMultilevel"/>
    <w:tmpl w:val="88CC5FDA"/>
    <w:lvl w:tplc="1B0AA046" w:ilvl="0">
      <w:start w:val="490"/>
      <w:numFmt w:val="bullet"/>
      <w:lvlText w:val="-"/>
      <w:lvlJc w:val="left"/>
      <w:pPr>
        <w:ind w:hanging="360" w:left="21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A76377C"/>
    <w:multiLevelType w:val="hybridMultilevel"/>
    <w:tmpl w:val="65841614"/>
    <w:lvl w:tplc="51AEE9D0" w:ilvl="0">
      <w:start w:val="2"/>
      <w:numFmt w:val="bullet"/>
      <w:lvlText w:val="-"/>
      <w:lvlJc w:val="left"/>
      <w:pPr>
        <w:ind w:hanging="360" w:left="3895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4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55"/>
      </w:pPr>
      <w:rPr>
        <w:rFonts w:hAnsi="Wingdings" w:ascii="Wingdings" w:hint="default"/>
      </w:rPr>
    </w:lvl>
  </w:abstractNum>
  <w:abstractNum w:abstractNumId="31">
    <w:nsid w:val="694E2D05"/>
    <w:multiLevelType w:val="hybridMultilevel"/>
    <w:tmpl w:val="BCD499D8"/>
    <w:lvl w:tplc="86107A48" w:ilvl="0">
      <w:start w:val="1"/>
      <w:numFmt w:val="bullet"/>
      <w:lvlText w:val="-"/>
      <w:lvlJc w:val="left"/>
      <w:pPr>
        <w:ind w:hanging="360" w:left="1440"/>
      </w:pPr>
      <w:rPr>
        <w:rFonts w:cs="Calibri" w:eastAsia="Times New Roman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2">
    <w:nsid w:val="6D396299"/>
    <w:multiLevelType w:val="hybridMultilevel"/>
    <w:tmpl w:val="7DEC65A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2736A9F"/>
    <w:multiLevelType w:val="hybridMultilevel"/>
    <w:tmpl w:val="61F2DB64"/>
    <w:lvl w:tplc="65A4C8BC" w:ilvl="0">
      <w:start w:val="490"/>
      <w:numFmt w:val="bullet"/>
      <w:lvlText w:val="-"/>
      <w:lvlJc w:val="left"/>
      <w:pPr>
        <w:ind w:hanging="360" w:left="10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0"/>
      </w:pPr>
      <w:rPr>
        <w:rFonts w:hAnsi="Wingdings" w:ascii="Wingdings" w:hint="default"/>
      </w:rPr>
    </w:lvl>
  </w:abstractNum>
  <w:abstractNum w:abstractNumId="34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5">
    <w:nsid w:val="73E14198"/>
    <w:multiLevelType w:val="hybridMultilevel"/>
    <w:tmpl w:val="4CEC5C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B2F19E0"/>
    <w:multiLevelType w:val="hybridMultilevel"/>
    <w:tmpl w:val="2C947BAE"/>
    <w:lvl w:tplc="DE1A212E" w:ilvl="0">
      <w:start w:val="490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5"/>
  </w:num>
  <w:num w:numId="5">
    <w:abstractNumId w:val="32"/>
  </w:num>
  <w:num w:numId="6">
    <w:abstractNumId w:val="17"/>
  </w:num>
  <w:num w:numId="7">
    <w:abstractNumId w:val="30"/>
  </w:num>
  <w:num w:numId="8">
    <w:abstractNumId w:val="25"/>
  </w:num>
  <w:num w:numId="9">
    <w:abstractNumId w:val="12"/>
  </w:num>
  <w:num w:numId="10">
    <w:abstractNumId w:val="24"/>
  </w:num>
  <w:num w:numId="11">
    <w:abstractNumId w:val="8"/>
  </w:num>
  <w:num w:numId="12">
    <w:abstractNumId w:val="19"/>
  </w:num>
  <w:num w:numId="13">
    <w:abstractNumId w:val="15"/>
  </w:num>
  <w:num w:numId="14">
    <w:abstractNumId w:val="7"/>
  </w:num>
  <w:num w:numId="15">
    <w:abstractNumId w:val="0"/>
  </w:num>
  <w:num w:numId="16">
    <w:abstractNumId w:val="2"/>
  </w:num>
  <w:num w:numId="17">
    <w:abstractNumId w:val="28"/>
  </w:num>
  <w:num w:numId="18">
    <w:abstractNumId w:val="22"/>
  </w:num>
  <w:num w:numId="19">
    <w:abstractNumId w:val="14"/>
  </w:num>
  <w:num w:numId="20">
    <w:abstractNumId w:val="34"/>
  </w:num>
  <w:num w:numId="21">
    <w:abstractNumId w:val="9"/>
  </w:num>
  <w:num w:numId="22">
    <w:abstractNumId w:val="10"/>
  </w:num>
  <w:num w:numId="23">
    <w:abstractNumId w:val="36"/>
  </w:num>
  <w:num w:numId="24">
    <w:abstractNumId w:val="33"/>
  </w:num>
  <w:num w:numId="25">
    <w:abstractNumId w:val="20"/>
  </w:num>
  <w:num w:numId="26">
    <w:abstractNumId w:val="21"/>
  </w:num>
  <w:num w:numId="27">
    <w:abstractNumId w:val="29"/>
  </w:num>
  <w:num w:numId="28">
    <w:abstractNumId w:val="11"/>
  </w:num>
  <w:num w:numId="29">
    <w:abstractNumId w:val="27"/>
  </w:num>
  <w:num w:numId="30">
    <w:abstractNumId w:val="23"/>
  </w:num>
  <w:num w:numId="31">
    <w:abstractNumId w:val="16"/>
  </w:num>
  <w:num w:numId="32">
    <w:abstractNumId w:val="18"/>
  </w:num>
  <w:num w:numId="33">
    <w:abstractNumId w:val="1"/>
  </w:num>
  <w:num w:numId="34">
    <w:abstractNumId w:val="31"/>
  </w:num>
  <w:num w:numId="35">
    <w:abstractNumId w:val="26"/>
  </w:num>
  <w:num w:numId="36">
    <w:abstractNumId w:val="13"/>
  </w:num>
  <w:num w:numId="37">
    <w:abstractNumId w:val="3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1FC4"/>
    <w:rsid w:val="00002F9B"/>
    <w:rsid w:val="000033E8"/>
    <w:rsid w:val="00004020"/>
    <w:rsid w:val="00005335"/>
    <w:rsid w:val="000107B4"/>
    <w:rsid w:val="00010F90"/>
    <w:rsid w:val="00015812"/>
    <w:rsid w:val="0001667B"/>
    <w:rsid w:val="00017B3B"/>
    <w:rsid w:val="0002024E"/>
    <w:rsid w:val="000202E7"/>
    <w:rsid w:val="00023C6B"/>
    <w:rsid w:val="00024E43"/>
    <w:rsid w:val="00030265"/>
    <w:rsid w:val="0003054A"/>
    <w:rsid w:val="00031B2D"/>
    <w:rsid w:val="000328CB"/>
    <w:rsid w:val="0003407B"/>
    <w:rsid w:val="00034EEC"/>
    <w:rsid w:val="00035F65"/>
    <w:rsid w:val="0004172E"/>
    <w:rsid w:val="000427CF"/>
    <w:rsid w:val="000446B1"/>
    <w:rsid w:val="000466DC"/>
    <w:rsid w:val="00047952"/>
    <w:rsid w:val="000525D3"/>
    <w:rsid w:val="000527A4"/>
    <w:rsid w:val="00052C94"/>
    <w:rsid w:val="00052F2B"/>
    <w:rsid w:val="00054900"/>
    <w:rsid w:val="000559E4"/>
    <w:rsid w:val="00056B19"/>
    <w:rsid w:val="000601A0"/>
    <w:rsid w:val="000649C2"/>
    <w:rsid w:val="0007161B"/>
    <w:rsid w:val="0007230F"/>
    <w:rsid w:val="00073106"/>
    <w:rsid w:val="00073CCE"/>
    <w:rsid w:val="00074155"/>
    <w:rsid w:val="0007557C"/>
    <w:rsid w:val="00080321"/>
    <w:rsid w:val="00082907"/>
    <w:rsid w:val="00085042"/>
    <w:rsid w:val="00086198"/>
    <w:rsid w:val="00086B5C"/>
    <w:rsid w:val="0009512F"/>
    <w:rsid w:val="00095655"/>
    <w:rsid w:val="00096402"/>
    <w:rsid w:val="00097755"/>
    <w:rsid w:val="000A3D92"/>
    <w:rsid w:val="000A4509"/>
    <w:rsid w:val="000A4E3C"/>
    <w:rsid w:val="000A5D30"/>
    <w:rsid w:val="000A6E97"/>
    <w:rsid w:val="000A7595"/>
    <w:rsid w:val="000B132A"/>
    <w:rsid w:val="000B1461"/>
    <w:rsid w:val="000B23EA"/>
    <w:rsid w:val="000B3A15"/>
    <w:rsid w:val="000B3C4F"/>
    <w:rsid w:val="000B3E26"/>
    <w:rsid w:val="000B6B99"/>
    <w:rsid w:val="000C208D"/>
    <w:rsid w:val="000C3EDA"/>
    <w:rsid w:val="000D208D"/>
    <w:rsid w:val="000D5C79"/>
    <w:rsid w:val="000D69B9"/>
    <w:rsid w:val="000D7222"/>
    <w:rsid w:val="000E3A56"/>
    <w:rsid w:val="000E40AB"/>
    <w:rsid w:val="000E5F70"/>
    <w:rsid w:val="000E668C"/>
    <w:rsid w:val="000E7916"/>
    <w:rsid w:val="000F11D2"/>
    <w:rsid w:val="000F1ED5"/>
    <w:rsid w:val="000F357B"/>
    <w:rsid w:val="000F7D08"/>
    <w:rsid w:val="00101DB6"/>
    <w:rsid w:val="00107CFB"/>
    <w:rsid w:val="001124DB"/>
    <w:rsid w:val="0011394B"/>
    <w:rsid w:val="001144F9"/>
    <w:rsid w:val="001151A0"/>
    <w:rsid w:val="00115B03"/>
    <w:rsid w:val="0012384F"/>
    <w:rsid w:val="00123992"/>
    <w:rsid w:val="00125A33"/>
    <w:rsid w:val="001271E7"/>
    <w:rsid w:val="0012735D"/>
    <w:rsid w:val="001304A7"/>
    <w:rsid w:val="00130542"/>
    <w:rsid w:val="0013205B"/>
    <w:rsid w:val="001321AE"/>
    <w:rsid w:val="00132236"/>
    <w:rsid w:val="00132A26"/>
    <w:rsid w:val="00136307"/>
    <w:rsid w:val="00136868"/>
    <w:rsid w:val="00145625"/>
    <w:rsid w:val="0014577F"/>
    <w:rsid w:val="00147160"/>
    <w:rsid w:val="00155947"/>
    <w:rsid w:val="0015660E"/>
    <w:rsid w:val="00156921"/>
    <w:rsid w:val="001572B1"/>
    <w:rsid w:val="001623EF"/>
    <w:rsid w:val="00162797"/>
    <w:rsid w:val="001640D5"/>
    <w:rsid w:val="00164384"/>
    <w:rsid w:val="00164E2A"/>
    <w:rsid w:val="00165724"/>
    <w:rsid w:val="00165FFA"/>
    <w:rsid w:val="001664F3"/>
    <w:rsid w:val="001713B5"/>
    <w:rsid w:val="0017230F"/>
    <w:rsid w:val="001724CA"/>
    <w:rsid w:val="001729C9"/>
    <w:rsid w:val="00175329"/>
    <w:rsid w:val="00177FB2"/>
    <w:rsid w:val="00180A5C"/>
    <w:rsid w:val="001901B5"/>
    <w:rsid w:val="00191A8A"/>
    <w:rsid w:val="001935A1"/>
    <w:rsid w:val="0019439D"/>
    <w:rsid w:val="0019633C"/>
    <w:rsid w:val="0019765C"/>
    <w:rsid w:val="00197864"/>
    <w:rsid w:val="001A307B"/>
    <w:rsid w:val="001A3A28"/>
    <w:rsid w:val="001A401B"/>
    <w:rsid w:val="001A5C13"/>
    <w:rsid w:val="001A6D00"/>
    <w:rsid w:val="001A6D52"/>
    <w:rsid w:val="001A71C3"/>
    <w:rsid w:val="001B200C"/>
    <w:rsid w:val="001B3637"/>
    <w:rsid w:val="001B3A3B"/>
    <w:rsid w:val="001B56A9"/>
    <w:rsid w:val="001B62F4"/>
    <w:rsid w:val="001B7322"/>
    <w:rsid w:val="001C2A15"/>
    <w:rsid w:val="001C3BB3"/>
    <w:rsid w:val="001C3D5E"/>
    <w:rsid w:val="001C4324"/>
    <w:rsid w:val="001C5F44"/>
    <w:rsid w:val="001D09EB"/>
    <w:rsid w:val="001D26E6"/>
    <w:rsid w:val="001D272A"/>
    <w:rsid w:val="001D27F0"/>
    <w:rsid w:val="001D285C"/>
    <w:rsid w:val="001D360C"/>
    <w:rsid w:val="001D437D"/>
    <w:rsid w:val="001D579E"/>
    <w:rsid w:val="001D642A"/>
    <w:rsid w:val="001D6EFB"/>
    <w:rsid w:val="001D7460"/>
    <w:rsid w:val="001E3838"/>
    <w:rsid w:val="001E6A35"/>
    <w:rsid w:val="001E6AEA"/>
    <w:rsid w:val="001F290D"/>
    <w:rsid w:val="00203004"/>
    <w:rsid w:val="00203BC4"/>
    <w:rsid w:val="00204FEE"/>
    <w:rsid w:val="00205539"/>
    <w:rsid w:val="002106EC"/>
    <w:rsid w:val="002108BA"/>
    <w:rsid w:val="002110DD"/>
    <w:rsid w:val="002124E2"/>
    <w:rsid w:val="002164B0"/>
    <w:rsid w:val="00216549"/>
    <w:rsid w:val="0022047B"/>
    <w:rsid w:val="00222B81"/>
    <w:rsid w:val="0022388F"/>
    <w:rsid w:val="00224089"/>
    <w:rsid w:val="002247B5"/>
    <w:rsid w:val="00224BFB"/>
    <w:rsid w:val="00225CC8"/>
    <w:rsid w:val="00226631"/>
    <w:rsid w:val="00227A90"/>
    <w:rsid w:val="00227EC2"/>
    <w:rsid w:val="0023239F"/>
    <w:rsid w:val="0023368A"/>
    <w:rsid w:val="0023413F"/>
    <w:rsid w:val="00234688"/>
    <w:rsid w:val="00237293"/>
    <w:rsid w:val="002374E3"/>
    <w:rsid w:val="0024002C"/>
    <w:rsid w:val="0024488E"/>
    <w:rsid w:val="00244E1D"/>
    <w:rsid w:val="00247515"/>
    <w:rsid w:val="002508CD"/>
    <w:rsid w:val="00254359"/>
    <w:rsid w:val="002563F7"/>
    <w:rsid w:val="002654AD"/>
    <w:rsid w:val="00266BE7"/>
    <w:rsid w:val="0027261E"/>
    <w:rsid w:val="002734F8"/>
    <w:rsid w:val="0027483D"/>
    <w:rsid w:val="0027505C"/>
    <w:rsid w:val="00276BF9"/>
    <w:rsid w:val="00280350"/>
    <w:rsid w:val="00280361"/>
    <w:rsid w:val="0028055F"/>
    <w:rsid w:val="002818BC"/>
    <w:rsid w:val="0028548E"/>
    <w:rsid w:val="0028571D"/>
    <w:rsid w:val="00290515"/>
    <w:rsid w:val="00292881"/>
    <w:rsid w:val="0029358B"/>
    <w:rsid w:val="00293DB8"/>
    <w:rsid w:val="00295D99"/>
    <w:rsid w:val="00295FD6"/>
    <w:rsid w:val="002970E2"/>
    <w:rsid w:val="00297102"/>
    <w:rsid w:val="002A17F9"/>
    <w:rsid w:val="002A1C24"/>
    <w:rsid w:val="002B043C"/>
    <w:rsid w:val="002B04AE"/>
    <w:rsid w:val="002B136B"/>
    <w:rsid w:val="002B1883"/>
    <w:rsid w:val="002B3071"/>
    <w:rsid w:val="002B3851"/>
    <w:rsid w:val="002B44F0"/>
    <w:rsid w:val="002B4AA8"/>
    <w:rsid w:val="002B5400"/>
    <w:rsid w:val="002C08E2"/>
    <w:rsid w:val="002C1912"/>
    <w:rsid w:val="002C2772"/>
    <w:rsid w:val="002C473A"/>
    <w:rsid w:val="002C5365"/>
    <w:rsid w:val="002C611C"/>
    <w:rsid w:val="002C6A1D"/>
    <w:rsid w:val="002C751E"/>
    <w:rsid w:val="002D1CE8"/>
    <w:rsid w:val="002D24F2"/>
    <w:rsid w:val="002D2B6C"/>
    <w:rsid w:val="002D3135"/>
    <w:rsid w:val="002D3C49"/>
    <w:rsid w:val="002D4532"/>
    <w:rsid w:val="002D5BDC"/>
    <w:rsid w:val="002D62AF"/>
    <w:rsid w:val="002D651B"/>
    <w:rsid w:val="002D680C"/>
    <w:rsid w:val="002D6B8C"/>
    <w:rsid w:val="002D7358"/>
    <w:rsid w:val="002E09E3"/>
    <w:rsid w:val="002E0DA9"/>
    <w:rsid w:val="002E0E53"/>
    <w:rsid w:val="002E143A"/>
    <w:rsid w:val="002E49F4"/>
    <w:rsid w:val="002E756C"/>
    <w:rsid w:val="002F0143"/>
    <w:rsid w:val="002F1600"/>
    <w:rsid w:val="002F17EB"/>
    <w:rsid w:val="002F208A"/>
    <w:rsid w:val="002F2B4F"/>
    <w:rsid w:val="002F6951"/>
    <w:rsid w:val="002F6984"/>
    <w:rsid w:val="002F7430"/>
    <w:rsid w:val="00300FB2"/>
    <w:rsid w:val="003015AE"/>
    <w:rsid w:val="00302967"/>
    <w:rsid w:val="00304468"/>
    <w:rsid w:val="00307251"/>
    <w:rsid w:val="00307ADD"/>
    <w:rsid w:val="003117E2"/>
    <w:rsid w:val="00311E2F"/>
    <w:rsid w:val="00313AF0"/>
    <w:rsid w:val="00322166"/>
    <w:rsid w:val="00327314"/>
    <w:rsid w:val="00331116"/>
    <w:rsid w:val="00332B56"/>
    <w:rsid w:val="00333125"/>
    <w:rsid w:val="00333F17"/>
    <w:rsid w:val="00334641"/>
    <w:rsid w:val="003368F4"/>
    <w:rsid w:val="00337CC9"/>
    <w:rsid w:val="00341088"/>
    <w:rsid w:val="00343794"/>
    <w:rsid w:val="0034403D"/>
    <w:rsid w:val="00345E7A"/>
    <w:rsid w:val="0035158E"/>
    <w:rsid w:val="003524BA"/>
    <w:rsid w:val="00354C42"/>
    <w:rsid w:val="003556EF"/>
    <w:rsid w:val="00356B17"/>
    <w:rsid w:val="00360BF1"/>
    <w:rsid w:val="0036165D"/>
    <w:rsid w:val="00363603"/>
    <w:rsid w:val="003650F9"/>
    <w:rsid w:val="0036563A"/>
    <w:rsid w:val="003656D8"/>
    <w:rsid w:val="00366455"/>
    <w:rsid w:val="003721DA"/>
    <w:rsid w:val="00372228"/>
    <w:rsid w:val="00372675"/>
    <w:rsid w:val="003737C2"/>
    <w:rsid w:val="003741C6"/>
    <w:rsid w:val="003758C4"/>
    <w:rsid w:val="003761AB"/>
    <w:rsid w:val="00376489"/>
    <w:rsid w:val="00376D6F"/>
    <w:rsid w:val="00376F8C"/>
    <w:rsid w:val="0038164D"/>
    <w:rsid w:val="00384EEB"/>
    <w:rsid w:val="00385F9D"/>
    <w:rsid w:val="00386BC6"/>
    <w:rsid w:val="00391EAA"/>
    <w:rsid w:val="003928BA"/>
    <w:rsid w:val="00394DC2"/>
    <w:rsid w:val="003A2181"/>
    <w:rsid w:val="003A5285"/>
    <w:rsid w:val="003A61E6"/>
    <w:rsid w:val="003A6C58"/>
    <w:rsid w:val="003A7746"/>
    <w:rsid w:val="003B02EF"/>
    <w:rsid w:val="003B1494"/>
    <w:rsid w:val="003B31F1"/>
    <w:rsid w:val="003B4814"/>
    <w:rsid w:val="003B56EB"/>
    <w:rsid w:val="003B64E0"/>
    <w:rsid w:val="003B6601"/>
    <w:rsid w:val="003B76E2"/>
    <w:rsid w:val="003C6B61"/>
    <w:rsid w:val="003C6FC3"/>
    <w:rsid w:val="003D01D8"/>
    <w:rsid w:val="003D450B"/>
    <w:rsid w:val="003D4E47"/>
    <w:rsid w:val="003D7AB8"/>
    <w:rsid w:val="003E0B82"/>
    <w:rsid w:val="003E19B9"/>
    <w:rsid w:val="003E2896"/>
    <w:rsid w:val="003F11CE"/>
    <w:rsid w:val="003F1702"/>
    <w:rsid w:val="003F3032"/>
    <w:rsid w:val="003F68AD"/>
    <w:rsid w:val="00400651"/>
    <w:rsid w:val="004006AB"/>
    <w:rsid w:val="00403157"/>
    <w:rsid w:val="004064E7"/>
    <w:rsid w:val="00406E61"/>
    <w:rsid w:val="00410D77"/>
    <w:rsid w:val="00411263"/>
    <w:rsid w:val="00416E91"/>
    <w:rsid w:val="004201C1"/>
    <w:rsid w:val="0042215D"/>
    <w:rsid w:val="004231E1"/>
    <w:rsid w:val="0042621C"/>
    <w:rsid w:val="0042758A"/>
    <w:rsid w:val="00430AC2"/>
    <w:rsid w:val="00433F62"/>
    <w:rsid w:val="0043590C"/>
    <w:rsid w:val="00436279"/>
    <w:rsid w:val="00441570"/>
    <w:rsid w:val="00441FFB"/>
    <w:rsid w:val="004424AD"/>
    <w:rsid w:val="00443861"/>
    <w:rsid w:val="00443A11"/>
    <w:rsid w:val="00447820"/>
    <w:rsid w:val="00450BBD"/>
    <w:rsid w:val="00453D49"/>
    <w:rsid w:val="00453D95"/>
    <w:rsid w:val="00454C43"/>
    <w:rsid w:val="0045540D"/>
    <w:rsid w:val="00456116"/>
    <w:rsid w:val="0045664B"/>
    <w:rsid w:val="00456C97"/>
    <w:rsid w:val="00460F3E"/>
    <w:rsid w:val="00463412"/>
    <w:rsid w:val="004645AC"/>
    <w:rsid w:val="00465160"/>
    <w:rsid w:val="00466963"/>
    <w:rsid w:val="0046698D"/>
    <w:rsid w:val="00470627"/>
    <w:rsid w:val="00471D27"/>
    <w:rsid w:val="00471DEF"/>
    <w:rsid w:val="00473FA2"/>
    <w:rsid w:val="004749DC"/>
    <w:rsid w:val="00476789"/>
    <w:rsid w:val="004778DA"/>
    <w:rsid w:val="00480F66"/>
    <w:rsid w:val="00484C67"/>
    <w:rsid w:val="00490561"/>
    <w:rsid w:val="0049142E"/>
    <w:rsid w:val="00492B32"/>
    <w:rsid w:val="00493716"/>
    <w:rsid w:val="004941D7"/>
    <w:rsid w:val="004A04CC"/>
    <w:rsid w:val="004A12B7"/>
    <w:rsid w:val="004A1A92"/>
    <w:rsid w:val="004A3D33"/>
    <w:rsid w:val="004A5213"/>
    <w:rsid w:val="004A799F"/>
    <w:rsid w:val="004B4D9B"/>
    <w:rsid w:val="004B4EB7"/>
    <w:rsid w:val="004B77A4"/>
    <w:rsid w:val="004B7C4C"/>
    <w:rsid w:val="004C1981"/>
    <w:rsid w:val="004C19C3"/>
    <w:rsid w:val="004C37B5"/>
    <w:rsid w:val="004C470D"/>
    <w:rsid w:val="004C5039"/>
    <w:rsid w:val="004C7E9B"/>
    <w:rsid w:val="004D1DCF"/>
    <w:rsid w:val="004D29DB"/>
    <w:rsid w:val="004D50AC"/>
    <w:rsid w:val="004D5793"/>
    <w:rsid w:val="004D621E"/>
    <w:rsid w:val="004D7262"/>
    <w:rsid w:val="004E161D"/>
    <w:rsid w:val="004E27A7"/>
    <w:rsid w:val="004E3BA5"/>
    <w:rsid w:val="004F025E"/>
    <w:rsid w:val="004F07A5"/>
    <w:rsid w:val="004F78E5"/>
    <w:rsid w:val="00501E4F"/>
    <w:rsid w:val="005041E9"/>
    <w:rsid w:val="00504F64"/>
    <w:rsid w:val="005068C0"/>
    <w:rsid w:val="00510205"/>
    <w:rsid w:val="00511E39"/>
    <w:rsid w:val="00514B60"/>
    <w:rsid w:val="0051526B"/>
    <w:rsid w:val="00517546"/>
    <w:rsid w:val="0052047C"/>
    <w:rsid w:val="0052182C"/>
    <w:rsid w:val="005222B2"/>
    <w:rsid w:val="00523731"/>
    <w:rsid w:val="005273DA"/>
    <w:rsid w:val="00527F6B"/>
    <w:rsid w:val="00530C5C"/>
    <w:rsid w:val="005314A4"/>
    <w:rsid w:val="005319B0"/>
    <w:rsid w:val="00533696"/>
    <w:rsid w:val="00533949"/>
    <w:rsid w:val="0053456E"/>
    <w:rsid w:val="005349DB"/>
    <w:rsid w:val="00534CE9"/>
    <w:rsid w:val="005361F0"/>
    <w:rsid w:val="005364F9"/>
    <w:rsid w:val="00540120"/>
    <w:rsid w:val="00542827"/>
    <w:rsid w:val="0054672F"/>
    <w:rsid w:val="00546C2C"/>
    <w:rsid w:val="00547C79"/>
    <w:rsid w:val="0055043D"/>
    <w:rsid w:val="00551D2D"/>
    <w:rsid w:val="00553E9A"/>
    <w:rsid w:val="005547B2"/>
    <w:rsid w:val="0055483E"/>
    <w:rsid w:val="005559DD"/>
    <w:rsid w:val="0055641E"/>
    <w:rsid w:val="00556704"/>
    <w:rsid w:val="00561987"/>
    <w:rsid w:val="00564172"/>
    <w:rsid w:val="00565A81"/>
    <w:rsid w:val="00571954"/>
    <w:rsid w:val="00572A90"/>
    <w:rsid w:val="00574864"/>
    <w:rsid w:val="00574F63"/>
    <w:rsid w:val="00575174"/>
    <w:rsid w:val="00583FFD"/>
    <w:rsid w:val="005859CE"/>
    <w:rsid w:val="00586B8A"/>
    <w:rsid w:val="00590DDC"/>
    <w:rsid w:val="0059124C"/>
    <w:rsid w:val="00592796"/>
    <w:rsid w:val="00592924"/>
    <w:rsid w:val="00596942"/>
    <w:rsid w:val="0059767A"/>
    <w:rsid w:val="005A15F4"/>
    <w:rsid w:val="005A1F98"/>
    <w:rsid w:val="005A4604"/>
    <w:rsid w:val="005B0E66"/>
    <w:rsid w:val="005B1B32"/>
    <w:rsid w:val="005B2638"/>
    <w:rsid w:val="005B3162"/>
    <w:rsid w:val="005B6CDC"/>
    <w:rsid w:val="005C12F8"/>
    <w:rsid w:val="005C25E2"/>
    <w:rsid w:val="005C2BA6"/>
    <w:rsid w:val="005C6547"/>
    <w:rsid w:val="005C7BEC"/>
    <w:rsid w:val="005D0A57"/>
    <w:rsid w:val="005D0B6F"/>
    <w:rsid w:val="005D19D8"/>
    <w:rsid w:val="005D261F"/>
    <w:rsid w:val="005D44DE"/>
    <w:rsid w:val="005D57B8"/>
    <w:rsid w:val="005D619B"/>
    <w:rsid w:val="005D6A8E"/>
    <w:rsid w:val="005E35CE"/>
    <w:rsid w:val="005F01E0"/>
    <w:rsid w:val="005F2C31"/>
    <w:rsid w:val="005F2C42"/>
    <w:rsid w:val="005F4AB2"/>
    <w:rsid w:val="005F5E6E"/>
    <w:rsid w:val="005F64E3"/>
    <w:rsid w:val="006014A0"/>
    <w:rsid w:val="006024A3"/>
    <w:rsid w:val="00602E7E"/>
    <w:rsid w:val="00612869"/>
    <w:rsid w:val="0061489A"/>
    <w:rsid w:val="00617906"/>
    <w:rsid w:val="00617CF3"/>
    <w:rsid w:val="006204C4"/>
    <w:rsid w:val="006205D4"/>
    <w:rsid w:val="006212F7"/>
    <w:rsid w:val="00621EA5"/>
    <w:rsid w:val="00625243"/>
    <w:rsid w:val="006255AA"/>
    <w:rsid w:val="00625ADD"/>
    <w:rsid w:val="00625E91"/>
    <w:rsid w:val="006273DC"/>
    <w:rsid w:val="00627EF9"/>
    <w:rsid w:val="00630304"/>
    <w:rsid w:val="00630F88"/>
    <w:rsid w:val="00631943"/>
    <w:rsid w:val="00631F39"/>
    <w:rsid w:val="00633A38"/>
    <w:rsid w:val="00633A7D"/>
    <w:rsid w:val="0063651D"/>
    <w:rsid w:val="00636915"/>
    <w:rsid w:val="00636A0E"/>
    <w:rsid w:val="00636F46"/>
    <w:rsid w:val="00637535"/>
    <w:rsid w:val="00637787"/>
    <w:rsid w:val="00640EF8"/>
    <w:rsid w:val="006424E5"/>
    <w:rsid w:val="006437E3"/>
    <w:rsid w:val="006447E4"/>
    <w:rsid w:val="00645470"/>
    <w:rsid w:val="00646D32"/>
    <w:rsid w:val="00647A5F"/>
    <w:rsid w:val="0065067D"/>
    <w:rsid w:val="00650A86"/>
    <w:rsid w:val="006522AE"/>
    <w:rsid w:val="006522BD"/>
    <w:rsid w:val="00652949"/>
    <w:rsid w:val="006529A2"/>
    <w:rsid w:val="006533E8"/>
    <w:rsid w:val="00653558"/>
    <w:rsid w:val="00653AAD"/>
    <w:rsid w:val="006543C1"/>
    <w:rsid w:val="006549DF"/>
    <w:rsid w:val="00656F76"/>
    <w:rsid w:val="0065705C"/>
    <w:rsid w:val="00660207"/>
    <w:rsid w:val="006645FD"/>
    <w:rsid w:val="006659BF"/>
    <w:rsid w:val="00665A39"/>
    <w:rsid w:val="006705A4"/>
    <w:rsid w:val="006721CB"/>
    <w:rsid w:val="00672C97"/>
    <w:rsid w:val="006822DF"/>
    <w:rsid w:val="00683AA8"/>
    <w:rsid w:val="0068596D"/>
    <w:rsid w:val="00686BB2"/>
    <w:rsid w:val="00686CB2"/>
    <w:rsid w:val="0068758A"/>
    <w:rsid w:val="00691385"/>
    <w:rsid w:val="00692D37"/>
    <w:rsid w:val="00694FD4"/>
    <w:rsid w:val="006963EC"/>
    <w:rsid w:val="00696B66"/>
    <w:rsid w:val="006A0E86"/>
    <w:rsid w:val="006A1FAF"/>
    <w:rsid w:val="006A3671"/>
    <w:rsid w:val="006A3BFD"/>
    <w:rsid w:val="006A4569"/>
    <w:rsid w:val="006A560F"/>
    <w:rsid w:val="006A72D5"/>
    <w:rsid w:val="006C10B3"/>
    <w:rsid w:val="006C172D"/>
    <w:rsid w:val="006C1F94"/>
    <w:rsid w:val="006C44A7"/>
    <w:rsid w:val="006C5AA3"/>
    <w:rsid w:val="006C5C52"/>
    <w:rsid w:val="006C690A"/>
    <w:rsid w:val="006C7232"/>
    <w:rsid w:val="006D004D"/>
    <w:rsid w:val="006D08C6"/>
    <w:rsid w:val="006D381D"/>
    <w:rsid w:val="006D4491"/>
    <w:rsid w:val="006D57EA"/>
    <w:rsid w:val="006E39FE"/>
    <w:rsid w:val="006E3E43"/>
    <w:rsid w:val="006E45FD"/>
    <w:rsid w:val="006E516B"/>
    <w:rsid w:val="006F072C"/>
    <w:rsid w:val="006F193B"/>
    <w:rsid w:val="006F5C3D"/>
    <w:rsid w:val="006F60F9"/>
    <w:rsid w:val="00702CDB"/>
    <w:rsid w:val="00703A69"/>
    <w:rsid w:val="00704A9F"/>
    <w:rsid w:val="00705E80"/>
    <w:rsid w:val="00714F3E"/>
    <w:rsid w:val="00717F47"/>
    <w:rsid w:val="0072055F"/>
    <w:rsid w:val="007209F3"/>
    <w:rsid w:val="00721461"/>
    <w:rsid w:val="0072150F"/>
    <w:rsid w:val="0072400A"/>
    <w:rsid w:val="00725325"/>
    <w:rsid w:val="007260E0"/>
    <w:rsid w:val="00732D47"/>
    <w:rsid w:val="00733381"/>
    <w:rsid w:val="00733932"/>
    <w:rsid w:val="007349A7"/>
    <w:rsid w:val="007351D4"/>
    <w:rsid w:val="007372D0"/>
    <w:rsid w:val="0073780E"/>
    <w:rsid w:val="00740D96"/>
    <w:rsid w:val="00741B82"/>
    <w:rsid w:val="007431FF"/>
    <w:rsid w:val="00747B36"/>
    <w:rsid w:val="0075074B"/>
    <w:rsid w:val="00750E46"/>
    <w:rsid w:val="00753866"/>
    <w:rsid w:val="007548A0"/>
    <w:rsid w:val="0075692F"/>
    <w:rsid w:val="00757128"/>
    <w:rsid w:val="00760446"/>
    <w:rsid w:val="00763B9A"/>
    <w:rsid w:val="00764863"/>
    <w:rsid w:val="00766FBF"/>
    <w:rsid w:val="00767FF6"/>
    <w:rsid w:val="007706B3"/>
    <w:rsid w:val="007711AA"/>
    <w:rsid w:val="00773F0F"/>
    <w:rsid w:val="00775F9B"/>
    <w:rsid w:val="00777C75"/>
    <w:rsid w:val="00777CC2"/>
    <w:rsid w:val="0078082C"/>
    <w:rsid w:val="007846E5"/>
    <w:rsid w:val="00784AF5"/>
    <w:rsid w:val="007852F8"/>
    <w:rsid w:val="00786992"/>
    <w:rsid w:val="0079136A"/>
    <w:rsid w:val="00791F64"/>
    <w:rsid w:val="00792CC7"/>
    <w:rsid w:val="00794CEA"/>
    <w:rsid w:val="007969C5"/>
    <w:rsid w:val="007A1CA3"/>
    <w:rsid w:val="007A3BDA"/>
    <w:rsid w:val="007A481D"/>
    <w:rsid w:val="007A781B"/>
    <w:rsid w:val="007B11E4"/>
    <w:rsid w:val="007B168D"/>
    <w:rsid w:val="007B1A09"/>
    <w:rsid w:val="007B497A"/>
    <w:rsid w:val="007C1A57"/>
    <w:rsid w:val="007C4577"/>
    <w:rsid w:val="007C50BC"/>
    <w:rsid w:val="007D2DB3"/>
    <w:rsid w:val="007D3EA3"/>
    <w:rsid w:val="007D4E34"/>
    <w:rsid w:val="007D5373"/>
    <w:rsid w:val="007D637C"/>
    <w:rsid w:val="007D6947"/>
    <w:rsid w:val="007D758E"/>
    <w:rsid w:val="007E0086"/>
    <w:rsid w:val="007E4B01"/>
    <w:rsid w:val="007E7FF6"/>
    <w:rsid w:val="007F5423"/>
    <w:rsid w:val="007F5E3A"/>
    <w:rsid w:val="007F5E65"/>
    <w:rsid w:val="007F6BA0"/>
    <w:rsid w:val="007F6F50"/>
    <w:rsid w:val="00801D07"/>
    <w:rsid w:val="00802BBE"/>
    <w:rsid w:val="008031FD"/>
    <w:rsid w:val="00803453"/>
    <w:rsid w:val="0080730F"/>
    <w:rsid w:val="00807830"/>
    <w:rsid w:val="008109B6"/>
    <w:rsid w:val="00810A16"/>
    <w:rsid w:val="0081555B"/>
    <w:rsid w:val="00815D1E"/>
    <w:rsid w:val="00822572"/>
    <w:rsid w:val="008240B0"/>
    <w:rsid w:val="0083361A"/>
    <w:rsid w:val="008349B4"/>
    <w:rsid w:val="00834F82"/>
    <w:rsid w:val="008355DD"/>
    <w:rsid w:val="00837012"/>
    <w:rsid w:val="00837337"/>
    <w:rsid w:val="008414C0"/>
    <w:rsid w:val="008424E9"/>
    <w:rsid w:val="00844AE4"/>
    <w:rsid w:val="00845EEA"/>
    <w:rsid w:val="00847F52"/>
    <w:rsid w:val="00850729"/>
    <w:rsid w:val="00851E7F"/>
    <w:rsid w:val="0085208C"/>
    <w:rsid w:val="00852365"/>
    <w:rsid w:val="00854D0C"/>
    <w:rsid w:val="00855029"/>
    <w:rsid w:val="008557D1"/>
    <w:rsid w:val="008557DB"/>
    <w:rsid w:val="00855B3A"/>
    <w:rsid w:val="00855FEC"/>
    <w:rsid w:val="0086083C"/>
    <w:rsid w:val="00862CD3"/>
    <w:rsid w:val="00863CE9"/>
    <w:rsid w:val="00865D5B"/>
    <w:rsid w:val="00865DEC"/>
    <w:rsid w:val="0086645C"/>
    <w:rsid w:val="00866880"/>
    <w:rsid w:val="00867968"/>
    <w:rsid w:val="008730E6"/>
    <w:rsid w:val="0087424A"/>
    <w:rsid w:val="00875C9D"/>
    <w:rsid w:val="008769B5"/>
    <w:rsid w:val="00876A76"/>
    <w:rsid w:val="00881027"/>
    <w:rsid w:val="00881B60"/>
    <w:rsid w:val="008829E4"/>
    <w:rsid w:val="008841C9"/>
    <w:rsid w:val="00885A57"/>
    <w:rsid w:val="00885CDE"/>
    <w:rsid w:val="00886015"/>
    <w:rsid w:val="008900C5"/>
    <w:rsid w:val="0089547C"/>
    <w:rsid w:val="008966C4"/>
    <w:rsid w:val="0089786F"/>
    <w:rsid w:val="00897E3D"/>
    <w:rsid w:val="008A0BF2"/>
    <w:rsid w:val="008A199F"/>
    <w:rsid w:val="008A1F07"/>
    <w:rsid w:val="008A2A24"/>
    <w:rsid w:val="008A53BC"/>
    <w:rsid w:val="008A5651"/>
    <w:rsid w:val="008A5AC8"/>
    <w:rsid w:val="008A5AF4"/>
    <w:rsid w:val="008A632C"/>
    <w:rsid w:val="008A6B47"/>
    <w:rsid w:val="008A78B2"/>
    <w:rsid w:val="008B1710"/>
    <w:rsid w:val="008B2901"/>
    <w:rsid w:val="008C1C34"/>
    <w:rsid w:val="008C1DF6"/>
    <w:rsid w:val="008C2394"/>
    <w:rsid w:val="008C48C7"/>
    <w:rsid w:val="008C4BC5"/>
    <w:rsid w:val="008C78B1"/>
    <w:rsid w:val="008D0199"/>
    <w:rsid w:val="008D1645"/>
    <w:rsid w:val="008D5227"/>
    <w:rsid w:val="008D6D66"/>
    <w:rsid w:val="008D795B"/>
    <w:rsid w:val="008E2E1D"/>
    <w:rsid w:val="008E68FE"/>
    <w:rsid w:val="008F033E"/>
    <w:rsid w:val="008F0AF7"/>
    <w:rsid w:val="008F0DA3"/>
    <w:rsid w:val="008F3B67"/>
    <w:rsid w:val="008F4DD4"/>
    <w:rsid w:val="008F656E"/>
    <w:rsid w:val="008F6AA5"/>
    <w:rsid w:val="008F79A6"/>
    <w:rsid w:val="00902D3C"/>
    <w:rsid w:val="00903C98"/>
    <w:rsid w:val="00905EB4"/>
    <w:rsid w:val="00906230"/>
    <w:rsid w:val="00910A0F"/>
    <w:rsid w:val="0091205F"/>
    <w:rsid w:val="00912DCB"/>
    <w:rsid w:val="00913039"/>
    <w:rsid w:val="00913CF5"/>
    <w:rsid w:val="00916AEB"/>
    <w:rsid w:val="00916DD8"/>
    <w:rsid w:val="00923408"/>
    <w:rsid w:val="009234CD"/>
    <w:rsid w:val="00924EEE"/>
    <w:rsid w:val="00930223"/>
    <w:rsid w:val="00931398"/>
    <w:rsid w:val="00934AA8"/>
    <w:rsid w:val="009402B4"/>
    <w:rsid w:val="00941419"/>
    <w:rsid w:val="009458E3"/>
    <w:rsid w:val="00945C60"/>
    <w:rsid w:val="00946869"/>
    <w:rsid w:val="00946FD2"/>
    <w:rsid w:val="009475CA"/>
    <w:rsid w:val="009535DB"/>
    <w:rsid w:val="00953722"/>
    <w:rsid w:val="0095374A"/>
    <w:rsid w:val="00955FCA"/>
    <w:rsid w:val="00956D0F"/>
    <w:rsid w:val="0095752E"/>
    <w:rsid w:val="00961296"/>
    <w:rsid w:val="00963950"/>
    <w:rsid w:val="00965580"/>
    <w:rsid w:val="00965B0E"/>
    <w:rsid w:val="00966EB0"/>
    <w:rsid w:val="009674B6"/>
    <w:rsid w:val="009676A6"/>
    <w:rsid w:val="00967E21"/>
    <w:rsid w:val="009732D0"/>
    <w:rsid w:val="0097595D"/>
    <w:rsid w:val="00975DE3"/>
    <w:rsid w:val="00980AB1"/>
    <w:rsid w:val="00980AB5"/>
    <w:rsid w:val="00981B6D"/>
    <w:rsid w:val="00984DBD"/>
    <w:rsid w:val="00984FEA"/>
    <w:rsid w:val="00985A39"/>
    <w:rsid w:val="009906A8"/>
    <w:rsid w:val="00991BE6"/>
    <w:rsid w:val="00991C9B"/>
    <w:rsid w:val="00996BFB"/>
    <w:rsid w:val="00996DCF"/>
    <w:rsid w:val="009A011F"/>
    <w:rsid w:val="009A0E6F"/>
    <w:rsid w:val="009A19A1"/>
    <w:rsid w:val="009A315B"/>
    <w:rsid w:val="009A5062"/>
    <w:rsid w:val="009A61A7"/>
    <w:rsid w:val="009B0812"/>
    <w:rsid w:val="009B3462"/>
    <w:rsid w:val="009B4462"/>
    <w:rsid w:val="009B79FB"/>
    <w:rsid w:val="009C195B"/>
    <w:rsid w:val="009C26A0"/>
    <w:rsid w:val="009C3B10"/>
    <w:rsid w:val="009C4C32"/>
    <w:rsid w:val="009C4E02"/>
    <w:rsid w:val="009D06D4"/>
    <w:rsid w:val="009D40EC"/>
    <w:rsid w:val="009D61AB"/>
    <w:rsid w:val="009D78FB"/>
    <w:rsid w:val="009E1511"/>
    <w:rsid w:val="009E4699"/>
    <w:rsid w:val="009E6C1E"/>
    <w:rsid w:val="009F1434"/>
    <w:rsid w:val="009F2772"/>
    <w:rsid w:val="009F3B35"/>
    <w:rsid w:val="009F3CB5"/>
    <w:rsid w:val="009F5A77"/>
    <w:rsid w:val="009F6369"/>
    <w:rsid w:val="00A018F6"/>
    <w:rsid w:val="00A01DFC"/>
    <w:rsid w:val="00A025E2"/>
    <w:rsid w:val="00A032E2"/>
    <w:rsid w:val="00A0722B"/>
    <w:rsid w:val="00A10FD8"/>
    <w:rsid w:val="00A16590"/>
    <w:rsid w:val="00A178E5"/>
    <w:rsid w:val="00A21903"/>
    <w:rsid w:val="00A24290"/>
    <w:rsid w:val="00A24708"/>
    <w:rsid w:val="00A24A8F"/>
    <w:rsid w:val="00A2509C"/>
    <w:rsid w:val="00A257E0"/>
    <w:rsid w:val="00A271CF"/>
    <w:rsid w:val="00A2759B"/>
    <w:rsid w:val="00A3095D"/>
    <w:rsid w:val="00A30BFA"/>
    <w:rsid w:val="00A33F33"/>
    <w:rsid w:val="00A34DAD"/>
    <w:rsid w:val="00A37279"/>
    <w:rsid w:val="00A37EA4"/>
    <w:rsid w:val="00A40515"/>
    <w:rsid w:val="00A41EE7"/>
    <w:rsid w:val="00A4494D"/>
    <w:rsid w:val="00A465B3"/>
    <w:rsid w:val="00A47C9F"/>
    <w:rsid w:val="00A501E5"/>
    <w:rsid w:val="00A50B59"/>
    <w:rsid w:val="00A51275"/>
    <w:rsid w:val="00A5164D"/>
    <w:rsid w:val="00A529D2"/>
    <w:rsid w:val="00A5347F"/>
    <w:rsid w:val="00A54E39"/>
    <w:rsid w:val="00A56367"/>
    <w:rsid w:val="00A565FA"/>
    <w:rsid w:val="00A56FE5"/>
    <w:rsid w:val="00A57DB1"/>
    <w:rsid w:val="00A625CA"/>
    <w:rsid w:val="00A6395D"/>
    <w:rsid w:val="00A7179D"/>
    <w:rsid w:val="00A74F6A"/>
    <w:rsid w:val="00A75609"/>
    <w:rsid w:val="00A7674A"/>
    <w:rsid w:val="00A802CF"/>
    <w:rsid w:val="00A83AE2"/>
    <w:rsid w:val="00A84DB2"/>
    <w:rsid w:val="00A9627D"/>
    <w:rsid w:val="00A96979"/>
    <w:rsid w:val="00AA2B7A"/>
    <w:rsid w:val="00AA36C3"/>
    <w:rsid w:val="00AA3A2D"/>
    <w:rsid w:val="00AA4976"/>
    <w:rsid w:val="00AA4BA0"/>
    <w:rsid w:val="00AA6AC3"/>
    <w:rsid w:val="00AA7269"/>
    <w:rsid w:val="00AB172C"/>
    <w:rsid w:val="00AB1C3E"/>
    <w:rsid w:val="00AB2B7E"/>
    <w:rsid w:val="00AB48D2"/>
    <w:rsid w:val="00AB686E"/>
    <w:rsid w:val="00AC18E9"/>
    <w:rsid w:val="00AC1F36"/>
    <w:rsid w:val="00AC1F8E"/>
    <w:rsid w:val="00AC32F4"/>
    <w:rsid w:val="00AC580D"/>
    <w:rsid w:val="00AD1E04"/>
    <w:rsid w:val="00AD2C8E"/>
    <w:rsid w:val="00AD79B5"/>
    <w:rsid w:val="00AE08DC"/>
    <w:rsid w:val="00AE3FBF"/>
    <w:rsid w:val="00AE4270"/>
    <w:rsid w:val="00AE593B"/>
    <w:rsid w:val="00AE6383"/>
    <w:rsid w:val="00AF7009"/>
    <w:rsid w:val="00B026A9"/>
    <w:rsid w:val="00B03A18"/>
    <w:rsid w:val="00B03C12"/>
    <w:rsid w:val="00B055C5"/>
    <w:rsid w:val="00B1048E"/>
    <w:rsid w:val="00B118F0"/>
    <w:rsid w:val="00B136EF"/>
    <w:rsid w:val="00B147E0"/>
    <w:rsid w:val="00B1544B"/>
    <w:rsid w:val="00B23310"/>
    <w:rsid w:val="00B242AF"/>
    <w:rsid w:val="00B24DCE"/>
    <w:rsid w:val="00B251E4"/>
    <w:rsid w:val="00B2543D"/>
    <w:rsid w:val="00B260A8"/>
    <w:rsid w:val="00B276F1"/>
    <w:rsid w:val="00B306EC"/>
    <w:rsid w:val="00B30ECD"/>
    <w:rsid w:val="00B31CCE"/>
    <w:rsid w:val="00B32D89"/>
    <w:rsid w:val="00B3377C"/>
    <w:rsid w:val="00B35DE2"/>
    <w:rsid w:val="00B36677"/>
    <w:rsid w:val="00B369D9"/>
    <w:rsid w:val="00B36DB1"/>
    <w:rsid w:val="00B405EA"/>
    <w:rsid w:val="00B41EE3"/>
    <w:rsid w:val="00B42434"/>
    <w:rsid w:val="00B444AA"/>
    <w:rsid w:val="00B44B88"/>
    <w:rsid w:val="00B52557"/>
    <w:rsid w:val="00B5328F"/>
    <w:rsid w:val="00B544F8"/>
    <w:rsid w:val="00B5539C"/>
    <w:rsid w:val="00B6207F"/>
    <w:rsid w:val="00B64A20"/>
    <w:rsid w:val="00B66489"/>
    <w:rsid w:val="00B66CDE"/>
    <w:rsid w:val="00B67DE2"/>
    <w:rsid w:val="00B713D5"/>
    <w:rsid w:val="00B71F6B"/>
    <w:rsid w:val="00B72C8A"/>
    <w:rsid w:val="00B73715"/>
    <w:rsid w:val="00B73CE7"/>
    <w:rsid w:val="00B76463"/>
    <w:rsid w:val="00B83E9D"/>
    <w:rsid w:val="00B84030"/>
    <w:rsid w:val="00B87472"/>
    <w:rsid w:val="00B90D34"/>
    <w:rsid w:val="00B90E23"/>
    <w:rsid w:val="00B94290"/>
    <w:rsid w:val="00B95B52"/>
    <w:rsid w:val="00B9730A"/>
    <w:rsid w:val="00B97D7D"/>
    <w:rsid w:val="00BA47C1"/>
    <w:rsid w:val="00BB2458"/>
    <w:rsid w:val="00BB328F"/>
    <w:rsid w:val="00BB41BE"/>
    <w:rsid w:val="00BB5B21"/>
    <w:rsid w:val="00BB5F41"/>
    <w:rsid w:val="00BB62A6"/>
    <w:rsid w:val="00BB737C"/>
    <w:rsid w:val="00BC3E91"/>
    <w:rsid w:val="00BC4B58"/>
    <w:rsid w:val="00BC5A93"/>
    <w:rsid w:val="00BC6732"/>
    <w:rsid w:val="00BC7A14"/>
    <w:rsid w:val="00BC7CA3"/>
    <w:rsid w:val="00BD05F3"/>
    <w:rsid w:val="00BD06B0"/>
    <w:rsid w:val="00BD1099"/>
    <w:rsid w:val="00BD2E71"/>
    <w:rsid w:val="00BD43E9"/>
    <w:rsid w:val="00BD4422"/>
    <w:rsid w:val="00BD482D"/>
    <w:rsid w:val="00BD5DA7"/>
    <w:rsid w:val="00BD616A"/>
    <w:rsid w:val="00BD6ABF"/>
    <w:rsid w:val="00BD6E41"/>
    <w:rsid w:val="00BD7E87"/>
    <w:rsid w:val="00BE027A"/>
    <w:rsid w:val="00BE453C"/>
    <w:rsid w:val="00BE4D14"/>
    <w:rsid w:val="00BE5C02"/>
    <w:rsid w:val="00BF1FD8"/>
    <w:rsid w:val="00BF2EBA"/>
    <w:rsid w:val="00BF5FBC"/>
    <w:rsid w:val="00BF6075"/>
    <w:rsid w:val="00BF608D"/>
    <w:rsid w:val="00C00CE7"/>
    <w:rsid w:val="00C071B8"/>
    <w:rsid w:val="00C1165D"/>
    <w:rsid w:val="00C1174A"/>
    <w:rsid w:val="00C11C11"/>
    <w:rsid w:val="00C13F03"/>
    <w:rsid w:val="00C155C6"/>
    <w:rsid w:val="00C15D3A"/>
    <w:rsid w:val="00C178A7"/>
    <w:rsid w:val="00C17B7F"/>
    <w:rsid w:val="00C20EB8"/>
    <w:rsid w:val="00C2478F"/>
    <w:rsid w:val="00C251F3"/>
    <w:rsid w:val="00C2578A"/>
    <w:rsid w:val="00C26BFD"/>
    <w:rsid w:val="00C26C3D"/>
    <w:rsid w:val="00C30D7C"/>
    <w:rsid w:val="00C31436"/>
    <w:rsid w:val="00C31569"/>
    <w:rsid w:val="00C330BF"/>
    <w:rsid w:val="00C34590"/>
    <w:rsid w:val="00C35A69"/>
    <w:rsid w:val="00C36673"/>
    <w:rsid w:val="00C37AE6"/>
    <w:rsid w:val="00C37B96"/>
    <w:rsid w:val="00C40B2F"/>
    <w:rsid w:val="00C413BB"/>
    <w:rsid w:val="00C418A0"/>
    <w:rsid w:val="00C43B19"/>
    <w:rsid w:val="00C442C3"/>
    <w:rsid w:val="00C4491F"/>
    <w:rsid w:val="00C46F61"/>
    <w:rsid w:val="00C50F75"/>
    <w:rsid w:val="00C530C5"/>
    <w:rsid w:val="00C539EB"/>
    <w:rsid w:val="00C53E58"/>
    <w:rsid w:val="00C5481A"/>
    <w:rsid w:val="00C55A50"/>
    <w:rsid w:val="00C55F9F"/>
    <w:rsid w:val="00C56211"/>
    <w:rsid w:val="00C56C52"/>
    <w:rsid w:val="00C56D44"/>
    <w:rsid w:val="00C57831"/>
    <w:rsid w:val="00C607C4"/>
    <w:rsid w:val="00C60D3D"/>
    <w:rsid w:val="00C60F43"/>
    <w:rsid w:val="00C63706"/>
    <w:rsid w:val="00C670C4"/>
    <w:rsid w:val="00C702EF"/>
    <w:rsid w:val="00C71785"/>
    <w:rsid w:val="00C73C40"/>
    <w:rsid w:val="00C74C09"/>
    <w:rsid w:val="00C76EB1"/>
    <w:rsid w:val="00C8018B"/>
    <w:rsid w:val="00C808F3"/>
    <w:rsid w:val="00C82959"/>
    <w:rsid w:val="00C82A08"/>
    <w:rsid w:val="00C84159"/>
    <w:rsid w:val="00C878D8"/>
    <w:rsid w:val="00C90258"/>
    <w:rsid w:val="00C9312F"/>
    <w:rsid w:val="00C934F5"/>
    <w:rsid w:val="00C93B34"/>
    <w:rsid w:val="00C94A7E"/>
    <w:rsid w:val="00C94D01"/>
    <w:rsid w:val="00C95F08"/>
    <w:rsid w:val="00C97A7D"/>
    <w:rsid w:val="00CA238E"/>
    <w:rsid w:val="00CA750B"/>
    <w:rsid w:val="00CB1B9D"/>
    <w:rsid w:val="00CB3996"/>
    <w:rsid w:val="00CB40EB"/>
    <w:rsid w:val="00CB49ED"/>
    <w:rsid w:val="00CB5A9A"/>
    <w:rsid w:val="00CC0F61"/>
    <w:rsid w:val="00CC3789"/>
    <w:rsid w:val="00CC3A03"/>
    <w:rsid w:val="00CD1B19"/>
    <w:rsid w:val="00CD24CD"/>
    <w:rsid w:val="00CD5C87"/>
    <w:rsid w:val="00CD7865"/>
    <w:rsid w:val="00CD7EC1"/>
    <w:rsid w:val="00CE0469"/>
    <w:rsid w:val="00CE066E"/>
    <w:rsid w:val="00CE0920"/>
    <w:rsid w:val="00CE1092"/>
    <w:rsid w:val="00CE1863"/>
    <w:rsid w:val="00CE39C0"/>
    <w:rsid w:val="00CE39CA"/>
    <w:rsid w:val="00CE6B0D"/>
    <w:rsid w:val="00CE6D04"/>
    <w:rsid w:val="00CF12C7"/>
    <w:rsid w:val="00CF2792"/>
    <w:rsid w:val="00CF5356"/>
    <w:rsid w:val="00CF5516"/>
    <w:rsid w:val="00CF613E"/>
    <w:rsid w:val="00CF7720"/>
    <w:rsid w:val="00D00BB1"/>
    <w:rsid w:val="00D00C17"/>
    <w:rsid w:val="00D00CF0"/>
    <w:rsid w:val="00D01BA7"/>
    <w:rsid w:val="00D047CD"/>
    <w:rsid w:val="00D10A13"/>
    <w:rsid w:val="00D11456"/>
    <w:rsid w:val="00D14621"/>
    <w:rsid w:val="00D1563B"/>
    <w:rsid w:val="00D16179"/>
    <w:rsid w:val="00D17816"/>
    <w:rsid w:val="00D206EE"/>
    <w:rsid w:val="00D2350E"/>
    <w:rsid w:val="00D23C34"/>
    <w:rsid w:val="00D250B1"/>
    <w:rsid w:val="00D33534"/>
    <w:rsid w:val="00D339B2"/>
    <w:rsid w:val="00D366D3"/>
    <w:rsid w:val="00D368CD"/>
    <w:rsid w:val="00D36DB1"/>
    <w:rsid w:val="00D37319"/>
    <w:rsid w:val="00D37A10"/>
    <w:rsid w:val="00D42187"/>
    <w:rsid w:val="00D42EF4"/>
    <w:rsid w:val="00D51CD4"/>
    <w:rsid w:val="00D52876"/>
    <w:rsid w:val="00D52F83"/>
    <w:rsid w:val="00D61715"/>
    <w:rsid w:val="00D66A35"/>
    <w:rsid w:val="00D67396"/>
    <w:rsid w:val="00D71E97"/>
    <w:rsid w:val="00D7332E"/>
    <w:rsid w:val="00D74D69"/>
    <w:rsid w:val="00D76C51"/>
    <w:rsid w:val="00D8335B"/>
    <w:rsid w:val="00D83E54"/>
    <w:rsid w:val="00D8592E"/>
    <w:rsid w:val="00D867C2"/>
    <w:rsid w:val="00D86E16"/>
    <w:rsid w:val="00D8764D"/>
    <w:rsid w:val="00D90025"/>
    <w:rsid w:val="00D90F93"/>
    <w:rsid w:val="00D91499"/>
    <w:rsid w:val="00D93ADA"/>
    <w:rsid w:val="00D95884"/>
    <w:rsid w:val="00D95CB3"/>
    <w:rsid w:val="00D96E3A"/>
    <w:rsid w:val="00D97967"/>
    <w:rsid w:val="00DA445B"/>
    <w:rsid w:val="00DA45D9"/>
    <w:rsid w:val="00DA48A7"/>
    <w:rsid w:val="00DA565D"/>
    <w:rsid w:val="00DA67AF"/>
    <w:rsid w:val="00DB21D9"/>
    <w:rsid w:val="00DB55D2"/>
    <w:rsid w:val="00DB60EF"/>
    <w:rsid w:val="00DC04EE"/>
    <w:rsid w:val="00DC0B96"/>
    <w:rsid w:val="00DC0C9A"/>
    <w:rsid w:val="00DC193D"/>
    <w:rsid w:val="00DC29F2"/>
    <w:rsid w:val="00DC323D"/>
    <w:rsid w:val="00DC3D5A"/>
    <w:rsid w:val="00DC4D50"/>
    <w:rsid w:val="00DC60C9"/>
    <w:rsid w:val="00DC7D3B"/>
    <w:rsid w:val="00DD06E4"/>
    <w:rsid w:val="00DD4C09"/>
    <w:rsid w:val="00DE3423"/>
    <w:rsid w:val="00DE360D"/>
    <w:rsid w:val="00DE4301"/>
    <w:rsid w:val="00DE49F8"/>
    <w:rsid w:val="00DE5C3E"/>
    <w:rsid w:val="00DE6887"/>
    <w:rsid w:val="00DE6B0B"/>
    <w:rsid w:val="00DE7B25"/>
    <w:rsid w:val="00DF08D0"/>
    <w:rsid w:val="00DF0E64"/>
    <w:rsid w:val="00DF2146"/>
    <w:rsid w:val="00DF2225"/>
    <w:rsid w:val="00DF3955"/>
    <w:rsid w:val="00DF4759"/>
    <w:rsid w:val="00DF6F54"/>
    <w:rsid w:val="00E0188B"/>
    <w:rsid w:val="00E01A9A"/>
    <w:rsid w:val="00E01F36"/>
    <w:rsid w:val="00E0406C"/>
    <w:rsid w:val="00E05513"/>
    <w:rsid w:val="00E062F1"/>
    <w:rsid w:val="00E0645E"/>
    <w:rsid w:val="00E074B8"/>
    <w:rsid w:val="00E11025"/>
    <w:rsid w:val="00E12B01"/>
    <w:rsid w:val="00E130E1"/>
    <w:rsid w:val="00E14527"/>
    <w:rsid w:val="00E15828"/>
    <w:rsid w:val="00E16BCA"/>
    <w:rsid w:val="00E16F2A"/>
    <w:rsid w:val="00E17584"/>
    <w:rsid w:val="00E17F89"/>
    <w:rsid w:val="00E2269E"/>
    <w:rsid w:val="00E2567B"/>
    <w:rsid w:val="00E2610C"/>
    <w:rsid w:val="00E26CEA"/>
    <w:rsid w:val="00E31C10"/>
    <w:rsid w:val="00E320CC"/>
    <w:rsid w:val="00E32842"/>
    <w:rsid w:val="00E335F9"/>
    <w:rsid w:val="00E33B89"/>
    <w:rsid w:val="00E368EF"/>
    <w:rsid w:val="00E37771"/>
    <w:rsid w:val="00E40631"/>
    <w:rsid w:val="00E454D7"/>
    <w:rsid w:val="00E45B08"/>
    <w:rsid w:val="00E45C8C"/>
    <w:rsid w:val="00E502AB"/>
    <w:rsid w:val="00E50654"/>
    <w:rsid w:val="00E51E8E"/>
    <w:rsid w:val="00E520D5"/>
    <w:rsid w:val="00E523DC"/>
    <w:rsid w:val="00E52403"/>
    <w:rsid w:val="00E52F9C"/>
    <w:rsid w:val="00E5358A"/>
    <w:rsid w:val="00E53591"/>
    <w:rsid w:val="00E537AA"/>
    <w:rsid w:val="00E61CC8"/>
    <w:rsid w:val="00E70C15"/>
    <w:rsid w:val="00E82D10"/>
    <w:rsid w:val="00E83835"/>
    <w:rsid w:val="00E83C24"/>
    <w:rsid w:val="00E84096"/>
    <w:rsid w:val="00E86537"/>
    <w:rsid w:val="00E902FB"/>
    <w:rsid w:val="00E910E4"/>
    <w:rsid w:val="00E916D2"/>
    <w:rsid w:val="00E91F58"/>
    <w:rsid w:val="00E925DB"/>
    <w:rsid w:val="00E96FF0"/>
    <w:rsid w:val="00E971C4"/>
    <w:rsid w:val="00EA32E4"/>
    <w:rsid w:val="00EA35CB"/>
    <w:rsid w:val="00EA46E7"/>
    <w:rsid w:val="00EA5F7C"/>
    <w:rsid w:val="00EA7D77"/>
    <w:rsid w:val="00EB29D3"/>
    <w:rsid w:val="00EB7284"/>
    <w:rsid w:val="00EC005F"/>
    <w:rsid w:val="00EC1520"/>
    <w:rsid w:val="00EC27F2"/>
    <w:rsid w:val="00EC4739"/>
    <w:rsid w:val="00EC4755"/>
    <w:rsid w:val="00EC47CE"/>
    <w:rsid w:val="00EC7DE6"/>
    <w:rsid w:val="00ED0F09"/>
    <w:rsid w:val="00ED43F5"/>
    <w:rsid w:val="00ED46B2"/>
    <w:rsid w:val="00ED70D2"/>
    <w:rsid w:val="00ED75D4"/>
    <w:rsid w:val="00EE0036"/>
    <w:rsid w:val="00EE072A"/>
    <w:rsid w:val="00EE134F"/>
    <w:rsid w:val="00EE3CE1"/>
    <w:rsid w:val="00EE70F1"/>
    <w:rsid w:val="00EE78CC"/>
    <w:rsid w:val="00EF35DA"/>
    <w:rsid w:val="00EF40FB"/>
    <w:rsid w:val="00EF42B9"/>
    <w:rsid w:val="00EF4928"/>
    <w:rsid w:val="00EF4D7E"/>
    <w:rsid w:val="00EF5B50"/>
    <w:rsid w:val="00EF7E11"/>
    <w:rsid w:val="00F02508"/>
    <w:rsid w:val="00F100B5"/>
    <w:rsid w:val="00F11537"/>
    <w:rsid w:val="00F122A8"/>
    <w:rsid w:val="00F12D03"/>
    <w:rsid w:val="00F14147"/>
    <w:rsid w:val="00F14491"/>
    <w:rsid w:val="00F20842"/>
    <w:rsid w:val="00F21776"/>
    <w:rsid w:val="00F220C9"/>
    <w:rsid w:val="00F242D1"/>
    <w:rsid w:val="00F259B3"/>
    <w:rsid w:val="00F31086"/>
    <w:rsid w:val="00F3137C"/>
    <w:rsid w:val="00F3258C"/>
    <w:rsid w:val="00F35F6D"/>
    <w:rsid w:val="00F36273"/>
    <w:rsid w:val="00F37A26"/>
    <w:rsid w:val="00F37BFB"/>
    <w:rsid w:val="00F41453"/>
    <w:rsid w:val="00F41B6F"/>
    <w:rsid w:val="00F442F1"/>
    <w:rsid w:val="00F4560E"/>
    <w:rsid w:val="00F52389"/>
    <w:rsid w:val="00F53177"/>
    <w:rsid w:val="00F5428C"/>
    <w:rsid w:val="00F54494"/>
    <w:rsid w:val="00F5513D"/>
    <w:rsid w:val="00F55929"/>
    <w:rsid w:val="00F60789"/>
    <w:rsid w:val="00F6108F"/>
    <w:rsid w:val="00F64117"/>
    <w:rsid w:val="00F649A0"/>
    <w:rsid w:val="00F66663"/>
    <w:rsid w:val="00F66788"/>
    <w:rsid w:val="00F72CC6"/>
    <w:rsid w:val="00F72D0D"/>
    <w:rsid w:val="00F73246"/>
    <w:rsid w:val="00F7343F"/>
    <w:rsid w:val="00F7367C"/>
    <w:rsid w:val="00F73C5F"/>
    <w:rsid w:val="00F74D5A"/>
    <w:rsid w:val="00F7764E"/>
    <w:rsid w:val="00F77EC9"/>
    <w:rsid w:val="00F811FD"/>
    <w:rsid w:val="00F83591"/>
    <w:rsid w:val="00F83A87"/>
    <w:rsid w:val="00F90B24"/>
    <w:rsid w:val="00F91248"/>
    <w:rsid w:val="00F92C4A"/>
    <w:rsid w:val="00F93270"/>
    <w:rsid w:val="00F973ED"/>
    <w:rsid w:val="00F97F24"/>
    <w:rsid w:val="00FA1E6D"/>
    <w:rsid w:val="00FA20F4"/>
    <w:rsid w:val="00FA3463"/>
    <w:rsid w:val="00FA4E4A"/>
    <w:rsid w:val="00FA6B6D"/>
    <w:rsid w:val="00FA749F"/>
    <w:rsid w:val="00FA75C5"/>
    <w:rsid w:val="00FA7B5F"/>
    <w:rsid w:val="00FB2E82"/>
    <w:rsid w:val="00FB59A7"/>
    <w:rsid w:val="00FB7CE4"/>
    <w:rsid w:val="00FC181E"/>
    <w:rsid w:val="00FC1ED4"/>
    <w:rsid w:val="00FC2401"/>
    <w:rsid w:val="00FC7E6F"/>
    <w:rsid w:val="00FD09FF"/>
    <w:rsid w:val="00FD0B26"/>
    <w:rsid w:val="00FD0ED0"/>
    <w:rsid w:val="00FD1021"/>
    <w:rsid w:val="00FD1B44"/>
    <w:rsid w:val="00FD4D2E"/>
    <w:rsid w:val="00FD534E"/>
    <w:rsid w:val="00FD6EFB"/>
    <w:rsid w:val="00FE0526"/>
    <w:rsid w:val="00FE0C7E"/>
    <w:rsid w:val="00FE206E"/>
    <w:rsid w:val="00FE30B3"/>
    <w:rsid w:val="00FE4BAA"/>
    <w:rsid w:val="00FE5736"/>
    <w:rsid w:val="00FF1FA1"/>
    <w:rsid w:val="00FF501E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rmal (Web)"/>
    <w:lsdException w:unhideWhenUsed="true" w:semiHidden="true" w:uiPriority="99" w:name="Placeholder Text"/>
    <w:lsdException w:qFormat="true" w:uiPriority="1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EF35DA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true" w:styleId="ColorfulList-Accent11" w:type="paragraph">
    <w:name w:val="Colorful List - Accent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true" w:styleId="MediumGrid21" w:type="paragraph">
    <w:name w:val="Medium Grid 21"/>
    <w:uiPriority w:val="1"/>
    <w:qFormat/>
    <w:rsid w:val="00D368CD"/>
    <w:rPr>
      <w:rFonts w:eastAsia="Calibri" w:hAnsi="Calibri" w:ascii="Calibri"/>
      <w:sz w:val="22"/>
      <w:szCs w:val="22"/>
      <w:lang w:eastAsia="en-US"/>
    </w:rPr>
  </w:style>
  <w:style w:customStyle="true" w:styleId="msolistparagraph0" w:type="paragraph">
    <w:name w:val="msolistparagraph"/>
    <w:basedOn w:val="Normal"/>
    <w:rsid w:val="004C37B5"/>
    <w:pPr>
      <w:ind w:left="720"/>
    </w:pPr>
    <w:rPr>
      <w:rFonts w:hAnsi="Calibri" w:ascii="Calibri"/>
      <w:sz w:val="22"/>
      <w:szCs w:val="22"/>
      <w:lang w:eastAsia="hr-HR"/>
    </w:rPr>
  </w:style>
  <w:style w:customStyle="true" w:styleId="ColorfulList-Accent12" w:type="paragraph">
    <w:name w:val="Colorful List - Accent 12"/>
    <w:basedOn w:val="Normal"/>
    <w:uiPriority w:val="72"/>
    <w:qFormat/>
    <w:rsid w:val="007E7FF6"/>
    <w:pPr>
      <w:ind w:left="708"/>
    </w:pPr>
  </w:style>
  <w:style w:customStyle="true" w:styleId="NoSpacing2" w:type="paragraph">
    <w:name w:val="No Spacing2"/>
    <w:uiPriority w:val="1"/>
    <w:qFormat/>
    <w:rsid w:val="008031FD"/>
    <w:rPr>
      <w:rFonts w:eastAsia="Calibri" w:hAnsi="Calibri" w:ascii="Calibri"/>
      <w:sz w:val="22"/>
      <w:szCs w:val="22"/>
      <w:lang w:eastAsia="en-US"/>
    </w:rPr>
  </w:style>
  <w:style w:customStyle="true" w:styleId="MediumGrid22" w:type="paragraph">
    <w:name w:val="Medium Grid 22"/>
    <w:uiPriority w:val="1"/>
    <w:qFormat/>
    <w:rsid w:val="00EE3CE1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7C4577"/>
    <w:rPr>
      <w:rFonts w:eastAsia="Calibri" w:hAnsi="Calibri" w:ascii="Calibri"/>
      <w:sz w:val="22"/>
      <w:szCs w:val="22"/>
      <w:lang w:eastAsia="en-US"/>
    </w:rPr>
  </w:style>
  <w:style w:customStyle="true" w:styleId="Default" w:type="paragraph">
    <w:name w:val="Default"/>
    <w:rsid w:val="00D37319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customStyle="true" w:styleId="blokiranistaknuto" w:type="character">
    <w:name w:val="blokiranistaknuto"/>
    <w:rsid w:val="00CF613E"/>
    <w:rPr>
      <w:b/>
      <w:bCs/>
      <w:caps/>
      <w:sz w:val="17"/>
      <w:szCs w:val="17"/>
    </w:rPr>
  </w:style>
  <w:style w:styleId="Bezproreda" w:type="paragraph">
    <w:name w:val="No Spacing"/>
    <w:uiPriority w:val="1"/>
    <w:qFormat/>
    <w:rsid w:val="003A2181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72"/>
    <w:qFormat/>
    <w:rsid w:val="00637787"/>
    <w:pPr>
      <w:ind w:left="708"/>
    </w:pPr>
  </w:style>
  <w:style w:styleId="StandardWeb" w:type="paragraph">
    <w:name w:val="Normal (Web)"/>
    <w:basedOn w:val="Normal"/>
    <w:uiPriority w:val="99"/>
    <w:unhideWhenUsed/>
    <w:rsid w:val="00D250B1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uiPriority w:val="22"/>
    <w:qFormat/>
    <w:rsid w:val="00D250B1"/>
    <w:rPr>
      <w:b/>
      <w:bCs/>
    </w:rPr>
  </w:style>
  <w:style w:styleId="Tekstfusnote" w:type="paragraph">
    <w:name w:val="footnote text"/>
    <w:basedOn w:val="Normal"/>
    <w:link w:val="TekstfusnoteChar"/>
    <w:uiPriority w:val="99"/>
    <w:rsid w:val="001151A0"/>
    <w:pPr>
      <w:spacing w:after="80"/>
    </w:pPr>
    <w:rPr>
      <w:rFonts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151A0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151A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unhideWhenUsed/>
    <w:rsid w:val="00024E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E4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E43"/>
    <w:rPr>
      <w:rFonts w:cs="Calibri" w:hAnsi="Calibri" w:ascii="Calibri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E43"/>
    <w:rPr>
      <w:rFonts w:cs="Calibri" w:hAnsi="Calibri" w:ascii="Calibri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E43"/>
    <w:rPr>
      <w:rFonts w:cs="Calibri" w:hAnsi="Calibri" w:ascii="Calibri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 w:uiPriority="22"/>
    <w:lsdException w:name="Emphasis" w:qFormat="1"/>
    <w:lsdException w:name="Normal (Web)" w:uiPriority="99"/>
    <w:lsdException w:name="Placeholder Text" w:semiHidden="1" w:uiPriority="99" w:unhideWhenUsed="1"/>
    <w:lsdException w:name="No Spacing" w:qFormat="1" w:uiPriority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EF35DA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1" w:styleId="ColorfulList-Accent11" w:type="paragraph">
    <w:name w:val="Colorful List - Accent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customStyle="1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1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1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1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1" w:styleId="MediumGrid21" w:type="paragraph">
    <w:name w:val="Medium Grid 2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customStyle="1" w:styleId="ColorfulList-Accent12" w:type="paragraph">
    <w:name w:val="Colorful List - Accent 12"/>
    <w:basedOn w:val="Normal"/>
    <w:uiPriority w:val="72"/>
    <w:qFormat/>
    <w:rsid w:val="007E7FF6"/>
    <w:pPr>
      <w:ind w:left="708"/>
    </w:pPr>
  </w:style>
  <w:style w:customStyle="1" w:styleId="NoSpacing2" w:type="paragraph">
    <w:name w:val="No Spacing2"/>
    <w:uiPriority w:val="1"/>
    <w:qFormat/>
    <w:rsid w:val="008031FD"/>
    <w:rPr>
      <w:rFonts w:ascii="Calibri" w:eastAsia="Calibri" w:hAnsi="Calibri"/>
      <w:sz w:val="22"/>
      <w:szCs w:val="22"/>
      <w:lang w:eastAsia="en-US"/>
    </w:rPr>
  </w:style>
  <w:style w:customStyle="1" w:styleId="MediumGrid22" w:type="paragraph">
    <w:name w:val="Medium Grid 22"/>
    <w:uiPriority w:val="1"/>
    <w:qFormat/>
    <w:rsid w:val="00EE3CE1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7C4577"/>
    <w:rPr>
      <w:rFonts w:ascii="Calibri" w:eastAsia="Calibri" w:hAnsi="Calibri"/>
      <w:sz w:val="22"/>
      <w:szCs w:val="22"/>
      <w:lang w:eastAsia="en-US"/>
    </w:rPr>
  </w:style>
  <w:style w:customStyle="1" w:styleId="Default" w:type="paragraph">
    <w:name w:val="Default"/>
    <w:rsid w:val="00D37319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customStyle="1" w:styleId="blokiranistaknuto" w:type="character">
    <w:name w:val="blokiranistaknuto"/>
    <w:rsid w:val="00CF613E"/>
    <w:rPr>
      <w:b/>
      <w:bCs/>
      <w:caps/>
      <w:sz w:val="17"/>
      <w:szCs w:val="17"/>
    </w:rPr>
  </w:style>
  <w:style w:styleId="Bezproreda" w:type="paragraph">
    <w:name w:val="No Spacing"/>
    <w:uiPriority w:val="1"/>
    <w:qFormat/>
    <w:rsid w:val="003A2181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72"/>
    <w:qFormat/>
    <w:rsid w:val="00637787"/>
    <w:pPr>
      <w:ind w:left="708"/>
    </w:pPr>
  </w:style>
  <w:style w:styleId="StandardWeb" w:type="paragraph">
    <w:name w:val="Normal (Web)"/>
    <w:basedOn w:val="Normal"/>
    <w:uiPriority w:val="99"/>
    <w:unhideWhenUsed/>
    <w:rsid w:val="00D250B1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uiPriority w:val="22"/>
    <w:qFormat/>
    <w:rsid w:val="00D250B1"/>
    <w:rPr>
      <w:b/>
      <w:bCs/>
    </w:rPr>
  </w:style>
  <w:style w:styleId="Tekstfusnote" w:type="paragraph">
    <w:name w:val="footnote text"/>
    <w:basedOn w:val="Normal"/>
    <w:link w:val="TekstfusnoteChar"/>
    <w:uiPriority w:val="99"/>
    <w:rsid w:val="001151A0"/>
    <w:pPr>
      <w:spacing w:after="80"/>
    </w:pPr>
    <w:rPr>
      <w:rFonts w:ascii="Calibri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151A0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151A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unhideWhenUsed/>
    <w:rsid w:val="00024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E4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E43"/>
    <w:rPr>
      <w:rFonts w:ascii="Calibri" w:cs="Calibri" w:hAnsi="Calibri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E43"/>
    <w:rPr>
      <w:rFonts w:ascii="Calibri" w:cs="Calibri" w:hAnsi="Calibri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E43"/>
    <w:rPr>
      <w:rFonts w:ascii="Calibri" w:cs="Calibri" w:hAnsi="Calibri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3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11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8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7820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4756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8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2110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0799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3987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58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336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294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8071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0379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41022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33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503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5721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14940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34733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979076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5926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6365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056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625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2811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64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9623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93348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131119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51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1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981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79261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09261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9103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7764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2426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857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62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91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3210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0164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2" w:sz="12" w:color="FFFFCC" w:val="single"/>
                                                <w:left w:space="2" w:sz="12" w:color="FFFFCC" w:val="single"/>
                                                <w:bottom w:space="2" w:sz="12" w:color="FFFFCC" w:val="single"/>
                                                <w:right w:space="0" w:sz="12" w:color="FFFFCC" w:val="single"/>
                                              </w:divBdr>
                                              <w:divsChild>
                                                <w:div w:id="621501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37320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304966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55460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584607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461918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634366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862091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924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1135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391262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space="0" w:sz="2" w:color="EFEFEF" w:val="single"/>
                                                                                            <w:left w:space="0" w:sz="6" w:color="EFEFEF" w:val="single"/>
                                                                                            <w:bottom w:space="0" w:sz="6" w:color="E2E2E2" w:val="single"/>
                                                                                            <w:right w:space="0" w:sz="6" w:color="EFEFEF" w:val="singl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00464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70978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space="0" w:sz="0" w:color="auto" w:val="none"/>
                                                                                                    <w:left w:space="0" w:sz="0" w:color="auto" w:val="none"/>
                                                                                                    <w:bottom w:space="0" w:sz="0" w:color="auto" w:val="none"/>
                                                                                                    <w:right w:space="0" w:sz="0" w:color="auto" w:val="none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807621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space="0" w:sz="0" w:color="auto" w:val="none"/>
                                                                                                        <w:left w:space="0" w:sz="0" w:color="auto" w:val="none"/>
                                                                                                        <w:bottom w:space="0" w:sz="0" w:color="auto" w:val="none"/>
                                                                                                        <w:right w:space="0" w:sz="0" w:color="auto" w:val="none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948563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space="0" w:sz="0" w:color="auto" w:val="none"/>
                                                                                                            <w:left w:space="0" w:sz="0" w:color="auto" w:val="none"/>
                                                                                                            <w:bottom w:space="0" w:sz="0" w:color="auto" w:val="none"/>
                                                                                                            <w:right w:space="0" w:sz="0" w:color="auto" w:val="none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916177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075790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4" w:sz="2" w:color="D8D8D8" w:val="single"/>
                                                                                                                    <w:left w:space="0" w:sz="2" w:color="D8D8D8" w:val="single"/>
                                                                                                                    <w:bottom w:space="4" w:sz="2" w:color="D8D8D8" w:val="single"/>
                                                                                                                    <w:right w:space="0" w:sz="2" w:color="D8D8D8" w:val="single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354915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1825975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space="0" w:sz="6" w:color="auto" w:val="single"/>
                                                                                                                            <w:left w:space="0" w:sz="6" w:color="auto" w:val="single"/>
                                                                                                                            <w:bottom w:space="0" w:sz="6" w:color="auto" w:val="single"/>
                                                                                                                            <w:right w:space="0" w:sz="6" w:color="auto" w:val="single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5620755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14074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265257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7599054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8622876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599271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784282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752881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9517978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698955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1884898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940708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651047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481935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5646152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8313890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249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24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2717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694476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25712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445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9595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90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43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8780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3507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55314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63309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439949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7785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18872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14961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53527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4419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4256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623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561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1952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75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76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171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46352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8078541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396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784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3136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66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0629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09837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5840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186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99936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305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11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2561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2083603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85818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6222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6886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5850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137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9126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4302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5625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4602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1431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01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70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01090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5755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80689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0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911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316992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854227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82203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89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6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01267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6809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104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90471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836039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1211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799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20251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663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3004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954045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442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9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01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1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60248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481004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570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69421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11702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093D66-1418-48BB-98F9-DD882DBAD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20</properties:Pages>
  <properties:Words>3223</properties:Words>
  <properties:Characters>20896</properties:Characters>
  <properties:Lines>1060</properties:Lines>
  <properties:Paragraphs>364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24062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2019-01-21T12:03:00Z</dcterms:created>
  <dc:creator>Korisnik</dc:creator>
  <cp:lastModifiedBy>Matea Bizjak</cp:lastModifiedBy>
  <cp:lastPrinted>2019-01-17T10:24:00Z</cp:lastPrinted>
  <dcterms:modified xmlns:xsi="http://www.w3.org/2001/XMLSchema-instance" xsi:type="dcterms:W3CDTF">2019-01-21T12:04:00Z</dcterms:modified>
  <cp:revision>4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St-6510/2016-22 / Podnesak - Izvješće o financijsko-gospodarskom stanju dužnika (izvješće za ispitno i izvještajno ročište 20022019.docx)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20</vt:i4>
  </prop:property>
</prop:Properties>
</file>