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2ff6" w14:paraId="4882ff6" w:rsidRDefault="006012E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12EF" w:rsidP="006012EF" w:rsidR="00AE649C">
      <w:pPr>
        <w:pStyle w:val="Bezproreda"/>
      </w:pPr>
      <w:r>
        <w:t xml:space="preserve">     Republika Hrvatska</w:t>
      </w:r>
    </w:p>
    <w:p w:rsidRDefault="006012EF" w:rsidP="006012EF" w:rsidR="006012EF">
      <w:pPr>
        <w:pStyle w:val="Bezproreda"/>
      </w:pPr>
      <w:r>
        <w:t>Trgovački sud u Bjelovaru</w:t>
      </w:r>
    </w:p>
    <w:p w:rsidRDefault="006012EF" w:rsidP="006012EF" w:rsidR="006012EF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012EF" w:rsidP="006012EF" w:rsidR="006012EF">
      <w:pPr>
        <w:pStyle w:val="Bezproreda"/>
        <w:ind w:firstLine="708" w:left="4956"/>
      </w:pPr>
      <w:r>
        <w:t>Poslovni broj:  1 St-311/2017-3</w:t>
      </w:r>
    </w:p>
    <w:p w:rsidRDefault="006012EF" w:rsidP="006012EF" w:rsidR="006012EF">
      <w:pPr>
        <w:pStyle w:val="Bezproreda"/>
        <w:rPr>
          <w:b/>
        </w:rPr>
      </w:pPr>
    </w:p>
    <w:p w:rsidRDefault="006012EF" w:rsidP="006012EF" w:rsidR="006012EF">
      <w:pPr>
        <w:pStyle w:val="Bezproreda"/>
        <w:rPr>
          <w:b/>
        </w:rPr>
      </w:pPr>
    </w:p>
    <w:p w:rsidRDefault="006012EF" w:rsidP="006012EF" w:rsidR="006012EF">
      <w:pPr>
        <w:jc w:val="center"/>
      </w:pPr>
      <w:r>
        <w:t>U   I M E    R E P U B L I K E    H R V A T S K E</w:t>
      </w:r>
    </w:p>
    <w:p w:rsidRDefault="006012EF" w:rsidP="006012EF" w:rsidR="006012EF">
      <w:pPr>
        <w:jc w:val="center"/>
      </w:pPr>
      <w:r>
        <w:t>R J E Š E N J E</w:t>
      </w:r>
    </w:p>
    <w:p w:rsidRDefault="006012EF" w:rsidP="006012EF" w:rsidR="006012EF">
      <w:pPr>
        <w:rPr>
          <w:b/>
        </w:rPr>
      </w:pPr>
    </w:p>
    <w:p w:rsidRDefault="006012EF" w:rsidP="006012EF" w:rsidR="006012EF">
      <w:pPr>
        <w:ind w:firstLine="851"/>
        <w:jc w:val="both"/>
      </w:pPr>
      <w:r>
        <w:t>Trgovački sud u Bjelovaru, OIB: 07942269267, po  sucu Branki Pleskalt, u stečajnom postupku nad dužnikom  KLESARSTVO KUKEC j.d.o.o. za klesarstvo, graditeljstvo i usluge Malo Gradišće 18, OIB: 19758498015,  23.  listopada  2017.</w:t>
      </w:r>
      <w:bookmarkStart w:name="_GoBack" w:id="0"/>
      <w:bookmarkEnd w:id="0"/>
    </w:p>
    <w:p w:rsidRDefault="006012EF" w:rsidP="006012EF" w:rsidR="006012EF">
      <w:pPr>
        <w:jc w:val="center"/>
      </w:pPr>
      <w:r>
        <w:t>r i j e š i o   j e</w:t>
      </w:r>
    </w:p>
    <w:p w:rsidRDefault="006012EF" w:rsidP="006012EF" w:rsidR="006012EF">
      <w:pPr>
        <w:ind w:firstLine="851"/>
        <w:jc w:val="both"/>
      </w:pPr>
      <w:r>
        <w:t>1. Otvara se stečajni postupak nad dužnikom  KLESARSTVO KUKEC j.d.o.o. za klesarstvo, graditeljstvo i usluge Malo Gradišće 18, OIB: 19758498015.</w:t>
      </w:r>
    </w:p>
    <w:p w:rsidRDefault="006012EF" w:rsidP="006012EF" w:rsidR="006012EF">
      <w:pPr>
        <w:ind w:firstLine="851"/>
        <w:jc w:val="both"/>
      </w:pPr>
      <w:r>
        <w:t xml:space="preserve">2. Za stečajnog upravitelja imenuje se Vlado Šokac Belišće, </w:t>
      </w:r>
      <w:proofErr w:type="spellStart"/>
      <w:r>
        <w:t>Bistrinci</w:t>
      </w:r>
      <w:proofErr w:type="spellEnd"/>
      <w:r>
        <w:t>, Fiskulturna 12, OIB: 95457319937.</w:t>
      </w:r>
    </w:p>
    <w:p w:rsidRDefault="006012EF" w:rsidP="006012EF" w:rsidR="006012EF">
      <w:pPr>
        <w:ind w:firstLine="851"/>
        <w:jc w:val="both"/>
      </w:pPr>
      <w:r>
        <w:t>3. Zaključuje se stečajni postupak nad dužnikom  KLESARSTVO KUKEC j.d.o.o. za klesarstvo, graditeljstvo i usluge Malo Gradišće 18, OIB: 19758498015.</w:t>
      </w:r>
    </w:p>
    <w:p w:rsidRDefault="006012EF" w:rsidP="006012EF" w:rsidR="006012EF">
      <w:pPr>
        <w:ind w:firstLine="851"/>
        <w:jc w:val="both"/>
      </w:pPr>
      <w:r>
        <w:t>4. Stečajni postupak je otvoren i zaključen s danom 23.  listopada  2017. godine u 14,00 sati, kada je ovo rješenje objavljeno na e-oglasnoj ploči ovoga suda.</w:t>
      </w:r>
    </w:p>
    <w:p w:rsidRDefault="006012EF" w:rsidP="006012EF" w:rsidR="006012EF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012EF" w:rsidP="006012EF" w:rsidR="006012EF">
      <w:pPr>
        <w:ind w:firstLine="851"/>
        <w:jc w:val="both"/>
      </w:pPr>
      <w:r>
        <w:t>6. Nakon pravomoćnosti ovoga rješenja stečajni dužnik će se brisati iz sudskog registra.</w:t>
      </w:r>
    </w:p>
    <w:p w:rsidRDefault="006012EF" w:rsidP="006012EF" w:rsidR="006012EF">
      <w:pPr>
        <w:jc w:val="center"/>
      </w:pPr>
      <w:r>
        <w:t>Obrazloženje</w:t>
      </w:r>
    </w:p>
    <w:p w:rsidRDefault="006012EF" w:rsidP="006012EF" w:rsidR="006012EF">
      <w:pPr>
        <w:jc w:val="both"/>
      </w:pPr>
      <w:r>
        <w:tab/>
        <w:t>Rješenjem Trgovačkog suda u Varaždinu poslovni broj: 9 St-422/2016-4 od 17. ožujka 2016. godine pokrenut je postupak radi utvrđivanja pretpostavki za otvaranje stečajnog postupka nad trgovačkim društvom  KLESARSTVO KUKEC j.d.o.o. za klesarstvo, graditeljstvo i usluge Malo Gradišće 18, OIB: 19758498015.</w:t>
      </w:r>
    </w:p>
    <w:p w:rsidRDefault="006012EF" w:rsidP="006012EF" w:rsidR="006012EF">
      <w:pPr>
        <w:jc w:val="both"/>
      </w:pPr>
      <w:r>
        <w:tab/>
        <w:t>Ročište radi izjašnjenja o prijedlogu i rasprave o uvjetima za otvaranje stečajnog postupka sazvano je za dan 5. svibnja 2016. godine.</w:t>
      </w:r>
    </w:p>
    <w:p w:rsidRDefault="006012EF" w:rsidP="006012EF" w:rsidR="006012EF">
      <w:pPr>
        <w:ind w:firstLine="708"/>
        <w:jc w:val="both"/>
      </w:pPr>
      <w:r>
        <w:lastRenderedPageBreak/>
        <w:t>Prijedlogom od 21. ožujka 2016. godine FINA Zagreb, Podružnica Varaždin ostala je kod prijedloga da se nad dužnikom otvori stečajni postupak budući je dužnik  u blokadi od 236 dana u ukupnom iznosu od 30.023,87 kuna.</w:t>
      </w:r>
    </w:p>
    <w:p w:rsidRDefault="006012EF" w:rsidP="006012EF" w:rsidR="006012EF">
      <w:pPr>
        <w:ind w:firstLine="708"/>
        <w:jc w:val="both"/>
      </w:pPr>
      <w:r>
        <w:t>Sukladno odredbi čl. 11. st. 2. Zakona o sudovima  (NN br. 28/13, 33/15, 82/15 i 82/16) i članka 181. i 182. Sudskog poslovnika (NN br. 37/14, 49/14, 8/15, 35/15, 123/15, 35/16, 29/17, 33/17 i 34/17)  predsjednik Visokog trgovačkog suda RH donio je Rješenje poslovni broj: 31 Su-525/17-7 od 23. svibnja 2017. godine kojim je Trgovački sud u Bjelovaru određen kao drugi stvarno nadležni sud za postupanje u navedenom predmetu.</w:t>
      </w:r>
    </w:p>
    <w:p w:rsidRDefault="006012EF" w:rsidP="006012EF" w:rsidR="006012EF">
      <w:pPr>
        <w:jc w:val="both"/>
      </w:pPr>
      <w:r>
        <w:tab/>
        <w:t>Trgovački sud u Bjelovaru  je rješenjem od 24. kolovoza 2017. godine pozvao osobe koje imaju pravni interes za provedbu stečajnog postupka da u roku 15 dana uplate predujam za namirenje troškova prethodnog i otvorenog stečajnog postupka u iznosu 10.000,00 kn. To je rješenje objavljeno na e-oglasnoj ploči suda dana 24. kolovoza 2017. godine i u roku 15 dana od objave nije uplaćen predujam za namirenje troškova prethodnog i otvorenog stečajnog postupka.</w:t>
      </w:r>
    </w:p>
    <w:p w:rsidRDefault="006012EF" w:rsidP="006012EF" w:rsidR="006012EF">
      <w:pPr>
        <w:jc w:val="both"/>
      </w:pPr>
      <w:r>
        <w:tab/>
        <w:t>Stoga je temeljem čl. 132. st. 2. Stečajnog zakona ("Narodne novine" br.  71/15, dalje SZ) riješeno kao u izreci.</w:t>
      </w:r>
    </w:p>
    <w:p w:rsidRDefault="006012EF" w:rsidP="006012EF" w:rsidR="006012EF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6012EF" w:rsidP="006012EF" w:rsidR="006012EF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012EF" w:rsidP="006012EF" w:rsidR="006012EF">
      <w:pPr>
        <w:ind w:firstLine="708"/>
        <w:jc w:val="both"/>
      </w:pPr>
      <w:r>
        <w:t xml:space="preserve">U Bjelovaru 23. listopada  2017.  </w:t>
      </w:r>
    </w:p>
    <w:p w:rsidRDefault="006012EF" w:rsidP="006012EF" w:rsidR="006012EF">
      <w:pPr>
        <w:pStyle w:val="Bezproreda"/>
        <w:jc w:val="center"/>
      </w:pPr>
      <w:r>
        <w:t>S u d a c</w:t>
      </w:r>
    </w:p>
    <w:p w:rsidRDefault="006012EF" w:rsidP="006012EF" w:rsidR="006012EF">
      <w:pPr>
        <w:pStyle w:val="Bezproreda"/>
        <w:jc w:val="center"/>
      </w:pPr>
      <w:r>
        <w:t>Branka Pleskalt v.r.</w:t>
      </w:r>
    </w:p>
    <w:p w:rsidRDefault="006012EF" w:rsidP="006012EF" w:rsidR="006012EF">
      <w:pPr>
        <w:pStyle w:val="Bezproreda"/>
        <w:jc w:val="center"/>
      </w:pPr>
    </w:p>
    <w:p w:rsidRDefault="006012EF" w:rsidP="006012EF" w:rsidR="006012EF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012EF" w:rsidP="006012EF" w:rsidR="006012EF">
      <w:pPr>
        <w:pStyle w:val="Bezproreda"/>
        <w:jc w:val="center"/>
      </w:pPr>
      <w:r>
        <w:t>Vesna Dragišić</w:t>
      </w:r>
    </w:p>
    <w:p w:rsidRDefault="006012EF" w:rsidP="006012EF" w:rsidR="006012EF">
      <w:pPr>
        <w:ind w:firstLine="708"/>
        <w:jc w:val="both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6012EF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92F" w:rsidP="00537B78" w:rsidR="009B692F">
      <w:r>
        <w:separator/>
      </w:r>
    </w:p>
  </w:endnote>
  <w:endnote w:id="0" w:type="continuationSeparator">
    <w:p w:rsidRDefault="009B692F" w:rsidP="00537B78" w:rsidR="009B6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92F" w:rsidP="00537B78" w:rsidR="009B692F">
      <w:r>
        <w:separator/>
      </w:r>
    </w:p>
  </w:footnote>
  <w:footnote w:id="0" w:type="continuationSeparator">
    <w:p w:rsidRDefault="009B692F" w:rsidP="00537B78" w:rsidR="009B6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2E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92F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51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St-311/2017-3</izvorni_sadrzaj>
    <derivirana_varijabla naziv="DomainObject.Oznaka_1">St-311/2017-3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KUKEC jednostavno društvo s ograničenom odgovornošću za klesarstvo, graditeljstvo i usluge</izvorni_sadrzaj>
    <derivirana_varijabla naziv="DomainObject.Predmet.ProtustrankaFormated_1">  KLESARSTVO KUKEC jednostavno društvo s ograničenom odgovornošću za klesarstvo, graditeljstvo i usluge</derivirana_varijabla>
  </DomainObject.Predmet.ProtustrankaFormated>
  <DomainObject.Predmet.ProtustrankaFormatedOIB>
    <izvorni_sadrzaj>  KLESARSTVO KUKEC jednostavno društvo s ograničenom odgovornošću za klesarstvo, graditeljstvo i usluge, OIB 19758498015</izvorni_sadrzaj>
    <derivirana_varijabla naziv="DomainObject.Predmet.ProtustrankaFormatedOIB_1">  KLESARSTVO KUKEC jednostavno društvo s ograničenom odgovornošću za klesarstvo, graditeljstvo i usluge, OIB 19758498015</derivirana_varijabla>
  </DomainObject.Predmet.ProtustrankaFormatedOIB>
  <DomainObject.Predmet.ProtustrankaFormatedWithAdress>
    <izvorni_sadrzaj> KLESARSTVO KUKEC jednostavno društvo s ograničenom odgovornošću za klesarstvo, graditeljstvo i usluge, Malo Gradišće 18, 42208 Malo Gradišće</izvorni_sadrzaj>
    <derivirana_varijabla naziv="DomainObject.Predmet.ProtustrankaFormatedWithAdress_1"> KLESARSTVO KUKEC jednostavno društvo s ograničenom odgovornošću za klesarstvo, graditeljstvo i usluge, Malo Gradišće 18, 42208 Malo Gradišće</derivirana_varijabla>
  </DomainObject.Predmet.ProtustrankaFormatedWithAdress>
  <DomainObject.Predmet.ProtustrankaFormatedWithAdressOIB>
    <izvorni_sadrzaj> KLESARSTVO KUKEC jednostavno društvo s ograničenom odgovornošću za klesarstvo, graditeljstvo i usluge, OIB 19758498015, Malo Gradišće 18, 42208 Malo Gradišće</izvorni_sadrzaj>
    <derivirana_varijabla naziv="DomainObject.Predmet.ProtustrankaFormatedWithAdressOIB_1"> KLESARSTVO KUKEC jednostavno društvo s ograničenom odgovornošću za klesarstvo, graditeljstvo i usluge, OIB 19758498015, Malo Gradišće 18, 42208 Malo Gradišće</derivirana_varijabla>
  </DomainObject.Predmet.ProtustrankaFormatedWithAdressOIB>
  <DomainObject.Predmet.ProtustrankaWithAdress>
    <izvorni_sadrzaj>KLESARSTVO KUKEC jednostavno društvo s ograničenom odgovornošću za klesarstvo, graditeljstvo i usluge Malo Gradišće 18, 42208 Malo Gradišće</izvorni_sadrzaj>
    <derivirana_varijabla naziv="DomainObject.Predmet.ProtustrankaWithAdress_1">KLESARSTVO KUKEC jednostavno društvo s ograničenom odgovornošću za klesarstvo, graditeljstvo i usluge Malo Gradišće 18, 42208 Malo Gradišće</derivirana_varijabla>
  </DomainObject.Predmet.ProtustrankaWithAdress>
  <DomainObject.Predmet.ProtustrankaWith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WithAdressOIB_1">KLESARSTVO KUKEC jednostavno društvo s ograničenom odgovornošću za klesarstvo, graditeljstvo i usluge, OIB 19758498015, Malo Gradišće 18, 42208 Malo Gradišće</derivirana_varijabla>
  </DomainObject.Predmet.ProtustrankaWithAdressOIB>
  <DomainObject.Predmet.ProtustrankaNazivFormated>
    <izvorni_sadrzaj>KLESARSTVO KUKEC jednostavno društvo s ograničenom odgovornošću za klesarstvo, graditeljstvo i usluge</izvorni_sadrzaj>
    <derivirana_varijabla naziv="DomainObject.Predmet.ProtustrankaNazivFormated_1">KLESARSTVO KUKEC jednostavno društvo s ograničenom odgovornošću za klesarstvo, graditeljstvo i usluge</derivirana_varijabla>
  </DomainObject.Predmet.ProtustrankaNazivFormated>
  <DomainObject.Predmet.ProtustrankaNazivFormatedOIB>
    <izvorni_sadrzaj>KLESARSTVO KUKEC jednostavno društvo s ograničenom odgovornošću za klesarstvo, graditeljstvo i usluge, OIB 19758498015</izvorni_sadrzaj>
    <derivirana_varijabla naziv="DomainObject.Predmet.ProtustrankaNazivFormatedOIB_1">KLESARSTVO KUKEC jednostavno društvo s ograničenom odgovornošću za klesarstvo, graditeljstvo i usluge, OIB 19758498015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KLESARSTVO KUKEC jednostavno društvo s ograničenom odgovornošću za klesarstvo, graditeljstvo i usluge</item>
    </izvorni_sadrzaj>
    <derivirana_varijabla naziv="DomainObject.Predmet.ProtuStrankaListFormated_1">
      <item>KLESARSTVO KUKEC jednostavno društvo s ograničenom odgovornošću za klesarstvo, graditeljstvo i usluge</item>
    </derivirana_varijabla>
  </DomainObject.Predmet.ProtuStrankaListFormated>
  <DomainObject.Predmet.ProtuStrankaListFormatedOIB>
    <izvorni_sadrzaj>
      <item>KLESARSTVO KUKEC jednostavno društvo s ograničenom odgovornošću za klesarstvo, graditeljstvo i usluge, OIB 19758498015</item>
    </izvorni_sadrzaj>
    <derivirana_varijabla naziv="DomainObject.Predmet.ProtuStrankaListFormatedOIB_1">
      <item>KLESARSTVO KUKEC jednostavno društvo s ograničenom odgovornošću za klesarstvo, graditeljstvo i usluge, OIB 19758498015</item>
    </derivirana_varijabla>
  </DomainObject.Predmet.ProtuStrankaListFormatedOIB>
  <DomainObject.Predmet.ProtuStrankaListFormatedWithAdress>
    <izvorni_sadrzaj>
      <item>KLESARSTVO KUKEC jednostavno društvo s ograničenom odgovornošću za klesarstvo, graditeljstvo i usluge, Malo Gradišće 18, 42208 Malo Gradišće</item>
    </izvorni_sadrzaj>
    <derivirana_varijabla naziv="DomainObject.Predmet.ProtuStrankaListFormatedWithAdress_1">
      <item>KLESARSTVO KUKEC jednostavno društvo s ograničenom odgovornošću za klesarstvo, graditeljstvo i usluge, Malo Gradišće 18, 42208 Malo Gradišće</item>
    </derivirana_varijabla>
  </DomainObject.Predmet.ProtuStrankaListFormatedWithAdress>
  <DomainObject.Predmet.ProtuStrankaListFormatedWithAdressOIB>
    <izvorni_sadrzaj>
      <item>KLESARSTVO KUKEC jednostavno društvo s ograničenom odgovornošću za klesarstvo, graditeljstvo i usluge, OIB 19758498015, Malo Gradišće 18, 42208 Malo Gradišće</item>
    </izvorni_sadrzaj>
    <derivirana_varijabla naziv="DomainObject.Predmet.ProtuStrankaListFormatedWithAdressOIB_1">
      <item>KLESARSTVO KUKEC jednostavno društvo s ograničenom odgovornošću za klesarstvo, graditeljstvo i usluge, OIB 19758498015, Malo Gradišće 18, 42208 Malo Gradišće</item>
    </derivirana_varijabla>
  </DomainObject.Predmet.ProtuStrankaListFormatedWithAdressOIB>
  <DomainObject.Predmet.ProtuStrankaListNazivFormated>
    <izvorni_sadrzaj>
      <item>KLESARSTVO KUKEC jednostavno društvo s ograničenom odgovornošću za klesarstvo, graditeljstvo i usluge</item>
    </izvorni_sadrzaj>
    <derivirana_varijabla naziv="DomainObject.Predmet.ProtuStrankaListNazivFormated_1">
      <item>KLESARSTVO KUKEC jednostavno društvo s ograničenom odgovornošću za klesarstvo, graditeljstvo i usluge</item>
    </derivirana_varijabla>
  </DomainObject.Predmet.ProtuStrankaListNazivFormated>
  <DomainObject.Predmet.ProtuStrankaListNazivFormatedOIB>
    <izvorni_sadrzaj>
      <item>KLESARSTVO KUKEC jednostavno društvo s ograničenom odgovornošću za klesarstvo, graditeljstvo i usluge, OIB 19758498015</item>
    </izvorni_sadrzaj>
    <derivirana_varijabla naziv="DomainObject.Predmet.ProtuStrankaListNazivFormatedOIB_1">
      <item>KLESARSTVO KUKEC jednostavno društvo s ograničenom odgovornošću za klesarstvo, graditeljstvo i usluge, OIB 19758498015</item>
    </derivirana_varijabla>
  </DomainObject.Predmet.ProtuStrankaListNazivFormatedOIB>
  <DomainObject.Predmet.OstaliListFormated>
    <izvorni_sadrzaj>
      <item>E-oglasna ploča</item>
      <item>Sudski registar</item>
      <item>Martin Kukec</item>
      <item>Županijsko državno odvjetništvo</item>
    </izvorni_sadrzaj>
    <derivirana_varijabla naziv="DomainObject.Predmet.OstaliListFormated_1">
      <item>E-oglasna ploča</item>
      <item>Sudski registar</item>
      <item>Martin Kukec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Martin Kukec, OIB 37409273128</item>
      <item>Županijsko državno odvjetništvo, OIB 86821435474</item>
    </izvorni_sadrzaj>
    <derivirana_varijabla naziv="DomainObject.Predmet.OstaliListFormatedOIB_1">
      <item>E-oglasna ploča</item>
      <item>Sudski registar</item>
      <item>Martin Kukec, OIB 37409273128</item>
      <item>Županijsko državno odvjetništvo, OIB 86821435474</item>
    </derivirana_varijabla>
  </DomainObject.Predmet.OstaliListFormatedOIB>
  <DomainObject.Predmet.OstaliListFormatedWithAdress>
    <izvorni_sadrzaj>
      <item>E-oglasna ploča</item>
      <item>Sudski registar</item>
      <item>Martin Kukec, Malo Gradišće 18, 42208 Malo Gradišće</item>
      <item>Županijsko državno odvjetništvo</item>
    </izvorni_sadrzaj>
    <derivirana_varijabla naziv="DomainObject.Predmet.OstaliListFormatedWithAdress_1">
      <item>E-oglasna ploča</item>
      <item>Sudski registar</item>
      <item>Martin Kukec, Malo Gradišće 18, 42208 Malo Gradišće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Martin Kukec, OIB 37409273128, Malo Gradišće 18, 42208 Malo Gradišće</item>
      <item>Županijsko državno odvjetništvo, OIB 86821435474</item>
    </izvorni_sadrzaj>
    <derivirana_varijabla naziv="DomainObject.Predmet.OstaliListFormatedWithAdressOIB_1">
      <item>E-oglasna ploča</item>
      <item>Sudski registar</item>
      <item>Martin Kukec, OIB 37409273128, Malo Gradišće 18, 42208 Malo Gradišće</item>
      <item>Županijsko državno odvjetništvo, OIB 86821435474</item>
    </derivirana_varijabla>
  </DomainObject.Predmet.OstaliListFormatedWithAdressOIB>
  <DomainObject.Predmet.OstaliListNazivFormated>
    <izvorni_sadrzaj>
      <item>E-oglasna ploča</item>
      <item>Sudski registar</item>
      <item>Martin Kukec</item>
      <item>Županijsko državno odvjetništvo</item>
    </izvorni_sadrzaj>
    <derivirana_varijabla naziv="DomainObject.Predmet.OstaliListNazivFormated_1">
      <item>E-oglasna ploča</item>
      <item>Sudski registar</item>
      <item>Martin Kukec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Martin Kukec, OIB 37409273128</item>
      <item>Županijsko državno odvjetništvo, OIB 86821435474</item>
    </izvorni_sadrzaj>
    <derivirana_varijabla naziv="DomainObject.Predmet.OstaliListNazivFormatedOIB_1">
      <item>E-oglasna ploča</item>
      <item>Sudski registar</item>
      <item>Martin Kukec, OIB 37409273128</item>
      <item>Županijsko državno odvjetništvo,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St-311/2017-3</izvorni_sadrzaj>
    <derivirana_varijabla naziv="DomainObject.PoslovniBrojDokumenta_1">St-311/2017-3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KLESARSTVO KUKEC jednostavno društvo s ograničenom odgovornošću za klesarstvo, graditeljstvo i usluge</izvorni_sadrzaj>
    <derivirana_varijabla naziv="DomainObject.Predmet.ProtustrankaIDrugi_1">KLESARSTVO KUKEC jednostavno društvo s ograničenom odgovornošću za klesarstvo, graditeljstvo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KLESARSTVO KUKEC jednostavno društvo s ograničenom odgovornošću za klesarstvo, graditeljstvo i usluge, OIB 19758498015, Malo Gradišće 18, 42208 Malo Gradišće</izvorni_sadrzaj>
    <derivirana_varijabla naziv="DomainObject.Predmet.ProtustrankaIDrugiAdressOIB_1">KLESARSTVO KUKEC jednostavno društvo s ograničenom odgovornošću za klesarstvo, graditeljstvo i usluge, OIB 19758498015, Malo Gradišće 18, 42208 Malo Gradišće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KLESARSTVO KUKEC jednostavno društvo s ograničenom odgovornošću za klesarstvo, graditeljstvo i usluge</item>
      <item>Financijska agencija, RC ZAGREB, Podružnica VARAŽDIN</item>
      <item>E-oglasna ploča</item>
      <item>Sudski registar</item>
      <item>Martin Kukec</item>
      <item>Županijsko državno odvjetništvo</item>
    </izvorni_sadrzaj>
    <derivirana_varijabla naziv="DomainObject.Predmet.SudioniciListNaziv_1">
      <item>KLESARSTVO KUKEC jednostavno društvo s ograničenom odgovornošću za klesarstvo, graditeljstvo i usluge</item>
      <item>Financijska agencija, RC ZAGREB, Podružnica VARAŽDIN</item>
      <item>E-oglasna ploča</item>
      <item>Sudski registar</item>
      <item>Martin Kukec</item>
      <item>Županijsko državno odvjetništvo</item>
    </derivirana_varijabla>
  </DomainObject.Predmet.SudioniciListNaziv>
  <DomainObject.Predmet.SudioniciListAdressOIB>
    <izvorni_sadrzaj>
      <item>KLESARSTVO KUKEC jednostavno društvo s ograničenom odgovornošću za klesarstvo, graditeljstvo i usluge, OIB 19758498015, Malo Gradišće 18,42208 Malo Gradišće</item>
      <item>Financijska agencija, RC ZAGREB, Podružnica VARAŽDIN, OIB 85821130368, A. Cesarca 2,42000 Varaždin</item>
      <item>E-oglasna ploča</item>
      <item>Sudski registar</item>
      <item>Martin Kukec, OIB 37409273128, Malo Gradišće 18,42208 Malo Gradišće</item>
      <item>Županijsko državno odvjetništvo, OIB 86821435474</item>
    </izvorni_sadrzaj>
    <derivirana_varijabla naziv="DomainObject.Predmet.SudioniciListAdressOIB_1">
      <item>KLESARSTVO KUKEC jednostavno društvo s ograničenom odgovornošću za klesarstvo, graditeljstvo i usluge, OIB 19758498015, Malo Gradišće 18,42208 Malo Gradišće</item>
      <item>Financijska agencija, RC ZAGREB, Podružnica VARAŽDIN, OIB 85821130368, A. Cesarca 2,42000 Varaždin</item>
      <item>E-oglasna ploča</item>
      <item>Sudski registar</item>
      <item>Martin Kukec, OIB 37409273128, Malo Gradišće 18,42208 Malo Gradišće</item>
      <item>Županijsko državno odvjetništvo,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704A0-B306-4C78-B17E-14A49ADE2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3194</properties:Characters>
  <properties:Lines>65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2017-10-23T09:15:00Z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St-311/2017-3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