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bdd" w14:paraId="e290bdd" w:rsidRDefault="00F73CD8" w:rsidP="00910611" w:rsidR="00F73C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CD8" w:rsidP="00910611" w:rsidR="00F73CD8">
      <w:r>
        <w:rPr>
          <w:rFonts w:eastAsia="MS Mincho"/>
        </w:rPr>
        <w:t xml:space="preserve">   REPUBLIKA HRVATSKA</w:t>
      </w:r>
    </w:p>
    <w:p w:rsidRDefault="00F73CD8" w:rsidP="00910611" w:rsidR="00F73CD8">
      <w:r>
        <w:rPr>
          <w:rFonts w:eastAsia="MS Mincho"/>
        </w:rPr>
        <w:t>TRGOVAČKI SUD U RIJECI</w:t>
      </w:r>
    </w:p>
    <w:p w:rsidRDefault="00F73CD8" w:rsidP="00F73CD8" w:rsidR="00D5144B" w:rsidRPr="00F73CD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50977" w:rsidP="00050977" w:rsidR="00986068" w:rsidRPr="00E31274">
      <w:pPr>
        <w:jc w:val="right"/>
        <w:rPr>
          <w:b/>
        </w:rPr>
      </w:pPr>
      <w:r w:rsidRPr="00E31274">
        <w:tab/>
      </w:r>
      <w:r w:rsidR="0033410A">
        <w:t>Poslovni broj</w:t>
      </w:r>
      <w:r w:rsidRPr="00E31274">
        <w:t xml:space="preserve"> 15 St-</w:t>
      </w:r>
      <w:r>
        <w:t>993/11</w:t>
      </w:r>
      <w:r w:rsidRPr="00050977">
        <w:rPr>
          <w:b/>
          <w:sz w:val="28"/>
          <w:szCs w:val="28"/>
        </w:rPr>
        <w:t>-</w:t>
      </w:r>
      <w:r w:rsidR="0033410A" w:rsidRPr="0033410A">
        <w:t>212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050977" w:rsidP="00050977" w:rsidR="00050977" w:rsidRPr="00EE3DAB">
      <w:pPr>
        <w:ind w:firstLine="708"/>
        <w:jc w:val="both"/>
      </w:pPr>
      <w:r w:rsidRPr="00EE3DAB">
        <w:t xml:space="preserve">Trgovački sud u Rijeci, </w:t>
      </w:r>
      <w:r>
        <w:t xml:space="preserve">OIB </w:t>
      </w:r>
      <w:r w:rsidRPr="00BA23C7">
        <w:t>88785964957</w:t>
      </w:r>
      <w:r>
        <w:t>,</w:t>
      </w:r>
      <w:r w:rsidRPr="00BA23C7">
        <w:t xml:space="preserve"> </w:t>
      </w:r>
      <w:r w:rsidRPr="00EE3DAB">
        <w:t>po stečajnom sucu Danieli Korlević, u stečajnom postupku nad dužnikom</w:t>
      </w:r>
      <w:r>
        <w:t xml:space="preserve"> </w:t>
      </w:r>
      <w:r>
        <w:rPr>
          <w:b/>
        </w:rPr>
        <w:t>INTERIOR DESIGN STUDIO d.o.o. Poreč, Park Olge Ban 2, OIB 75242008131</w:t>
      </w:r>
      <w:r w:rsidRPr="00EE3DAB">
        <w:rPr>
          <w:b/>
        </w:rPr>
        <w:t xml:space="preserve">, </w:t>
      </w:r>
      <w:r w:rsidRPr="00EE3DAB">
        <w:t>dana</w:t>
      </w:r>
      <w:r>
        <w:t xml:space="preserve"> 8. ožujka 2018.</w:t>
      </w:r>
    </w:p>
    <w:p w:rsidRDefault="00BB52A2" w:rsidP="00050977" w:rsidR="00BB52A2" w:rsidRPr="00E31274">
      <w:pPr>
        <w:jc w:val="both"/>
      </w:pPr>
    </w:p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4E1AEB" w:rsidR="00112F3F" w:rsidRPr="004E1AEB">
      <w:pPr>
        <w:pStyle w:val="Odlomakpopisa"/>
        <w:numPr>
          <w:ilvl w:val="0"/>
          <w:numId w:val="6"/>
        </w:numPr>
        <w:jc w:val="both"/>
        <w:rPr>
          <w:b/>
        </w:rPr>
      </w:pPr>
      <w:r w:rsidRPr="00E31274"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050977">
        <w:t xml:space="preserve">15 </w:t>
      </w:r>
      <w:r w:rsidR="004364AA" w:rsidRPr="00050977">
        <w:t>St-</w:t>
      </w:r>
      <w:r w:rsidR="00050977" w:rsidRPr="00050977">
        <w:t>993/11</w:t>
      </w:r>
      <w:r w:rsidR="00D327C1" w:rsidRPr="00050977">
        <w:t>-</w:t>
      </w:r>
      <w:r w:rsidR="00050977" w:rsidRPr="00050977">
        <w:t>208</w:t>
      </w:r>
      <w:r w:rsidR="00FC075A" w:rsidRPr="004E1AEB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050977">
        <w:t>28. veljače</w:t>
      </w:r>
      <w:r w:rsidR="004E1AEB">
        <w:t xml:space="preserve"> 2018</w:t>
      </w:r>
      <w:r w:rsidR="00FC075A">
        <w:t xml:space="preserve">. </w:t>
      </w:r>
      <w:r w:rsidR="00050977">
        <w:t xml:space="preserve">na stranici 1., u izreci, točki I., pasus 2., redak 2. tako da umjesto iznosa od </w:t>
      </w:r>
      <w:r w:rsidR="00050977" w:rsidRPr="00050977">
        <w:rPr>
          <w:b/>
        </w:rPr>
        <w:t>58.766,02 kn</w:t>
      </w:r>
      <w:r w:rsidR="00050977">
        <w:t xml:space="preserve"> treba pisati </w:t>
      </w:r>
      <w:r w:rsidR="00050977" w:rsidRPr="00050977">
        <w:rPr>
          <w:b/>
        </w:rPr>
        <w:t>29.383,01 kn</w:t>
      </w:r>
      <w:r w:rsidR="00050977">
        <w:rPr>
          <w:b/>
        </w:rPr>
        <w:t>,</w:t>
      </w:r>
      <w:r w:rsidR="00050977">
        <w:t xml:space="preserve"> te pasus 3., redak 2. tako da umjesto iznosa </w:t>
      </w:r>
      <w:r w:rsidR="00050977" w:rsidRPr="00050977">
        <w:rPr>
          <w:b/>
        </w:rPr>
        <w:t>403.115,22 kn</w:t>
      </w:r>
      <w:r w:rsidR="00050977">
        <w:t xml:space="preserve"> treba pisati </w:t>
      </w:r>
      <w:r w:rsidR="00050977" w:rsidRPr="00050977">
        <w:rPr>
          <w:b/>
        </w:rPr>
        <w:t>432.498,05 kn</w:t>
      </w:r>
      <w:r w:rsidR="00050977">
        <w:t>.</w:t>
      </w:r>
    </w:p>
    <w:p w:rsidRDefault="00050977" w:rsidP="004E1AEB" w:rsidR="004E1AEB" w:rsidRPr="004E1AEB">
      <w:pPr>
        <w:pStyle w:val="Odlomakpopisa"/>
        <w:numPr>
          <w:ilvl w:val="0"/>
          <w:numId w:val="6"/>
        </w:numPr>
        <w:jc w:val="both"/>
        <w:rPr>
          <w:b/>
        </w:rPr>
      </w:pPr>
      <w:r w:rsidRPr="00E31274">
        <w:t xml:space="preserve">Ispravlja se </w:t>
      </w:r>
      <w:r>
        <w:t xml:space="preserve">rješenje </w:t>
      </w:r>
      <w:r w:rsidRPr="00E31274">
        <w:t>ovog</w:t>
      </w:r>
      <w:r>
        <w:t>a</w:t>
      </w:r>
      <w:r w:rsidRPr="00E31274">
        <w:t xml:space="preserve"> suda posl.br. </w:t>
      </w:r>
      <w:r w:rsidRPr="00050977">
        <w:t>15 St-993/11-208</w:t>
      </w:r>
      <w:r w:rsidRPr="004E1AEB">
        <w:rPr>
          <w:b/>
        </w:rPr>
        <w:t xml:space="preserve"> </w:t>
      </w:r>
      <w:r>
        <w:t>od 28. veljače 2018. u točki I</w:t>
      </w:r>
      <w:r w:rsidR="004E1AEB">
        <w:t>I</w:t>
      </w:r>
      <w:r>
        <w:t xml:space="preserve">. izreke, na stranici 1., redak 7., tako da umjesto iznosa od </w:t>
      </w:r>
      <w:r w:rsidRPr="00050977">
        <w:rPr>
          <w:b/>
        </w:rPr>
        <w:t>184.544,98 kn</w:t>
      </w:r>
      <w:r w:rsidR="004E1AEB">
        <w:t xml:space="preserve"> treba pisati </w:t>
      </w:r>
      <w:r>
        <w:rPr>
          <w:b/>
        </w:rPr>
        <w:t xml:space="preserve">155.161,97 kn </w:t>
      </w:r>
      <w:r w:rsidRPr="00050977">
        <w:t xml:space="preserve">i redak 10. tako da umjesto iznosa od </w:t>
      </w:r>
      <w:r>
        <w:rPr>
          <w:b/>
        </w:rPr>
        <w:t xml:space="preserve">403.115,22 kn </w:t>
      </w:r>
      <w:r w:rsidRPr="00050977">
        <w:t>treba pisati</w:t>
      </w:r>
      <w:r>
        <w:rPr>
          <w:b/>
        </w:rPr>
        <w:t xml:space="preserve"> 432.498,05 kn</w:t>
      </w:r>
      <w:r w:rsidR="004E1AEB" w:rsidRPr="004E1AEB">
        <w:rPr>
          <w:b/>
        </w:rPr>
        <w:t xml:space="preserve">.  </w:t>
      </w:r>
    </w:p>
    <w:p w:rsidRDefault="004E1AEB" w:rsidP="00D5144B" w:rsidR="004E1AEB">
      <w:pPr>
        <w:jc w:val="both"/>
      </w:pPr>
    </w:p>
    <w:p w:rsidRDefault="004E1AEB" w:rsidP="00D5144B" w:rsidR="00D5144B" w:rsidRPr="00E31274">
      <w:pPr>
        <w:jc w:val="both"/>
      </w:pPr>
      <w:r>
        <w:tab/>
        <w:t xml:space="preserve">      </w:t>
      </w:r>
      <w:r w:rsidR="00FF6984" w:rsidRPr="00E31274">
        <w:t xml:space="preserve">U ostalom dijelu </w:t>
      </w:r>
      <w:r w:rsidR="00D327C1">
        <w:t>rješenje</w:t>
      </w:r>
      <w:r w:rsidR="00FC075A">
        <w:t xml:space="preserve"> </w:t>
      </w:r>
      <w:r w:rsidR="00FF6984" w:rsidRPr="00E31274">
        <w:t>ostaj</w:t>
      </w:r>
      <w:r w:rsidR="00BB52A2">
        <w:t>e</w:t>
      </w:r>
      <w:r w:rsidR="00FF6984" w:rsidRPr="00E31274">
        <w:t xml:space="preserve"> neizmijenjen</w:t>
      </w:r>
      <w:r w:rsidR="00D327C1">
        <w:t>o</w:t>
      </w:r>
      <w:r w:rsidR="00FF6984"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327266">
        <w:t>o</w:t>
      </w:r>
      <w:r w:rsidR="009B46DE">
        <w:t>m</w:t>
      </w:r>
      <w:proofErr w:type="spellEnd"/>
      <w:r w:rsidR="009B46DE">
        <w:t xml:space="preserve"> </w:t>
      </w:r>
      <w:r w:rsidR="00D327C1">
        <w:t>rješenju</w:t>
      </w:r>
      <w:r w:rsidRPr="00E31274">
        <w:t xml:space="preserve"> </w:t>
      </w:r>
      <w:proofErr w:type="spellStart"/>
      <w:r w:rsidR="00D5144B" w:rsidRPr="00E31274">
        <w:t>posl</w:t>
      </w:r>
      <w:proofErr w:type="spellEnd"/>
      <w:r w:rsidR="00D5144B" w:rsidRPr="00E31274">
        <w:t xml:space="preserve">. br. </w:t>
      </w:r>
      <w:r w:rsidR="00327266" w:rsidRPr="00327266">
        <w:t>15 St-</w:t>
      </w:r>
      <w:r w:rsidR="00050977">
        <w:t>993/11</w:t>
      </w:r>
      <w:r w:rsidR="00D327C1">
        <w:t>-</w:t>
      </w:r>
      <w:r w:rsidR="00050977">
        <w:t>208</w:t>
      </w:r>
      <w:r w:rsidR="00917320">
        <w:t xml:space="preserve"> od </w:t>
      </w:r>
      <w:r w:rsidR="00050977">
        <w:t>28. veljače</w:t>
      </w:r>
      <w:r w:rsidR="004E1AEB">
        <w:t xml:space="preserve"> 2018</w:t>
      </w:r>
      <w:r w:rsidR="00D5144B" w:rsidRPr="00E31274">
        <w:t>.</w:t>
      </w:r>
      <w:r w:rsidR="00112F3F">
        <w:t xml:space="preserve"> e</w:t>
      </w:r>
      <w:r w:rsidR="00D5144B" w:rsidRPr="00E31274">
        <w:t xml:space="preserve"> </w:t>
      </w:r>
      <w:r w:rsidR="009538AF" w:rsidRPr="00E31274">
        <w:t>došlo je do očite pogreške u pisanju</w:t>
      </w:r>
      <w:r w:rsidR="00050977">
        <w:t xml:space="preserve"> brojeva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050977">
        <w:t>6</w:t>
      </w:r>
      <w:r w:rsidR="009538AF" w:rsidRPr="00E31274">
        <w:t xml:space="preserve">. </w:t>
      </w:r>
      <w:r w:rsidR="00050977" w:rsidRPr="00EE3DAB">
        <w:t>Stečajnog zakona (N</w:t>
      </w:r>
      <w:r w:rsidR="00050977">
        <w:t xml:space="preserve">arodne novine broj </w:t>
      </w:r>
      <w:r w:rsidR="00050977" w:rsidRPr="00EE3DAB">
        <w:t>44/96, 29/99,129/00, 123/03, 197/03, 187/04, 82/06, 116/10</w:t>
      </w:r>
      <w:r w:rsidR="00050977">
        <w:t>,</w:t>
      </w:r>
      <w:r w:rsidR="00050977" w:rsidRPr="00EE3DAB">
        <w:t xml:space="preserve"> 25/12</w:t>
      </w:r>
      <w:r w:rsidR="00050977">
        <w:t xml:space="preserve"> i 133/12</w:t>
      </w:r>
      <w:r w:rsidR="00050977" w:rsidRPr="00EE3DAB">
        <w:t>)</w:t>
      </w:r>
      <w:r w:rsidR="00050977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>
      <w:pPr>
        <w:jc w:val="both"/>
      </w:pPr>
      <w:r w:rsidRPr="00E31274">
        <w:tab/>
      </w:r>
    </w:p>
    <w:p w:rsidRDefault="00D5144B" w:rsidP="00BD0A18" w:rsidR="00BD0A18">
      <w:pPr>
        <w:jc w:val="center"/>
      </w:pPr>
      <w:r w:rsidRPr="00E31274">
        <w:t>U Rijeci,</w:t>
      </w:r>
      <w:r w:rsidR="00F571DC" w:rsidRPr="00E31274">
        <w:t xml:space="preserve"> </w:t>
      </w:r>
      <w:r w:rsidR="00050977">
        <w:t>8. ožujka 2018.</w:t>
      </w:r>
    </w:p>
    <w:p w:rsidRDefault="00BD0A18" w:rsidP="00BD0A18" w:rsidR="00BD0A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2391">
        <w:t>S</w:t>
      </w:r>
      <w:r w:rsidR="00D5144B" w:rsidRPr="00E31274">
        <w:t>udac</w:t>
      </w:r>
    </w:p>
    <w:p w:rsidRDefault="00BD0A18" w:rsidP="00BD0A18" w:rsidR="00D67ED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144B" w:rsidRPr="00E31274">
        <w:t>Daniela Korlević</w:t>
      </w:r>
      <w:r w:rsidR="00815CD8">
        <w:t xml:space="preserve"> </w:t>
      </w:r>
      <w:r w:rsidR="0028606B">
        <w:t xml:space="preserve"> </w:t>
      </w:r>
    </w:p>
    <w:p w:rsidRDefault="0028606B" w:rsidP="0028606B" w:rsidR="0028606B">
      <w:pPr>
        <w:ind w:firstLine="708" w:left="1416"/>
        <w:jc w:val="right"/>
      </w:pPr>
    </w:p>
    <w:p w:rsidRDefault="0028606B" w:rsidP="0028606B" w:rsidR="0028606B" w:rsidRPr="00815CD8">
      <w:pPr>
        <w:ind w:firstLine="708" w:left="1416"/>
        <w:jc w:val="right"/>
        <w:rPr>
          <w:sz w:val="32"/>
        </w:rPr>
      </w:pP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BB52A2" w:rsidR="00A50178" w:rsidRPr="00F73CD8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sectPr w:rsidSect="00050977" w:rsidR="00A50178" w:rsidRPr="00F73CD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</w:r>
    <w:r w:rsidRPr="00E31274">
      <w:t>Posl.br. 15 S</w:t>
    </w:r>
    <w:r w:rsidR="00E31274" w:rsidRPr="00E31274">
      <w:t>t-</w:t>
    </w:r>
    <w:r w:rsidR="00050977">
      <w:t>993/11</w:t>
    </w:r>
    <w:r w:rsidR="00D327C1">
      <w:t>-</w:t>
    </w:r>
    <w:r w:rsidR="004E1AE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048316E"/>
    <w:multiLevelType w:val="hybridMultilevel"/>
    <w:tmpl w:val="8CCABD1E"/>
    <w:lvl w:tplc="21FAC3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0977"/>
    <w:rsid w:val="00052023"/>
    <w:rsid w:val="000953CA"/>
    <w:rsid w:val="00112F3F"/>
    <w:rsid w:val="00161DE3"/>
    <w:rsid w:val="00281AA0"/>
    <w:rsid w:val="0028606B"/>
    <w:rsid w:val="002F7228"/>
    <w:rsid w:val="00327266"/>
    <w:rsid w:val="0033410A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4E1AEB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B1564"/>
    <w:rsid w:val="00BB52A2"/>
    <w:rsid w:val="00BD0A18"/>
    <w:rsid w:val="00BE2C52"/>
    <w:rsid w:val="00BF763A"/>
    <w:rsid w:val="00C02AAE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73CD8"/>
    <w:rsid w:val="00F75885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C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C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C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C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3C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C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C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C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C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C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3C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C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1528</properties:Characters>
  <properties:Lines>47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2018-03-08T09:38:00Z</dcterms:created>
  <dc:creator>dcmelik</dc:creator>
  <cp:lastModifiedBy>Jasna Radulović</cp:lastModifiedBy>
  <cp:lastPrinted>2018-01-17T13:51:00Z</cp:lastPrinted>
  <dcterms:modified xmlns:xsi="http://www.w3.org/2001/XMLSchema-instance" xsi:type="dcterms:W3CDTF">2018-03-08T09:53:00Z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(993-11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