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49e9" w14:paraId="f5849e9" w:rsidRDefault="00BF16CC" w:rsidP="00BF16CC" w:rsidR="00BF16C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BF16CC" w:rsidP="00BF16CC" w:rsidR="00BF16CC">
      <w:pPr>
        <w:pStyle w:val="Bezproreda"/>
        <w:tabs>
          <w:tab w:pos="708" w:val="left"/>
          <w:tab w:pos="6923" w:val="left"/>
        </w:tabs>
        <w:spacing w:after="0"/>
      </w:pPr>
    </w:p>
    <w:p w:rsidRDefault="00BF16CC" w:rsidP="00BF16CC" w:rsidR="00BF16CC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AAAAAAAKBQAAZHJzL2Rvd25yZXYueG1sUEsFBgAAAAAEAAQA8wAAABUGAAAAAA=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BF16CC" w:rsidP="00BF16CC" w:rsidR="00BF16CC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2025" cx="723900"/>
                            <wp:effectExtent b="9525" r="0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2025" cx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F16CC" w:rsidP="00BF16CC" w:rsidR="00BF16CC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St-119/17-10</w:t>
      </w:r>
    </w:p>
    <w:p w:rsidRDefault="00BF16CC" w:rsidP="00BF16CC" w:rsidR="00BF16CC">
      <w:pPr>
        <w:pStyle w:val="Bezproreda"/>
        <w:spacing w:after="0"/>
        <w:rPr>
          <w:b/>
        </w:rPr>
      </w:pPr>
      <w:r>
        <w:t>42000 Varaždin, Ul. braće Radić 2</w:t>
      </w:r>
    </w:p>
    <w:p w:rsidRDefault="00BF16CC" w:rsidP="00BF16CC" w:rsidR="00BF16CC">
      <w:pPr>
        <w:spacing w:after="0"/>
      </w:pPr>
    </w:p>
    <w:p w:rsidRDefault="00BF16CC" w:rsidP="00BF16CC" w:rsidR="00BF16CC">
      <w:pPr>
        <w:pStyle w:val="Zaglavlje"/>
        <w:spacing w:after="0"/>
        <w:jc w:val="center"/>
      </w:pPr>
      <w:r>
        <w:t>R E P U B L I K A    H R V A T S K A</w:t>
      </w:r>
    </w:p>
    <w:p w:rsidRDefault="00BF16CC" w:rsidP="00BF16CC" w:rsidR="00BF16CC">
      <w:pPr>
        <w:pStyle w:val="Zaglavlje"/>
        <w:spacing w:after="0"/>
        <w:jc w:val="center"/>
      </w:pPr>
    </w:p>
    <w:p w:rsidRDefault="00BF16CC" w:rsidP="00BF16CC" w:rsidR="00BF16CC">
      <w:pPr>
        <w:pStyle w:val="Zaglavlje"/>
        <w:spacing w:after="0"/>
        <w:jc w:val="center"/>
      </w:pPr>
      <w:r>
        <w:t>R J E Š E N J E</w:t>
      </w:r>
    </w:p>
    <w:p w:rsidRDefault="00BF16CC" w:rsidP="00BF16CC" w:rsidR="00BF16CC">
      <w:pPr>
        <w:pStyle w:val="Zaglavlje"/>
        <w:spacing w:after="0"/>
      </w:pPr>
    </w:p>
    <w:p w:rsidRDefault="00BF16CC" w:rsidP="00BF16CC" w:rsidR="00BF16CC">
      <w:pPr>
        <w:spacing w:after="0"/>
        <w:jc w:val="both"/>
      </w:pPr>
      <w:r>
        <w:tab/>
        <w:t xml:space="preserve">Trgovački sud u Varaždinu po sutkinji toga suda Meliti Poljanec-Bubaš, kao stečajnoj sutkinji, u stečajnom predmetu, povodom prijedloga predlagatelja Financijske agencije Regionalni centar Zagreb, Podružnica Varaždin, Augusta Cesarca 2, Varaždin,  za otvaranje stečajnog postupka nad dužnikom SIZIM d.o.o., OIB: 78194817020, sa sjedištem u Veliki Otok 138b, 48317 </w:t>
      </w:r>
      <w:proofErr w:type="spellStart"/>
      <w:r>
        <w:t>Legrad</w:t>
      </w:r>
      <w:proofErr w:type="spellEnd"/>
      <w:r>
        <w:t xml:space="preserve">, kojeg zastupa punomoćnica Ivana </w:t>
      </w:r>
      <w:proofErr w:type="spellStart"/>
      <w:r>
        <w:t>Kostanjevec</w:t>
      </w:r>
      <w:proofErr w:type="spellEnd"/>
      <w:r>
        <w:t xml:space="preserve"> </w:t>
      </w:r>
      <w:proofErr w:type="spellStart"/>
      <w:r>
        <w:t>Rožmarić</w:t>
      </w:r>
      <w:proofErr w:type="spellEnd"/>
      <w:r>
        <w:t xml:space="preserve">, odvjetnica iz Varaždin, </w:t>
      </w:r>
      <w:proofErr w:type="spellStart"/>
      <w:r>
        <w:t>Hallerova</w:t>
      </w:r>
      <w:proofErr w:type="spellEnd"/>
      <w:r>
        <w:t xml:space="preserve"> aleja 4, dana 14. lipnja 2017. </w:t>
      </w: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center"/>
      </w:pPr>
      <w:r>
        <w:t>r i j e š i o  j e</w:t>
      </w: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BF16CC" w:rsidP="00BF16CC" w:rsidR="00BF16CC">
      <w:pPr>
        <w:spacing w:after="0"/>
        <w:jc w:val="both"/>
        <w:rPr>
          <w:color w:val="FF0000"/>
        </w:rPr>
      </w:pPr>
    </w:p>
    <w:p w:rsidRDefault="00BF16CC" w:rsidP="00BF16CC" w:rsidR="00BF16CC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2. listopada 2017. u 08,50 sati</w:t>
      </w:r>
    </w:p>
    <w:p w:rsidRDefault="00BF16CC" w:rsidP="00BF16CC" w:rsidR="00BF16CC">
      <w:pPr>
        <w:spacing w:after="0"/>
        <w:jc w:val="center"/>
        <w:rPr>
          <w:b/>
          <w:color w:themeColor="text1" w:val="000000"/>
          <w:u w:val="single"/>
        </w:rPr>
      </w:pPr>
    </w:p>
    <w:p w:rsidRDefault="00BF16CC" w:rsidP="00BF16CC" w:rsidR="00BF16CC">
      <w:pPr>
        <w:spacing w:after="0"/>
        <w:jc w:val="both"/>
      </w:pPr>
      <w:r>
        <w:tab/>
        <w:t>kod Trgovačkog suda u Varaždinu, Braće Radić 2, soba broj 223/II kat, a na koje se objavom ovog rješenja na mrežnoj stranici e-Oglasna ploča poziva:</w:t>
      </w: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both"/>
      </w:pPr>
      <w:r>
        <w:tab/>
        <w:t>- predlagatelj Financijska agencija, Regionalni centar Zagreb, Podružnica Varaždin, Augusta Cesarca 2, Varaždin,</w:t>
      </w:r>
    </w:p>
    <w:p w:rsidRDefault="00BF16CC" w:rsidP="00BF16CC" w:rsidR="00BF16CC">
      <w:pPr>
        <w:spacing w:after="0"/>
        <w:jc w:val="both"/>
      </w:pPr>
      <w:r>
        <w:tab/>
      </w:r>
    </w:p>
    <w:p w:rsidRDefault="00BF16CC" w:rsidP="00BF16CC" w:rsidR="00BF16CC">
      <w:pPr>
        <w:spacing w:after="0"/>
        <w:jc w:val="both"/>
      </w:pPr>
      <w:r>
        <w:tab/>
      </w:r>
    </w:p>
    <w:p w:rsidRDefault="00BF16CC" w:rsidP="00BF16CC" w:rsidR="00BF16CC">
      <w:pPr>
        <w:spacing w:after="0"/>
        <w:jc w:val="center"/>
      </w:pPr>
      <w:r>
        <w:t>U Varaždinu 14. lipnja 2017.</w:t>
      </w: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BF16CC" w:rsidP="00BF16CC" w:rsidR="00BF16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Poljanec-Bubaš,v.r.</w:t>
      </w: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both"/>
      </w:pPr>
      <w:r>
        <w:t>Uputa o pravnom lijeku:</w:t>
      </w:r>
    </w:p>
    <w:p w:rsidRDefault="00BF16CC" w:rsidP="00BF16CC" w:rsidR="00BF16CC">
      <w:pPr>
        <w:spacing w:after="0"/>
        <w:jc w:val="both"/>
      </w:pPr>
      <w:r>
        <w:t>Protiv ovoga rješenja posebna žalba nije dopuštena (čl. 115. st. 1. SZ-a).</w:t>
      </w:r>
    </w:p>
    <w:p w:rsidRDefault="00BF16CC" w:rsidP="00BF16CC" w:rsidR="00BF16CC">
      <w:pPr>
        <w:spacing w:after="0"/>
        <w:jc w:val="both"/>
      </w:pPr>
    </w:p>
    <w:p w:rsidRDefault="00BF16CC" w:rsidP="00BF16CC" w:rsidR="00BF16CC">
      <w:pPr>
        <w:spacing w:after="0"/>
        <w:jc w:val="both"/>
      </w:pPr>
      <w:r>
        <w:t>DNA:</w:t>
      </w:r>
    </w:p>
    <w:p w:rsidRDefault="00BF16CC" w:rsidP="00BF16CC" w:rsidR="00BF16CC">
      <w:pPr>
        <w:spacing w:after="0"/>
        <w:jc w:val="both"/>
      </w:pPr>
      <w:r>
        <w:t xml:space="preserve">- stečajna e-Oglasna ploča </w:t>
      </w:r>
    </w:p>
    <w:p w:rsidRDefault="00BF16CC" w:rsidP="00BF16CC" w:rsidR="00BF16C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6CC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38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St-119/2017-10</izvorni_sadrzaj>
    <derivirana_varijabla naziv="DomainObject.Oznaka_1">St-119/2017-10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</izvorni_sadrzaj>
    <derivirana_varijabla naziv="DomainObject.Predmet.PrimjedbaSuca_1">Povjerenik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SIZIM d.o.o. za proizvodnju, trgovinu i usluge zastupanog po punomoćniku Ivana Kostanjevec Rožmarić; Ivan Markan</izvorni_sadrzaj>
    <derivirana_varijabla naziv="DomainObject.Predmet.ProtustrankaFormated_1">  SIZIM d.o.o. za proizvodnju, trgovinu i usluge zastupanog po punomoćniku Ivana Kostanjevec Rožmarić; Ivan Markan</derivirana_varijabla>
  </DomainObject.Predmet.ProtustrankaFormated>
  <DomainObject.Predmet.ProtustrankaFormatedOIB>
    <izvorni_sadrzaj>  SIZIM d.o.o. za proizvodnju, trgovinu i usluge, OIB 78194817020 zastupanog po punomoćniku Ivana Kostanjevec Rožmarić; Ivan Markan</izvorni_sadrzaj>
    <derivirana_varijabla naziv="DomainObject.Predmet.ProtustrankaFormatedOIB_1">  SIZIM d.o.o. za proizvodnju, trgovinu i usluge, OIB 78194817020 zastupanog po punomoćniku Ivana Kostanjevec Rožmarić; Ivan Markan</derivirana_varijabla>
  </DomainObject.Predmet.ProtustrankaFormatedOIB>
  <DomainObject.Predmet.ProtustrankaFormatedWithAdress>
    <izvorni_sadrzaj> SIZIM d.o.o. za proizvodnju, trgovinu i usluge, Veliki Otok 138/b, 48316 Veliki Otok zastupanog po punomoćniku Ivana Kostanjevec Rožmarić; Ivan Markan</izvorni_sadrzaj>
    <derivirana_varijabla naziv="DomainObject.Predmet.ProtustrankaFormatedWithAdress_1"> SIZIM d.o.o. za proizvodnju, trgovinu i usluge, Veliki Otok 138/b, 48316 Veliki Otok zastupanog po punomoćniku Ivana Kostanjevec Rožmarić; Ivan Markan</derivirana_varijabla>
  </DomainObject.Predmet.ProtustrankaFormatedWithAdress>
  <DomainObject.Predmet.ProtustrankaFormatedWithAdressOIB>
    <izvorni_sadrzaj> SIZIM d.o.o. za proizvodnju, trgovinu i usluge, OIB 78194817020, Veliki Otok 138/b, 48316 Veliki Otok zastupanog po punomoćniku Ivana Kostanjevec Rožmarić; Ivan Markan</izvorni_sadrzaj>
    <derivirana_varijabla naziv="DomainObject.Predmet.ProtustrankaFormatedWithAdressOIB_1"> SIZIM d.o.o. za proizvodnju, trgovinu i usluge, OIB 78194817020, Veliki Otok 138/b, 48316 Veliki Otok zastupanog po punomoćniku Ivana Kostanjevec Rožmarić; Ivan Markan</derivirana_varijabla>
  </DomainObject.Predmet.ProtustrankaFormatedWithAdressOIB>
  <DomainObject.Predmet.ProtustrankaWithAdress>
    <izvorni_sadrzaj>SIZIM d.o.o. za proizvodnju, trgovinu i usluge Veliki Otok 138/b, 48316 Veliki Otok</izvorni_sadrzaj>
    <derivirana_varijabla naziv="DomainObject.Predmet.ProtustrankaWithAdress_1">SIZIM d.o.o. za proizvodnju, trgovinu i usluge Veliki Otok 138/b, 48316 Veliki Otok</derivirana_varijabla>
  </DomainObject.Predmet.ProtustrankaWithAdress>
  <DomainObject.Predmet.ProtustrankaWithAdressOIB>
    <izvorni_sadrzaj>SIZIM d.o.o. za proizvodnju, trgovinu i usluge, OIB 78194817020, Veliki Otok 138/b, 48316 Veliki Otok</izvorni_sadrzaj>
    <derivirana_varijabla naziv="DomainObject.Predmet.ProtustrankaWithAdressOIB_1">SIZIM d.o.o. za proizvodnju, trgovinu i usluge, OIB 78194817020, Veliki Otok 138/b, 48316 Veliki Otok</derivirana_varijabla>
  </DomainObject.Predmet.ProtustrankaWithAdressOIB>
  <DomainObject.Predmet.ProtustrankaNazivFormated>
    <izvorni_sadrzaj>SIZIM d.o.o. za proizvodnju, trgovinu i usluge</izvorni_sadrzaj>
    <derivirana_varijabla naziv="DomainObject.Predmet.ProtustrankaNazivFormated_1">SIZIM d.o.o. za proizvodnju, trgovinu i usluge</derivirana_varijabla>
  </DomainObject.Predmet.ProtustrankaNazivFormated>
  <DomainObject.Predmet.ProtustrankaNazivFormatedOIB>
    <izvorni_sadrzaj>SIZIM d.o.o. za proizvodnju, trgovinu i usluge, OIB 78194817020</izvorni_sadrzaj>
    <derivirana_varijabla naziv="DomainObject.Predmet.ProtustrankaNazivFormatedOIB_1">SIZIM d.o.o. za proizvodnju, trgovinu i usluge, OIB 78194817020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4893776.94</izvorni_sadrzaj>
    <derivirana_varijabla naziv="DomainObject.Predmet.TrenutnaVrijednost_1">4893776.94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SIZIM d.o.o. za proizvodnju, trgovinu i usluge zastupanog po punomoćniku Ivana Kostanjevec Rožmarić; Ivan Markan</item>
    </izvorni_sadrzaj>
    <derivirana_varijabla naziv="DomainObject.Predmet.ProtuStrankaListFormated_1">
      <item>SIZIM d.o.o. za proizvodnju, trgovinu i usluge zastupanog po punomoćniku Ivana Kostanjevec Rožmarić; Ivan Markan</item>
    </derivirana_varijabla>
  </DomainObject.Predmet.ProtuStrankaListFormated>
  <DomainObject.Predmet.ProtuStrankaListFormatedOIB>
    <izvorni_sadrzaj>
      <item>SIZIM d.o.o. za proizvodnju, trgovinu i usluge, OIB 78194817020 zastupanog po punomoćniku Ivana Kostanjevec Rožmarić; Ivan Markan</item>
    </izvorni_sadrzaj>
    <derivirana_varijabla naziv="DomainObject.Predmet.ProtuStrankaListFormatedOIB_1">
      <item>SIZIM d.o.o. za proizvodnju, trgovinu i usluge, OIB 78194817020 zastupanog po punomoćniku Ivana Kostanjevec Rožmarić; Ivan Markan</item>
    </derivirana_varijabla>
  </DomainObject.Predmet.ProtuStrankaListFormatedOIB>
  <DomainObject.Predmet.ProtuStrankaListFormatedWithAdress>
    <izvorni_sadrzaj>
      <item>SIZIM d.o.o. za proizvodnju, trgovinu i usluge, Veliki Otok 138/b, 48316 Veliki Otok zastupanog po punomoćniku Ivana Kostanjevec Rožmarić; Ivan Markan</item>
    </izvorni_sadrzaj>
    <derivirana_varijabla naziv="DomainObject.Predmet.ProtuStrankaListFormatedWithAdress_1">
      <item>SIZIM d.o.o. za proizvodnju, trgovinu i usluge, Veliki Otok 138/b, 48316 Veliki Otok zastupanog po punomoćniku Ivana Kostanjevec Rožmarić; Ivan Markan</item>
    </derivirana_varijabla>
  </DomainObject.Predmet.ProtuStrankaListFormatedWithAdress>
  <DomainObject.Predmet.ProtuStrankaListFormatedWithAdressOIB>
    <izvorni_sadrzaj>
      <item>SIZIM d.o.o. za proizvodnju, trgovinu i usluge, OIB 78194817020, Veliki Otok 138/b, 48316 Veliki Otok zastupanog po punomoćniku Ivana Kostanjevec Rožmarić; Ivan Markan</item>
    </izvorni_sadrzaj>
    <derivirana_varijabla naziv="DomainObject.Predmet.ProtuStrankaListFormatedWithAdressOIB_1">
      <item>SIZIM d.o.o. za proizvodnju, trgovinu i usluge, OIB 78194817020, Veliki Otok 138/b, 48316 Veliki Otok zastupanog po punomoćniku Ivana Kostanjevec Rožmarić; Ivan Markan</item>
    </derivirana_varijabla>
  </DomainObject.Predmet.ProtuStrankaListFormatedWithAdressOIB>
  <DomainObject.Predmet.ProtuStrankaListNazivFormated>
    <izvorni_sadrzaj>
      <item>SIZIM d.o.o. za proizvodnju, trgovinu i usluge</item>
    </izvorni_sadrzaj>
    <derivirana_varijabla naziv="DomainObject.Predmet.ProtuStrankaListNazivFormated_1">
      <item>SIZIM d.o.o. za proizvodnju, trgovinu i usluge</item>
    </derivirana_varijabla>
  </DomainObject.Predmet.ProtuStrankaListNazivFormated>
  <DomainObject.Predmet.ProtuStrankaListNazivFormatedOIB>
    <izvorni_sadrzaj>
      <item>SIZIM d.o.o. za proizvodnju, trgovinu i usluge, OIB 78194817020</item>
    </izvorni_sadrzaj>
    <derivirana_varijabla naziv="DomainObject.Predmet.ProtuStrankaListNazivFormatedOIB_1">
      <item>SIZIM d.o.o. za proizvodnju, trgovinu i usluge, OIB 78194817020</item>
    </derivirana_varijabla>
  </DomainObject.Predmet.ProtuStrankaListNazivFormatedOIB>
  <DomainObject.Predmet.OstaliListFormated>
    <izvorni_sadrzaj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izvorni_sadrzaj>
    <derivirana_varijabla naziv="DomainObject.Predmet.OstaliListFormated_1"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derivirana_varijabla>
  </DomainObject.Predmet.OstaliListFormated>
  <DomainObject.Predmet.OstaliListFormatedOIB>
    <izvorni_sadrzaj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izvorni_sadrzaj>
    <derivirana_varijabla naziv="DomainObject.Predmet.OstaliListFormatedOIB_1"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izvorni_sadrzaj>
    <derivirana_varijabla naziv="DomainObject.Predmet.OstaliListFormatedWithAdress_1"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izvorni_sadrzaj>
    <derivirana_varijabla naziv="DomainObject.Predmet.OstaliListFormatedWithAdressOIB_1"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</derivirana_varijabla>
  </DomainObject.Predmet.OstaliListFormatedWithAdressOIB>
  <DomainObject.Predmet.OstaliListNazivFormated>
    <izvorni_sadrzaj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OstaliListNazivFormated_1"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derivirana_varijabla>
  </DomainObject.Predmet.OstaliListNazivFormated>
  <DomainObject.Predmet.OstaliListNazivFormatedOIB>
    <izvorni_sadrzaj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OstaliListNazivFormatedOIB_1"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St-119/2017-10</izvorni_sadrzaj>
    <derivirana_varijabla naziv="DomainObject.PoslovniBrojDokumenta_1">St-119/2017-10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SIZIM d.o.o. za proizvodnju, trgovinu i usluge</izvorni_sadrzaj>
    <derivirana_varijabla naziv="DomainObject.Predmet.ProtustrankaIDrugi_1">SIZIM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SIZIM d.o.o. za proizvodnju, trgovinu i usluge, OIB 78194817020, Veliki Otok 138/b, 48316 Veliki Otok</izvorni_sadrzaj>
    <derivirana_varijabla naziv="DomainObject.Predmet.ProtustrankaIDrugiAdressOIB_1">SIZIM d.o.o. za proizvodnju, trgovinu i usluge, OIB 78194817020, Veliki Otok 138/b,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izvorni_sadrzaj>
    <derivirana_varijabla naziv="DomainObject.Predmet.SudioniciListNaziv_1"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</derivirana_varijabla>
  </DomainObject.Predmet.SudioniciListNaziv>
  <DomainObject.Predmet.SudioniciListAdressOIB>
    <izvorni_sadrzaj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</izvorni_sadrzaj>
    <derivirana_varijabla naziv="DomainObject.Predmet.SudioniciListAdressOIB_1"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ECF4F-06EE-4288-B254-2210577C4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1177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dcterms:modified xmlns:xsi="http://www.w3.org/2001/XMLSchema-instance" xsi:type="dcterms:W3CDTF">2017-06-14T06:44:00Z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St-119/2017-10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