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AD2F19">
              <w:rPr>
                <w:sz w:val="24"/>
                <w:szCs w:val="24"/>
                <w:lang w:val="en-US"/>
              </w:rPr>
              <w:t>11/2019-1</w:t>
            </w:r>
            <w:r w:rsidR="00FE077A">
              <w:rPr>
                <w:sz w:val="24"/>
                <w:szCs w:val="24"/>
                <w:lang w:val="en-US"/>
              </w:rPr>
              <w:t>4</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349a430" w14:paraId="349a430" w:rsidRDefault="001C2B1A" w:rsidP="00685F9A" w:rsidR="001C2B1A">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AD2F19" w:rsidRPr="00AD2F19">
        <w:rPr>
          <w:rFonts w:cs="Times New Roman" w:eastAsia="Times New Roman"/>
          <w:szCs w:val="20"/>
          <w:lang w:eastAsia="hr-HR"/>
        </w:rPr>
        <w:t>VESNA LONĆAR</w:t>
      </w:r>
      <w:r w:rsidR="00AD2F19">
        <w:rPr>
          <w:rFonts w:cs="Times New Roman" w:eastAsia="Times New Roman"/>
          <w:szCs w:val="20"/>
          <w:lang w:eastAsia="hr-HR"/>
        </w:rPr>
        <w:t xml:space="preserve"> j.d.o.o.</w:t>
      </w:r>
      <w:r w:rsidR="00AD2F19" w:rsidRPr="00AD2F19">
        <w:rPr>
          <w:rFonts w:cs="Times New Roman" w:eastAsia="Times New Roman"/>
          <w:szCs w:val="20"/>
          <w:lang w:eastAsia="hr-HR"/>
        </w:rPr>
        <w:t>, OIB: 66823266237, Baška Voda, Naputica 6</w:t>
      </w:r>
      <w:r w:rsidR="00C4142B">
        <w:rPr>
          <w:rFonts w:cs="Times New Roman" w:eastAsia="Times New Roman"/>
          <w:szCs w:val="20"/>
          <w:lang w:eastAsia="hr-HR"/>
        </w:rPr>
        <w:t>,</w:t>
      </w:r>
      <w:r w:rsidR="008E3A50">
        <w:rPr>
          <w:rFonts w:cs="Times New Roman" w:eastAsia="Times New Roman"/>
          <w:szCs w:val="20"/>
          <w:lang w:eastAsia="hr-HR"/>
        </w:rPr>
        <w:t xml:space="preserve"> </w:t>
      </w:r>
      <w:r w:rsidR="00AD2F19">
        <w:rPr>
          <w:rFonts w:cs="Times New Roman" w:eastAsia="Times New Roman"/>
          <w:szCs w:val="20"/>
          <w:lang w:eastAsia="hr-HR"/>
        </w:rPr>
        <w:t>28.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E60A61"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AD2F19" w:rsidRPr="00AD2F19">
        <w:rPr>
          <w:rFonts w:cs="Times New Roman" w:eastAsia="Times New Roman"/>
          <w:szCs w:val="20"/>
          <w:lang w:eastAsia="hr-HR"/>
        </w:rPr>
        <w:t>Vesna Grković, OIB: 86887087544, Baška Voda, Naputica 6</w:t>
      </w:r>
      <w:r w:rsidR="00E60A61" w:rsidRPr="00E8732D">
        <w:rPr>
          <w:rFonts w:cs="Times New Roman" w:eastAsia="Times New Roman"/>
          <w:szCs w:val="20"/>
          <w:lang w:eastAsia="hr-HR"/>
        </w:rPr>
        <w:t xml:space="preserve"> </w:t>
      </w:r>
      <w:r w:rsidRPr="00E8732D">
        <w:rPr>
          <w:rFonts w:cs="Times New Roman" w:eastAsia="Times New Roman"/>
          <w:szCs w:val="20"/>
          <w:lang w:eastAsia="hr-HR"/>
        </w:rPr>
        <w:t>(dalje: obveznik plaćanja predujma)</w:t>
      </w:r>
      <w:r w:rsidR="000D0435">
        <w:rPr>
          <w:rFonts w:cs="Times New Roman" w:eastAsia="Times New Roman"/>
          <w:szCs w:val="20"/>
          <w:lang w:eastAsia="hr-HR"/>
        </w:rPr>
        <w:t>,</w:t>
      </w:r>
      <w:r w:rsidRPr="00E8732D">
        <w:rPr>
          <w:rFonts w:cs="Times New Roman" w:eastAsia="Times New Roman"/>
          <w:szCs w:val="20"/>
          <w:lang w:eastAsia="hr-HR"/>
        </w:rPr>
        <w:t xml:space="preserve"> kao osoba ovlaštena za zastupanje dužnika po zakonu, </w:t>
      </w:r>
      <w:r w:rsidR="000D0435">
        <w:rPr>
          <w:rFonts w:cs="Times New Roman" w:eastAsia="Times New Roman"/>
          <w:szCs w:val="20"/>
          <w:lang w:eastAsia="hr-HR"/>
        </w:rPr>
        <w:t xml:space="preserve">da </w:t>
      </w:r>
      <w:r w:rsidRPr="00E8732D">
        <w:rPr>
          <w:rFonts w:cs="Times New Roman" w:eastAsia="Times New Roman"/>
          <w:szCs w:val="20"/>
          <w:lang w:eastAsia="hr-HR"/>
        </w:rPr>
        <w:t>u roku od 8</w:t>
      </w:r>
      <w:r w:rsidR="00E47999">
        <w:rPr>
          <w:rFonts w:cs="Times New Roman" w:eastAsia="Times New Roman"/>
          <w:szCs w:val="20"/>
          <w:lang w:eastAsia="hr-HR"/>
        </w:rPr>
        <w:t xml:space="preserve"> (osam)</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AD2F19">
        <w:rPr>
          <w:rFonts w:cs="Times New Roman" w:eastAsia="Times New Roman"/>
          <w:szCs w:val="20"/>
          <w:lang w:eastAsia="hr-HR"/>
        </w:rPr>
        <w:t>11</w:t>
      </w:r>
      <w:r w:rsidR="00AA6446">
        <w:rPr>
          <w:rFonts w:cs="Times New Roman" w:eastAsia="Times New Roman"/>
          <w:szCs w:val="20"/>
          <w:lang w:eastAsia="hr-HR"/>
        </w:rPr>
        <w:t>-</w:t>
      </w:r>
      <w:r w:rsidR="00AD2F19">
        <w:rPr>
          <w:rFonts w:cs="Times New Roman" w:eastAsia="Times New Roman"/>
          <w:szCs w:val="20"/>
          <w:lang w:eastAsia="hr-HR"/>
        </w:rPr>
        <w:t>2019</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AD2F19">
        <w:t>11</w:t>
      </w:r>
      <w:r w:rsidR="00E60A61">
        <w:t>-</w:t>
      </w:r>
      <w:r w:rsidR="00AD2F19">
        <w:t>2019</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AD2F19">
        <w:rPr>
          <w:rFonts w:cs="Times New Roman" w:eastAsia="Times New Roman"/>
          <w:szCs w:val="24"/>
        </w:rPr>
        <w:t>7. siječnja 2019.</w:t>
      </w:r>
      <w:r w:rsidR="00A0043B">
        <w:rPr>
          <w:rFonts w:cs="Times New Roman" w:eastAsia="Times New Roman"/>
          <w:szCs w:val="24"/>
        </w:rPr>
        <w:t>, na temelju članka</w:t>
      </w:r>
      <w:r w:rsidRPr="007E4E00">
        <w:rPr>
          <w:rFonts w:cs="Times New Roman" w:eastAsia="Times New Roman"/>
          <w:szCs w:val="24"/>
        </w:rPr>
        <w:t xml:space="preserve"> </w:t>
      </w:r>
      <w:r w:rsidR="00AD2F19">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AD2F19">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w:t>
      </w:r>
      <w:r w:rsidR="003C46DD">
        <w:rPr>
          <w:rFonts w:cs="Times New Roman" w:eastAsia="Times New Roman"/>
          <w:szCs w:val="24"/>
        </w:rPr>
        <w:t>, 104/17.</w:t>
      </w:r>
      <w:r w:rsidR="0024441C">
        <w:rPr>
          <w:rFonts w:cs="Times New Roman" w:eastAsia="Times New Roman"/>
          <w:szCs w:val="24"/>
        </w:rPr>
        <w:t>; dalje: SZ)</w:t>
      </w:r>
      <w:r w:rsidRPr="007E4E00">
        <w:rPr>
          <w:rFonts w:cs="Times New Roman" w:eastAsia="Times New Roman"/>
          <w:szCs w:val="24"/>
        </w:rPr>
        <w:t xml:space="preserve">, prijedlog za otvaranje stečajnog postupka nad dužnikom </w:t>
      </w:r>
      <w:r w:rsidR="00AD2F19" w:rsidRPr="00AD2F19">
        <w:rPr>
          <w:rFonts w:cs="Times New Roman" w:eastAsia="Times New Roman"/>
          <w:szCs w:val="20"/>
          <w:lang w:eastAsia="hr-HR"/>
        </w:rPr>
        <w:t>VESNA LONĆAR j.d.o.o., OIB: 66823266237, Baška Voda, Naputica 6</w:t>
      </w:r>
      <w:r w:rsidR="0025141A">
        <w:rPr>
          <w:rFonts w:cs="Times New Roman" w:eastAsia="Times New Roman"/>
          <w:szCs w:val="20"/>
          <w:lang w:eastAsia="hr-HR"/>
        </w:rPr>
        <w:t>.</w:t>
      </w:r>
      <w:r w:rsidR="001E68D0">
        <w:rPr>
          <w:rFonts w:cs="Times New Roman" w:eastAsia="Times New Roman"/>
          <w:szCs w:val="20"/>
          <w:lang w:eastAsia="hr-HR"/>
        </w:rPr>
        <w:t xml:space="preserve"> </w:t>
      </w:r>
      <w:r w:rsidR="00AD2F19">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AD2F19" w:rsidP="007E4E00" w:rsidR="00527771">
      <w:pPr>
        <w:ind w:firstLine="708"/>
        <w:jc w:val="both"/>
        <w:rPr>
          <w:rFonts w:cs="Times New Roman" w:eastAsia="Times New Roman"/>
          <w:szCs w:val="24"/>
        </w:rPr>
      </w:pPr>
      <w:r w:rsidRPr="00AD2F19">
        <w:rPr>
          <w:rFonts w:cs="Times New Roman" w:eastAsia="Times New Roman"/>
          <w:szCs w:val="24"/>
        </w:rPr>
        <w:t>U prijedlogu se navodi kako dužnik na dan 1. siječnja 2019. u Očevidniku redoslijeda osnova za plaćanje ima evidentirane neizvršene osnove za plaćanje u neprekinutom razdoblju od 120 dana, u ukupnom iznosu od 10.355,40 kn, kao i da prema podacima koji su dostavljeni od Hrvatskog zavoda za mi</w:t>
      </w:r>
      <w:r>
        <w:rPr>
          <w:rFonts w:cs="Times New Roman" w:eastAsia="Times New Roman"/>
          <w:szCs w:val="24"/>
        </w:rPr>
        <w:t>rovinsko osiguranje dužnik ima jednog</w:t>
      </w:r>
      <w:r w:rsidRPr="00AD2F19">
        <w:rPr>
          <w:rFonts w:cs="Times New Roman" w:eastAsia="Times New Roman"/>
          <w:szCs w:val="24"/>
        </w:rPr>
        <w:t xml:space="preserve"> zaposlenika.</w:t>
      </w:r>
    </w:p>
    <w:p w:rsidRDefault="00AD2F19" w:rsidP="007E4E00" w:rsidR="00AD2F19">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AD2F19">
        <w:rPr>
          <w:rFonts w:cs="Times New Roman" w:eastAsia="Times New Roman"/>
          <w:color w:val="000000"/>
          <w:szCs w:val="24"/>
          <w:lang w:eastAsia="hr-HR"/>
        </w:rPr>
        <w:t>11/2019</w:t>
      </w:r>
      <w:r w:rsidRPr="00527771">
        <w:rPr>
          <w:rFonts w:cs="Times New Roman" w:eastAsia="Times New Roman"/>
          <w:color w:val="000000"/>
          <w:szCs w:val="24"/>
          <w:lang w:eastAsia="hr-HR"/>
        </w:rPr>
        <w:t xml:space="preserve"> od </w:t>
      </w:r>
      <w:r w:rsidR="00AD2F19">
        <w:rPr>
          <w:rFonts w:cs="Times New Roman" w:eastAsia="Times New Roman"/>
          <w:color w:val="000000"/>
          <w:szCs w:val="24"/>
          <w:lang w:eastAsia="hr-HR"/>
        </w:rPr>
        <w:t>31.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AD2F19" w:rsidRPr="00AD2F19">
        <w:rPr>
          <w:rFonts w:cs="Times New Roman" w:eastAsia="Times New Roman"/>
          <w:szCs w:val="20"/>
          <w:lang w:eastAsia="hr-HR"/>
        </w:rPr>
        <w:t>Vesna Grković, OIB: 86887087544, Baška Voda, Naputica 6</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AD2F19">
        <w:t>110</w:t>
      </w:r>
      <w:r w:rsidR="00CB2974">
        <w:t xml:space="preserve">. stavka </w:t>
      </w:r>
      <w:r w:rsidR="00AD2F19">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C47345">
        <w:t>u vezi s člankom 113. stavkom 1. SZ-a</w:t>
      </w:r>
      <w:r w:rsidR="00005B0B">
        <w:t xml:space="preserve">, </w:t>
      </w:r>
      <w:r w:rsidR="00CB2974" w:rsidRPr="001003B7">
        <w:t xml:space="preserve">pozvao </w:t>
      </w:r>
      <w:r w:rsidR="00AD2F19">
        <w:t>Vesnu</w:t>
      </w:r>
      <w:r w:rsidR="00AD2F19" w:rsidRPr="00AD2F19">
        <w:t xml:space="preserve"> Grković</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p>
    <w:p w:rsidRDefault="00CB2974" w:rsidP="00CB2974" w:rsidR="00CB2974" w:rsidRPr="001003B7">
      <w:pPr>
        <w:ind w:firstLine="709"/>
        <w:jc w:val="both"/>
      </w:pPr>
      <w:r w:rsidRPr="001003B7">
        <w:lastRenderedPageBreak/>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AD2F19">
        <w:rPr>
          <w:rFonts w:cs="Times New Roman" w:eastAsia="Times New Roman"/>
          <w:szCs w:val="24"/>
        </w:rPr>
        <w:t>28.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2049518832"/>
        <w:docPartObj>
          <w:docPartGallery w:val="Page Numbers (Top of Page)"/>
          <w:docPartUnique/>
        </w:docPartObj>
      </w:sdtPr>
      <w:sdtEndPr/>
      <w:sdtContent>
        <w:r>
          <w:fldChar w:fldCharType="begin"/>
        </w:r>
        <w:r>
          <w:instrText>PAGE   \* MERGEFORMAT</w:instrText>
        </w:r>
        <w:r>
          <w:fldChar w:fldCharType="separate"/>
        </w:r>
        <w:r w:rsidR="002A5394" w:rsidRPr="002A5394">
          <w:rPr>
            <w:noProof/>
            <w:lang w:val="hr-HR"/>
          </w:rPr>
          <w:t>3</w:t>
        </w:r>
        <w:r>
          <w:fldChar w:fldCharType="end"/>
        </w:r>
      </w:sdtContent>
    </w:sdt>
    <w:r>
      <w:tab/>
    </w:r>
    <w:r w:rsidRPr="00685F9A">
      <w:rPr>
        <w:lang w:val="hr-HR"/>
      </w:rPr>
      <w:t>Poslovni broj:</w:t>
    </w:r>
    <w:r w:rsidRPr="00685F9A">
      <w:t xml:space="preserve"> 5 St-</w:t>
    </w:r>
    <w:r w:rsidR="00AD2F19">
      <w:t>11/2019-1</w:t>
    </w:r>
  </w:p>
  <w:p w:rsidRDefault="002A5394"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0435"/>
    <w:rsid w:val="000D24CD"/>
    <w:rsid w:val="000E336E"/>
    <w:rsid w:val="000F78B5"/>
    <w:rsid w:val="001427F8"/>
    <w:rsid w:val="00143775"/>
    <w:rsid w:val="00146B3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A5394"/>
    <w:rsid w:val="002D5ECB"/>
    <w:rsid w:val="002F5F7C"/>
    <w:rsid w:val="00305397"/>
    <w:rsid w:val="00310BDD"/>
    <w:rsid w:val="003346E3"/>
    <w:rsid w:val="003447B2"/>
    <w:rsid w:val="003C3ED5"/>
    <w:rsid w:val="003C46DD"/>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E535D"/>
    <w:rsid w:val="00600792"/>
    <w:rsid w:val="0062328A"/>
    <w:rsid w:val="006551F5"/>
    <w:rsid w:val="00670516"/>
    <w:rsid w:val="0067382B"/>
    <w:rsid w:val="00685F9A"/>
    <w:rsid w:val="006D470D"/>
    <w:rsid w:val="00705B3F"/>
    <w:rsid w:val="00781784"/>
    <w:rsid w:val="00782F79"/>
    <w:rsid w:val="00784278"/>
    <w:rsid w:val="00784792"/>
    <w:rsid w:val="007851DB"/>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D75C0"/>
    <w:rsid w:val="008E3A50"/>
    <w:rsid w:val="008F609C"/>
    <w:rsid w:val="009204A3"/>
    <w:rsid w:val="00940791"/>
    <w:rsid w:val="00954117"/>
    <w:rsid w:val="009616A8"/>
    <w:rsid w:val="00971382"/>
    <w:rsid w:val="009A0E96"/>
    <w:rsid w:val="009A3F14"/>
    <w:rsid w:val="009C7BD8"/>
    <w:rsid w:val="00A0043B"/>
    <w:rsid w:val="00A20BA3"/>
    <w:rsid w:val="00A44433"/>
    <w:rsid w:val="00A613C6"/>
    <w:rsid w:val="00A700BA"/>
    <w:rsid w:val="00AA6446"/>
    <w:rsid w:val="00AD01D1"/>
    <w:rsid w:val="00AD2F19"/>
    <w:rsid w:val="00AD52A4"/>
    <w:rsid w:val="00AD56C5"/>
    <w:rsid w:val="00AE7280"/>
    <w:rsid w:val="00B021DB"/>
    <w:rsid w:val="00B075CA"/>
    <w:rsid w:val="00B62B6A"/>
    <w:rsid w:val="00B97212"/>
    <w:rsid w:val="00BA70B0"/>
    <w:rsid w:val="00BC2538"/>
    <w:rsid w:val="00BF69BA"/>
    <w:rsid w:val="00C31DDD"/>
    <w:rsid w:val="00C4142B"/>
    <w:rsid w:val="00C461E2"/>
    <w:rsid w:val="00C47345"/>
    <w:rsid w:val="00C501D5"/>
    <w:rsid w:val="00C55840"/>
    <w:rsid w:val="00CA1FC5"/>
    <w:rsid w:val="00CB2974"/>
    <w:rsid w:val="00CD5675"/>
    <w:rsid w:val="00CF015D"/>
    <w:rsid w:val="00D72069"/>
    <w:rsid w:val="00DC24EA"/>
    <w:rsid w:val="00E0558B"/>
    <w:rsid w:val="00E207F6"/>
    <w:rsid w:val="00E236DE"/>
    <w:rsid w:val="00E406CA"/>
    <w:rsid w:val="00E40DE8"/>
    <w:rsid w:val="00E42716"/>
    <w:rsid w:val="00E47999"/>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 w:val="00FE07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A5394"/>
    <w:rPr>
      <w:color w:val="808080"/>
      <w:bdr w:space="0" w:sz="0" w:color="auto" w:val="none"/>
      <w:shd w:fill="auto" w:color="auto" w:val="clear"/>
    </w:rPr>
  </w:style>
  <w:style w:customStyle="true" w:styleId="eSPISCCParagraphDefaultFont" w:type="character">
    <w:name w:val="eSPIS_CC_Paragraph Default Font"/>
    <w:basedOn w:val="Zadanifontodlomka"/>
    <w:rsid w:val="002A539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A539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A539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A539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A5394"/>
    <w:rPr>
      <w:color w:val="808080"/>
      <w:bdr w:color="auto" w:space="0" w:sz="0" w:val="none"/>
      <w:shd w:color="auto" w:fill="auto" w:val="clear"/>
    </w:rPr>
  </w:style>
  <w:style w:customStyle="1" w:styleId="eSPISCCParagraphDefaultFont" w:type="character">
    <w:name w:val="eSPIS_CC_Paragraph Default Font"/>
    <w:basedOn w:val="Zadanifontodlomka"/>
    <w:rsid w:val="002A539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A539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A539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A539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2019.</izvorni_sadrzaj>
    <derivirana_varijabla naziv="DomainObject.Predmet.DatumOsnivanja_1">9.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St-11/2019</izvorni_sadrzaj>
    <derivirana_varijabla naziv="DomainObject.Predmet.OznakaBroj_1">St-11/2019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VESNA LONĆAR jednostavno društvo s ograničenom odgovornošću za usluge</izvorni_sadrzaj>
    <derivirana_varijabla naziv="DomainObject.Predmet.ProtustrankaFormated_1">  VESNA LONĆAR jednostavno društvo s ograničenom odgovornošću za usluge</derivirana_varijabla>
  </DomainObject.Predmet.ProtustrankaFormated>
  <DomainObject.Predmet.ProtustrankaFormatedOIB>
    <izvorni_sadrzaj>  VESNA LONĆAR jednostavno društvo s ograničenom odgovornošću za usluge, OIB 66823266237</izvorni_sadrzaj>
    <derivirana_varijabla naziv="DomainObject.Predmet.ProtustrankaFormatedOIB_1">  VESNA LONĆAR jednostavno društvo s ograničenom odgovornošću za usluge, OIB 66823266237</derivirana_varijabla>
  </DomainObject.Predmet.ProtustrankaFormatedOIB>
  <DomainObject.Predmet.ProtustrankaFormatedWithAdress>
    <izvorni_sadrzaj> VESNA LONĆAR jednostavno društvo s ograničenom odgovornošću za usluge, Naputica 6, 21320 Baška Voda</izvorni_sadrzaj>
    <derivirana_varijabla naziv="DomainObject.Predmet.ProtustrankaFormatedWithAdress_1"> VESNA LONĆAR jednostavno društvo s ograničenom odgovornošću za usluge, Naputica 6, 21320 Baška Voda</derivirana_varijabla>
  </DomainObject.Predmet.ProtustrankaFormatedWithAdress>
  <DomainObject.Predmet.ProtustrankaFormatedWithAdressOIB>
    <izvorni_sadrzaj> VESNA LONĆAR jednostavno društvo s ograničenom odgovornošću za usluge, OIB 66823266237, Naputica 6, 21320 Baška Voda</izvorni_sadrzaj>
    <derivirana_varijabla naziv="DomainObject.Predmet.ProtustrankaFormatedWithAdressOIB_1"> VESNA LONĆAR jednostavno društvo s ograničenom odgovornošću za usluge, OIB 66823266237, Naputica 6, 21320 Baška Voda</derivirana_varijabla>
  </DomainObject.Predmet.ProtustrankaFormatedWithAdressOIB>
  <DomainObject.Predmet.ProtustrankaWithAdress>
    <izvorni_sadrzaj>VESNA LONĆAR jednostavno društvo s ograničenom odgovornošću za usluge Naputica 6, 21320 Baška Voda</izvorni_sadrzaj>
    <derivirana_varijabla naziv="DomainObject.Predmet.ProtustrankaWithAdress_1">VESNA LONĆAR jednostavno društvo s ograničenom odgovornošću za usluge Naputica 6, 21320 Baška Voda</derivirana_varijabla>
  </DomainObject.Predmet.ProtustrankaWithAdress>
  <DomainObject.Predmet.ProtustrankaWithAdressOIB>
    <izvorni_sadrzaj>VESNA LONĆAR jednostavno društvo s ograničenom odgovornošću za usluge, OIB 66823266237, Naputica 6, 21320 Baška Voda</izvorni_sadrzaj>
    <derivirana_varijabla naziv="DomainObject.Predmet.ProtustrankaWithAdressOIB_1">VESNA LONĆAR jednostavno društvo s ograničenom odgovornošću za usluge, OIB 66823266237, Naputica 6, 21320 Baška Voda</derivirana_varijabla>
  </DomainObject.Predmet.ProtustrankaWithAdressOIB>
  <DomainObject.Predmet.ProtustrankaNazivFormated>
    <izvorni_sadrzaj>VESNA LONĆAR jednostavno društvo s ograničenom odgovornošću za usluge</izvorni_sadrzaj>
    <derivirana_varijabla naziv="DomainObject.Predmet.ProtustrankaNazivFormated_1">VESNA LONĆAR jednostavno društvo s ograničenom odgovornošću za usluge</derivirana_varijabla>
  </DomainObject.Predmet.ProtustrankaNazivFormated>
  <DomainObject.Predmet.ProtustrankaNazivFormatedOIB>
    <izvorni_sadrzaj>VESNA LONĆAR jednostavno društvo s ograničenom odgovornošću za usluge, OIB 66823266237</izvorni_sadrzaj>
    <derivirana_varijabla naziv="DomainObject.Predmet.ProtustrankaNazivFormatedOIB_1">VESNA LONĆAR jednostavno društvo s ograničenom odgovornošću za usluge, OIB 66823266237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10355.40</izvorni_sadrzaj>
    <derivirana_varijabla naziv="DomainObject.Predmet.TrenutnaVrijednost_1">10355.40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VESNA LONĆAR jednostavno društvo s ograničenom odgovornošću za usluge</item>
    </izvorni_sadrzaj>
    <derivirana_varijabla naziv="DomainObject.Predmet.ProtuStrankaListFormated_1">
      <item>VESNA LONĆAR jednostavno društvo s ograničenom odgovornošću za usluge</item>
    </derivirana_varijabla>
  </DomainObject.Predmet.ProtuStrankaListFormated>
  <DomainObject.Predmet.ProtuStrankaListFormatedOIB>
    <izvorni_sadrzaj>
      <item>VESNA LONĆAR jednostavno društvo s ograničenom odgovornošću za usluge, OIB 66823266237</item>
    </izvorni_sadrzaj>
    <derivirana_varijabla naziv="DomainObject.Predmet.ProtuStrankaListFormatedOIB_1">
      <item>VESNA LONĆAR jednostavno društvo s ograničenom odgovornošću za usluge, OIB 66823266237</item>
    </derivirana_varijabla>
  </DomainObject.Predmet.ProtuStrankaListFormatedOIB>
  <DomainObject.Predmet.ProtuStrankaListFormatedWithAdress>
    <izvorni_sadrzaj>
      <item>VESNA LONĆAR jednostavno društvo s ograničenom odgovornošću za usluge, Naputica 6, 21320 Baška Voda</item>
    </izvorni_sadrzaj>
    <derivirana_varijabla naziv="DomainObject.Predmet.ProtuStrankaListFormatedWithAdress_1">
      <item>VESNA LONĆAR jednostavno društvo s ograničenom odgovornošću za usluge, Naputica 6, 21320 Baška Voda</item>
    </derivirana_varijabla>
  </DomainObject.Predmet.ProtuStrankaListFormatedWithAdress>
  <DomainObject.Predmet.ProtuStrankaListFormatedWithAdressOIB>
    <izvorni_sadrzaj>
      <item>VESNA LONĆAR jednostavno društvo s ograničenom odgovornošću za usluge, OIB 66823266237, Naputica 6, 21320 Baška Voda</item>
    </izvorni_sadrzaj>
    <derivirana_varijabla naziv="DomainObject.Predmet.ProtuStrankaListFormatedWithAdressOIB_1">
      <item>VESNA LONĆAR jednostavno društvo s ograničenom odgovornošću za usluge, OIB 66823266237, Naputica 6, 21320 Baška Voda</item>
    </derivirana_varijabla>
  </DomainObject.Predmet.ProtuStrankaListFormatedWithAdressOIB>
  <DomainObject.Predmet.ProtuStrankaListNazivFormated>
    <izvorni_sadrzaj>
      <item>VESNA LONĆAR jednostavno društvo s ograničenom odgovornošću za usluge</item>
    </izvorni_sadrzaj>
    <derivirana_varijabla naziv="DomainObject.Predmet.ProtuStrankaListNazivFormated_1">
      <item>VESNA LONĆAR jednostavno društvo s ograničenom odgovornošću za usluge</item>
    </derivirana_varijabla>
  </DomainObject.Predmet.ProtuStrankaListNazivFormated>
  <DomainObject.Predmet.ProtuStrankaListNazivFormatedOIB>
    <izvorni_sadrzaj>
      <item>VESNA LONĆAR jednostavno društvo s ograničenom odgovornošću za usluge, OIB 66823266237</item>
    </izvorni_sadrzaj>
    <derivirana_varijabla naziv="DomainObject.Predmet.ProtuStrankaListNazivFormatedOIB_1">
      <item>VESNA LONĆAR jednostavno društvo s ograničenom odgovornošću za usluge, OIB 66823266237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VESNA LONĆAR jednostavno društvo s ograničenom odgovornošću za usluge</izvorni_sadrzaj>
    <derivirana_varijabla naziv="DomainObject.Predmet.ProtustrankaIDrugi_1">VESNA LONĆAR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VESNA LONĆAR jednostavno društvo s ograničenom odgovornošću za usluge, OIB 66823266237, Naputica 6, 21320 Baška Voda</izvorni_sadrzaj>
    <derivirana_varijabla naziv="DomainObject.Predmet.ProtustrankaIDrugiAdressOIB_1">VESNA LONĆAR jednostavno društvo s ograničenom odgovornošću za usluge, OIB 66823266237, Naputica 6, 21320 Baška Voda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LONĆAR jednostavno društvo s ograničenom odgovornošću za usluge</item>
      <item>FINANCIJSKA AGENCIJA, RC SPLIT</item>
    </izvorni_sadrzaj>
    <derivirana_varijabla naziv="DomainObject.Predmet.SudioniciListNaziv_1">
      <item>VESNA LONĆAR jednostavno društvo s ograničenom odgovornošću za usluge</item>
      <item>FINANCIJSKA AGENCIJA, RC SPLIT</item>
    </derivirana_varijabla>
  </DomainObject.Predmet.SudioniciListNaziv>
  <DomainObject.Predmet.SudioniciListAdressOIB>
    <izvorni_sadrzaj>
      <item>VESNA LONĆAR jednostavno društvo s ograničenom odgovornošću za usluge, OIB 66823266237, Naputica 6,21320 Baška Voda</item>
      <item>FINANCIJSKA AGENCIJA, RC SPLIT, OIB 85821130368, Mažuranićevo šetalište 24 b,21000 Split</item>
    </izvorni_sadrzaj>
    <derivirana_varijabla naziv="DomainObject.Predmet.SudioniciListAdressOIB_1">
      <item>VESNA LONĆAR jednostavno društvo s ograničenom odgovornošću za usluge, OIB 66823266237, Naputica 6,21320 Baška Voda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66823266237</item>
      <item>, OIB 85821130368</item>
    </izvorni_sadrzaj>
    <derivirana_varijabla naziv="DomainObject.Predmet.SudioniciListNazivOIB_1">
      <item>, OIB 66823266237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veljače 2019.</izvorni_sadrzaj>
    <derivirana_varijabla naziv="DomainObject.Predmet.DatumZadnjeOdrzaneSudskeRadnje_1">28. veljače 2019.</derivirana_varijabla>
  </DomainObject.Predmet.DatumZadnjeOdrzaneSudskeRadnje>
  <DomainObject.PredzadnjaOdlukaIzPredmeta.DatumDonosenjaOdluke>
    <izvorni_sadrzaj>28. veljače 2019.</izvorni_sadrzaj>
    <derivirana_varijabla naziv="DomainObject.PredzadnjaOdlukaIzPredmeta.DatumDonosenjaOdluke_1">28. veljače 2019.</derivirana_varijabla>
  </DomainObject.PredzadnjaOdlukaIzPredmeta.DatumDonosenjaOdluke>
  <DomainObject.PredzadnjaOdlukaIzPredmeta.Oznaka>
    <izvorni_sadrzaj>St-11/2019-12</izvorni_sadrzaj>
    <derivirana_varijabla naziv="DomainObject.PredzadnjaOdlukaIzPredmeta.Oznaka_1">St-11/2019-12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26946E-51BF-4A4F-BD1A-E5C4B04E1E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1027</properties:Words>
  <properties:Characters>5707</properties:Characters>
  <properties:Lines>123</properties:Lines>
  <properties:Paragraphs>28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2019-03-01T11:25:00Z</dcterms:created>
  <dc:creator>Zrinka Ćosić</dc:creator>
  <cp:lastModifiedBy>Zrinka Ćosić</cp:lastModifiedBy>
  <cp:lastPrinted>2019-03-01T12:56:00Z</cp:lastPrinted>
  <dcterms:modified xmlns:xsi="http://www.w3.org/2001/XMLSchema-instance" xsi:type="dcterms:W3CDTF">2019-03-01T12:59:00Z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(St-11-2019 - rješenje - poziv zz-u da uplati predujam 1.000,00 kn, FINA podnijela POSP, SZ (2017).docx)</vt:lpwstr>
  </prop:property>
  <prop:property name="CC_coloring" pid="4" fmtid="{D5CDD505-2E9C-101B-9397-08002B2CF9AE}">
    <vt:bool>false</vt:bool>
  </prop:property>
  <prop:property name="BrojStranica" pid="5" fmtid="{D5CDD505-2E9C-101B-9397-08002B2CF9AE}">
    <vt:i4>3</vt:i4>
  </prop:property>
</prop:Properties>
</file>