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d4e9" w14:paraId="fc8d4e9" w:rsidRDefault="00D02258" w:rsidP="00D02258" w:rsidR="00D0225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2258" w:rsidP="00D02258" w:rsidR="00D0225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D02258" w:rsidP="00D02258" w:rsidR="00D0225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D02258" w:rsidP="00D02258" w:rsidR="00D0225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St-552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D02258" w:rsidP="00D02258" w:rsidR="00D0225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02258" w:rsidP="00D02258" w:rsidR="00D02258" w:rsidRPr="004C4B9E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D02258" w:rsidP="00D02258" w:rsidR="00D02258" w:rsidRPr="004C4B9E">
      <w:pPr>
        <w:rPr>
          <w:sz w:val="23"/>
          <w:szCs w:val="23"/>
        </w:rPr>
      </w:pPr>
    </w:p>
    <w:p w:rsidRDefault="00D02258" w:rsidP="00D02258" w:rsidR="00D022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D02258" w:rsidP="00D02258" w:rsidR="00D02258" w:rsidRPr="004C4B9E">
      <w:pPr>
        <w:rPr>
          <w:sz w:val="23"/>
          <w:szCs w:val="23"/>
        </w:rPr>
      </w:pPr>
    </w:p>
    <w:p w:rsidRDefault="00D02258" w:rsidP="00D02258" w:rsidR="00D022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HELP IN THE WORLD j.d.o.o., Umag, Jadranska 11 b, OIB: 24829594997, dana 30. ožujka 2016</w:t>
      </w:r>
      <w:r w:rsidRPr="004C4B9E">
        <w:rPr>
          <w:sz w:val="23"/>
          <w:szCs w:val="23"/>
        </w:rPr>
        <w:t xml:space="preserve">. </w:t>
      </w:r>
    </w:p>
    <w:p w:rsidRDefault="00D02258" w:rsidP="00D02258" w:rsidR="00D02258" w:rsidRPr="004C4B9E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D02258" w:rsidP="00D02258" w:rsidR="00D02258" w:rsidRPr="004C4B9E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HELP IN THE WORLD j.d.o.o., Umag, Jadranska 11 b, OIB: 24829594997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D02258" w:rsidP="00D02258" w:rsidR="00D022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02258" w:rsidP="00D02258" w:rsidR="00D0225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HELP IN THE WORLD j.d.o.o., Umag, Jadranska 11 b, OIB: 24829594997</w:t>
      </w:r>
    </w:p>
    <w:p w:rsidRDefault="00D02258" w:rsidP="00D02258" w:rsidR="00D02258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Filippo Cortese, Umag, Libera Brajka 5.</w:t>
      </w:r>
    </w:p>
    <w:p w:rsidRDefault="00D02258" w:rsidP="00D02258" w:rsidR="00D02258" w:rsidRPr="004040C4">
      <w:pPr>
        <w:jc w:val="both"/>
        <w:rPr>
          <w:sz w:val="23"/>
          <w:szCs w:val="23"/>
          <w:lang w:val="sv-SE"/>
        </w:rPr>
      </w:pPr>
    </w:p>
    <w:p w:rsidRDefault="00D02258" w:rsidP="00D02258" w:rsidR="00D02258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Filippo Cortese, Umag, Libera Brajka 5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HELP IN THE WORLD j.d.o.o., Umag, Jadranska 11 b, OIB: 24829594997</w:t>
      </w:r>
      <w:r w:rsidRPr="00D10EBB">
        <w:rPr>
          <w:sz w:val="23"/>
          <w:szCs w:val="23"/>
          <w:lang w:val="sv-SE"/>
        </w:rPr>
        <w:t>.</w:t>
      </w:r>
    </w:p>
    <w:p w:rsidRDefault="00D02258" w:rsidP="00D02258" w:rsidR="00D02258">
      <w:pPr>
        <w:jc w:val="both"/>
        <w:rPr>
          <w:sz w:val="23"/>
          <w:szCs w:val="23"/>
        </w:rPr>
      </w:pPr>
    </w:p>
    <w:p w:rsidRDefault="00D02258" w:rsidP="00D02258" w:rsidR="00D02258" w:rsidRPr="00D10EBB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D02258" w:rsidP="00D02258" w:rsidR="00D022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D02258" w:rsidP="00D02258" w:rsidR="00D022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D02258" w:rsidP="00D02258" w:rsidR="00D0225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D02258" w:rsidP="00D02258" w:rsidR="00D02258">
      <w:pPr>
        <w:jc w:val="center"/>
        <w:rPr>
          <w:sz w:val="23"/>
          <w:szCs w:val="23"/>
        </w:rPr>
      </w:pPr>
    </w:p>
    <w:p w:rsidRDefault="00D02258" w:rsidP="00D02258" w:rsidR="00D02258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D02258" w:rsidP="00D02258" w:rsidR="00D022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D02258" w:rsidP="00D02258" w:rsidR="00D02258" w:rsidRPr="004C4B9E">
      <w:pPr>
        <w:jc w:val="both"/>
        <w:rPr>
          <w:sz w:val="23"/>
          <w:szCs w:val="23"/>
        </w:rPr>
      </w:pPr>
    </w:p>
    <w:p w:rsidRDefault="00D02258" w:rsidP="00D02258" w:rsidR="00D022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D02258" w:rsidP="00D02258" w:rsidR="00D022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02258" w:rsidP="00D02258" w:rsidR="00D0225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HELP IN THE WORLD j.d.o.o., Umag, Jadranska 11 b</w:t>
      </w:r>
    </w:p>
    <w:p w:rsidRDefault="00D02258" w:rsidP="00D02258" w:rsidR="00D0225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Filippo Cortese, Umag, Libera Brajka 5</w:t>
      </w:r>
    </w:p>
    <w:p w:rsidRDefault="00D02258" w:rsidP="00D02258" w:rsidR="00D0225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553C3B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C3B" w:rsidR="00000000">
      <w:r>
        <w:separator/>
      </w:r>
    </w:p>
  </w:endnote>
  <w:endnote w:id="0" w:type="continuationSeparator">
    <w:p w:rsidRDefault="00553C3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C3B" w:rsidR="00000000">
      <w:r>
        <w:separator/>
      </w:r>
    </w:p>
  </w:footnote>
  <w:footnote w:id="0" w:type="continuationSeparator">
    <w:p w:rsidRDefault="00553C3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0225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53C3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258"/>
    <w:rsid w:val="00553C3B"/>
    <w:rsid w:val="00554328"/>
    <w:rsid w:val="00985388"/>
    <w:rsid w:val="00D0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25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2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25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2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25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C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C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C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C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25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2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25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2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25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C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C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C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C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HELP IN THE WORLD j.d.o.o. UMAG</izvorni_sadrzaj>
    <derivirana_varijabla naziv="DomainObject.Predmet.ProtustrankaFormated_1">  HELP IN THE WORLD j.d.o.o. UMAG</derivirana_varijabla>
  </DomainObject.Predmet.ProtustrankaFormated>
  <DomainObject.Predmet.ProtustrankaFormatedOIB>
    <izvorni_sadrzaj>  HELP IN THE WORLD j.d.o.o. UMAG, OIB 24829594997</izvorni_sadrzaj>
    <derivirana_varijabla naziv="DomainObject.Predmet.ProtustrankaFormatedOIB_1">  HELP IN THE WORLD j.d.o.o. UMAG, OIB 24829594997</derivirana_varijabla>
  </DomainObject.Predmet.ProtustrankaFormatedOIB>
  <DomainObject.Predmet.ProtustrankaFormatedWithAdress>
    <izvorni_sadrzaj> HELP IN THE WORLD j.d.o.o. UMAG, Jadranska 11 b, 52470 Umag</izvorni_sadrzaj>
    <derivirana_varijabla naziv="DomainObject.Predmet.ProtustrankaFormatedWithAdress_1"> HELP IN THE WORLD j.d.o.o. UMAG, Jadranska 11 b, 52470 Umag</derivirana_varijabla>
  </DomainObject.Predmet.ProtustrankaFormatedWithAdress>
  <DomainObject.Predmet.ProtustrankaFormatedWithAdressOIB>
    <izvorni_sadrzaj> HELP IN THE WORLD j.d.o.o. UMAG, OIB 24829594997, Jadranska 11 b, 52470 Umag</izvorni_sadrzaj>
    <derivirana_varijabla naziv="DomainObject.Predmet.ProtustrankaFormatedWithAdressOIB_1"> HELP IN THE WORLD j.d.o.o. UMAG, OIB 24829594997, Jadranska 11 b, 52470 Umag</derivirana_varijabla>
  </DomainObject.Predmet.ProtustrankaFormatedWithAdressOIB>
  <DomainObject.Predmet.ProtustrankaWithAdress>
    <izvorni_sadrzaj>HELP IN THE WORLD j.d.o.o. UMAG Jadranska 11 b, 52470 Umag</izvorni_sadrzaj>
    <derivirana_varijabla naziv="DomainObject.Predmet.ProtustrankaWithAdress_1">HELP IN THE WORLD j.d.o.o. UMAG Jadranska 11 b, 52470 Umag</derivirana_varijabla>
  </DomainObject.Predmet.ProtustrankaWithAdress>
  <DomainObject.Predmet.ProtustrankaWithAdressOIB>
    <izvorni_sadrzaj>HELP IN THE WORLD j.d.o.o. UMAG, OIB 24829594997, Jadranska 11 b, 52470 Umag</izvorni_sadrzaj>
    <derivirana_varijabla naziv="DomainObject.Predmet.ProtustrankaWithAdressOIB_1">HELP IN THE WORLD j.d.o.o. UMAG, OIB 24829594997, Jadranska 11 b, 52470 Umag</derivirana_varijabla>
  </DomainObject.Predmet.ProtustrankaWithAdressOIB>
  <DomainObject.Predmet.ProtustrankaNazivFormated>
    <izvorni_sadrzaj>HELP IN THE WORLD j.d.o.o. UMAG</izvorni_sadrzaj>
    <derivirana_varijabla naziv="DomainObject.Predmet.ProtustrankaNazivFormated_1">HELP IN THE WORLD j.d.o.o. UMAG</derivirana_varijabla>
  </DomainObject.Predmet.ProtustrankaNazivFormated>
  <DomainObject.Predmet.ProtustrankaNazivFormatedOIB>
    <izvorni_sadrzaj>HELP IN THE WORLD j.d.o.o. UMAG, OIB 24829594997</izvorni_sadrzaj>
    <derivirana_varijabla naziv="DomainObject.Predmet.ProtustrankaNazivFormatedOIB_1">HELP IN THE WORLD j.d.o.o. UMAG, OIB 24829594997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7828.66</izvorni_sadrzaj>
    <derivirana_varijabla naziv="DomainObject.Predmet.TrenutnaVrijednost_1">7828.66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HELP IN THE WORLD j.d.o.o. UMAG</item>
    </izvorni_sadrzaj>
    <derivirana_varijabla naziv="DomainObject.Predmet.ProtuStrankaListFormated_1">
      <item>HELP IN THE WORLD j.d.o.o. UMAG</item>
    </derivirana_varijabla>
  </DomainObject.Predmet.ProtuStrankaListFormated>
  <DomainObject.Predmet.ProtuStrankaListFormatedOIB>
    <izvorni_sadrzaj>
      <item>HELP IN THE WORLD j.d.o.o. UMAG, OIB 24829594997</item>
    </izvorni_sadrzaj>
    <derivirana_varijabla naziv="DomainObject.Predmet.ProtuStrankaListFormatedOIB_1">
      <item>HELP IN THE WORLD j.d.o.o. UMAG, OIB 24829594997</item>
    </derivirana_varijabla>
  </DomainObject.Predmet.ProtuStrankaListFormatedOIB>
  <DomainObject.Predmet.ProtuStrankaListFormatedWithAdress>
    <izvorni_sadrzaj>
      <item>HELP IN THE WORLD j.d.o.o. UMAG, Jadranska 11 b, 52470 Umag</item>
    </izvorni_sadrzaj>
    <derivirana_varijabla naziv="DomainObject.Predmet.ProtuStrankaListFormatedWithAdress_1">
      <item>HELP IN THE WORLD j.d.o.o. UMAG, Jadranska 11 b, 52470 Umag</item>
    </derivirana_varijabla>
  </DomainObject.Predmet.ProtuStrankaListFormatedWithAdress>
  <DomainObject.Predmet.ProtuStrankaListFormatedWithAdressOIB>
    <izvorni_sadrzaj>
      <item>HELP IN THE WORLD j.d.o.o. UMAG, OIB 24829594997, Jadranska 11 b, 52470 Umag</item>
    </izvorni_sadrzaj>
    <derivirana_varijabla naziv="DomainObject.Predmet.ProtuStrankaListFormatedWithAdressOIB_1">
      <item>HELP IN THE WORLD j.d.o.o. UMAG, OIB 24829594997, Jadranska 11 b, 52470 Umag</item>
    </derivirana_varijabla>
  </DomainObject.Predmet.ProtuStrankaListFormatedWithAdressOIB>
  <DomainObject.Predmet.ProtuStrankaListNazivFormated>
    <izvorni_sadrzaj>
      <item>HELP IN THE WORLD j.d.o.o. UMAG</item>
    </izvorni_sadrzaj>
    <derivirana_varijabla naziv="DomainObject.Predmet.ProtuStrankaListNazivFormated_1">
      <item>HELP IN THE WORLD j.d.o.o. UMAG</item>
    </derivirana_varijabla>
  </DomainObject.Predmet.ProtuStrankaListNazivFormated>
  <DomainObject.Predmet.ProtuStrankaListNazivFormatedOIB>
    <izvorni_sadrzaj>
      <item>HELP IN THE WORLD j.d.o.o. UMAG, OIB 24829594997</item>
    </izvorni_sadrzaj>
    <derivirana_varijabla naziv="DomainObject.Predmet.ProtuStrankaListNazivFormatedOIB_1">
      <item>HELP IN THE WORLD j.d.o.o. UMAG, OIB 24829594997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HELP IN THE WORLD j.d.o.o. UMAG</izvorni_sadrzaj>
    <derivirana_varijabla naziv="DomainObject.Predmet.ProtustrankaIDrugi_1">HELP IN THE WORLD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HELP IN THE WORLD j.d.o.o. UMAG, OIB 24829594997, Jadranska 11 b, 52470 Umag</izvorni_sadrzaj>
    <derivirana_varijabla naziv="DomainObject.Predmet.ProtustrankaIDrugiAdressOIB_1">HELP IN THE WORLD j.d.o.o. UMAG, OIB 24829594997, Jadranska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HELP IN THE WORLD j.d.o.o. UMAG</item>
    </izvorni_sadrzaj>
    <derivirana_varijabla naziv="DomainObject.Predmet.SudioniciListNaziv_1">
      <item>FINANCIJSKA AGENCIJA, RC RIJEKA, PODRUŽNICA PULA, PULA</item>
      <item>HELP IN THE WORLD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HELP IN THE WORLD j.d.o.o. UMAG, OIB 24829594997, Jadranska 11 b,52470 Umag</item>
    </izvorni_sadrzaj>
    <derivirana_varijabla naziv="DomainObject.Predmet.SudioniciListAdressOIB_1">
      <item>FINANCIJSKA AGENCIJA, RC RIJEKA, PODRUŽNICA PULA, PULA, OIB 85821130368, Giardini 5,52100 Pula</item>
      <item>HELP IN THE WORLD j.d.o.o. UMAG, OIB 24829594997, Jadranska 11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24829594997</item>
    </izvorni_sadrzaj>
    <derivirana_varijabla naziv="DomainObject.Predmet.SudioniciListNazivOIB_1">
      <item>, OIB 85821130368</item>
      <item>, OIB 24829594997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1430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2016-03-30T07:01:00Z</dcterms:created>
  <dc:creator>Jasmina Matika</dc:creator>
  <cp:lastModifiedBy>Jasmina Matika</cp:lastModifiedBy>
  <dcterms:modified xmlns:xsi="http://www.w3.org/2001/XMLSchema-instance" xsi:type="dcterms:W3CDTF">2016-03-30T07:47:00Z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