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9f43" w14:paraId="94d9f43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396082">
        <w:t>9</w:t>
      </w:r>
      <w:r w:rsidR="00451D7D">
        <w:t>42</w:t>
      </w:r>
      <w:r w:rsidR="00104777">
        <w:t>/</w:t>
      </w:r>
      <w:r w:rsidR="006F26CB">
        <w:t>20</w:t>
      </w:r>
      <w:r w:rsidR="002F1438">
        <w:t>1</w:t>
      </w:r>
      <w:r w:rsidR="000430D5">
        <w:t>7</w:t>
      </w:r>
      <w:r w:rsidR="000A7F45">
        <w:t>-</w:t>
      </w:r>
      <w:r w:rsidR="00D37FE8">
        <w:t>9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6B1A5D">
        <w:t xml:space="preserve">DIAL AUTOMATI j.d.o.o., Zagreb, </w:t>
      </w:r>
      <w:proofErr w:type="spellStart"/>
      <w:r w:rsidR="006B1A5D">
        <w:t>Galovići</w:t>
      </w:r>
      <w:proofErr w:type="spellEnd"/>
      <w:r w:rsidR="006B1A5D">
        <w:t xml:space="preserve"> 38, OIB 88759327183</w:t>
      </w:r>
      <w:r w:rsidR="004B6701">
        <w:t xml:space="preserve">, </w:t>
      </w:r>
      <w:r w:rsidR="00295F32" w:rsidRPr="0053264E">
        <w:t xml:space="preserve">dana </w:t>
      </w:r>
      <w:r w:rsidR="006F26CB">
        <w:t>1</w:t>
      </w:r>
      <w:r w:rsidR="00D03EBB">
        <w:t>1</w:t>
      </w:r>
      <w:r w:rsidR="006F26CB">
        <w:t>. listopada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6F26CB" w:rsidP="00745BD4" w:rsidR="006F26CB">
      <w:pPr>
        <w:ind w:firstLine="708"/>
        <w:jc w:val="both"/>
      </w:pPr>
      <w:r>
        <w:t>R</w:t>
      </w:r>
      <w:r w:rsidR="002F1438">
        <w:t xml:space="preserve">očište </w:t>
      </w:r>
      <w:r w:rsidR="00825FFC">
        <w:t xml:space="preserve">radi </w:t>
      </w:r>
      <w:r w:rsidR="00EB2086">
        <w:t>očitovanja o prijedlogu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 w:rsidR="0085757B">
        <w:t xml:space="preserve">određeno za dan </w:t>
      </w:r>
      <w:r w:rsidR="001C3313">
        <w:t>9. studenog</w:t>
      </w:r>
      <w:r w:rsidR="0085757B">
        <w:t xml:space="preserve"> 2017. godine</w:t>
      </w:r>
      <w:r w:rsidR="002F1438">
        <w:t xml:space="preserve"> u </w:t>
      </w:r>
      <w:r w:rsidR="001C3313">
        <w:t>1</w:t>
      </w:r>
      <w:r w:rsidR="00D51E48">
        <w:t>0</w:t>
      </w:r>
      <w:r w:rsidR="002F1438">
        <w:t>,</w:t>
      </w:r>
      <w:r w:rsidR="00F42003">
        <w:t>30</w:t>
      </w:r>
      <w:r w:rsidR="002F1438">
        <w:t xml:space="preserve"> sati</w:t>
      </w:r>
      <w:r w:rsidR="0085757B">
        <w:t xml:space="preserve">, </w:t>
      </w:r>
    </w:p>
    <w:p w:rsidRDefault="006F26CB" w:rsidP="00745BD4" w:rsidR="006F26CB">
      <w:pPr>
        <w:ind w:firstLine="708"/>
        <w:jc w:val="both"/>
      </w:pPr>
    </w:p>
    <w:p w:rsidRDefault="006F26CB" w:rsidP="00745BD4" w:rsidR="00745BD4" w:rsidRPr="006F26CB">
      <w:pPr>
        <w:ind w:firstLine="708"/>
        <w:jc w:val="both"/>
      </w:pPr>
      <w:proofErr w:type="spellStart"/>
      <w:r w:rsidRPr="006F26CB">
        <w:rPr>
          <w:b/>
        </w:rPr>
        <w:t>prelaže</w:t>
      </w:r>
      <w:proofErr w:type="spellEnd"/>
      <w:r w:rsidRPr="006F26CB">
        <w:rPr>
          <w:b/>
        </w:rPr>
        <w:t xml:space="preserve"> se za dan </w:t>
      </w:r>
      <w:r w:rsidR="00D379B0">
        <w:rPr>
          <w:b/>
        </w:rPr>
        <w:t>21. prosinca</w:t>
      </w:r>
      <w:r w:rsidRPr="006F26CB">
        <w:rPr>
          <w:b/>
        </w:rPr>
        <w:t xml:space="preserve"> 2017. godine u </w:t>
      </w:r>
      <w:r w:rsidR="00010169">
        <w:rPr>
          <w:b/>
        </w:rPr>
        <w:t>1</w:t>
      </w:r>
      <w:r w:rsidR="00255349">
        <w:rPr>
          <w:b/>
        </w:rPr>
        <w:t>0</w:t>
      </w:r>
      <w:r w:rsidRPr="006F26CB">
        <w:rPr>
          <w:b/>
        </w:rPr>
        <w:t>,</w:t>
      </w:r>
      <w:r w:rsidR="00F42003">
        <w:rPr>
          <w:b/>
        </w:rPr>
        <w:t>30</w:t>
      </w:r>
      <w:r w:rsidRPr="006F26CB">
        <w:rPr>
          <w:b/>
        </w:rPr>
        <w:t xml:space="preserve"> sati</w:t>
      </w:r>
      <w:r>
        <w:t xml:space="preserve">, kod ovoga suda, u </w:t>
      </w:r>
      <w:r w:rsidR="0085757B" w:rsidRPr="006F26CB">
        <w:t>Karlovc</w:t>
      </w:r>
      <w:r w:rsidRPr="006F26CB">
        <w:t>u</w:t>
      </w:r>
      <w:r w:rsidR="0085757B" w:rsidRPr="006F26CB">
        <w:t>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6F26CB">
        <w:t>1</w:t>
      </w:r>
      <w:r w:rsidR="00D03EBB">
        <w:t>1</w:t>
      </w:r>
      <w:r w:rsidR="006F26CB">
        <w:t>. listopada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sectPr w:rsidSect="00DF1B94" w:rsidR="002F143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331" w:rsidR="00617331">
      <w:r>
        <w:separator/>
      </w:r>
    </w:p>
  </w:endnote>
  <w:endnote w:id="0" w:type="continuationSeparator">
    <w:p w:rsidRDefault="00617331" w:rsidR="00617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331" w:rsidR="00617331">
      <w:r>
        <w:separator/>
      </w:r>
    </w:p>
  </w:footnote>
  <w:footnote w:id="0" w:type="continuationSeparator">
    <w:p w:rsidRDefault="00617331" w:rsidR="00617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169"/>
    <w:rsid w:val="0001067B"/>
    <w:rsid w:val="000229C0"/>
    <w:rsid w:val="000345E7"/>
    <w:rsid w:val="00040A0F"/>
    <w:rsid w:val="00042C11"/>
    <w:rsid w:val="000430D5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3769"/>
    <w:rsid w:val="000C799A"/>
    <w:rsid w:val="000C7EB9"/>
    <w:rsid w:val="000E7C58"/>
    <w:rsid w:val="000F0A0A"/>
    <w:rsid w:val="000F0EF4"/>
    <w:rsid w:val="000F381B"/>
    <w:rsid w:val="00104777"/>
    <w:rsid w:val="00112A59"/>
    <w:rsid w:val="00114FF9"/>
    <w:rsid w:val="00121733"/>
    <w:rsid w:val="00122195"/>
    <w:rsid w:val="00124BD0"/>
    <w:rsid w:val="00143098"/>
    <w:rsid w:val="001570A9"/>
    <w:rsid w:val="00157F70"/>
    <w:rsid w:val="00167F2D"/>
    <w:rsid w:val="0017084D"/>
    <w:rsid w:val="001740AB"/>
    <w:rsid w:val="00176154"/>
    <w:rsid w:val="001775C9"/>
    <w:rsid w:val="0019063D"/>
    <w:rsid w:val="00195ED8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3313"/>
    <w:rsid w:val="001C462D"/>
    <w:rsid w:val="001C559F"/>
    <w:rsid w:val="001E08E7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55349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C5F3B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4E3A"/>
    <w:rsid w:val="003652C7"/>
    <w:rsid w:val="003746BE"/>
    <w:rsid w:val="00375F51"/>
    <w:rsid w:val="003810B2"/>
    <w:rsid w:val="0038234F"/>
    <w:rsid w:val="00391C11"/>
    <w:rsid w:val="00396082"/>
    <w:rsid w:val="003B5F93"/>
    <w:rsid w:val="003C354D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1D7D"/>
    <w:rsid w:val="004565E0"/>
    <w:rsid w:val="00482F92"/>
    <w:rsid w:val="00492DEC"/>
    <w:rsid w:val="004A10F2"/>
    <w:rsid w:val="004A58C4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4F61DF"/>
    <w:rsid w:val="00511E4A"/>
    <w:rsid w:val="00512283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2682"/>
    <w:rsid w:val="0059752C"/>
    <w:rsid w:val="005A0F14"/>
    <w:rsid w:val="005C0539"/>
    <w:rsid w:val="005C7BEA"/>
    <w:rsid w:val="005D4B5D"/>
    <w:rsid w:val="005E1585"/>
    <w:rsid w:val="005E2748"/>
    <w:rsid w:val="005E4A1E"/>
    <w:rsid w:val="00604000"/>
    <w:rsid w:val="00610C21"/>
    <w:rsid w:val="0061317A"/>
    <w:rsid w:val="00613A29"/>
    <w:rsid w:val="00617331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1A5D"/>
    <w:rsid w:val="006B621F"/>
    <w:rsid w:val="006C455F"/>
    <w:rsid w:val="006C719B"/>
    <w:rsid w:val="006D154A"/>
    <w:rsid w:val="006F26CB"/>
    <w:rsid w:val="00701C98"/>
    <w:rsid w:val="007108AA"/>
    <w:rsid w:val="007239C4"/>
    <w:rsid w:val="00723F71"/>
    <w:rsid w:val="00725019"/>
    <w:rsid w:val="0072532F"/>
    <w:rsid w:val="00741F56"/>
    <w:rsid w:val="007429CF"/>
    <w:rsid w:val="00745BD4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D5D8E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36604"/>
    <w:rsid w:val="00846323"/>
    <w:rsid w:val="00851346"/>
    <w:rsid w:val="0085532B"/>
    <w:rsid w:val="0085757B"/>
    <w:rsid w:val="008611CF"/>
    <w:rsid w:val="008630DA"/>
    <w:rsid w:val="00863AFD"/>
    <w:rsid w:val="00865E26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261B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20CA1"/>
    <w:rsid w:val="00A422FE"/>
    <w:rsid w:val="00A42716"/>
    <w:rsid w:val="00A43160"/>
    <w:rsid w:val="00A47231"/>
    <w:rsid w:val="00A51F97"/>
    <w:rsid w:val="00A570E3"/>
    <w:rsid w:val="00A62E60"/>
    <w:rsid w:val="00A675FB"/>
    <w:rsid w:val="00A70782"/>
    <w:rsid w:val="00A74578"/>
    <w:rsid w:val="00AB3FA0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03E7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2AE8"/>
    <w:rsid w:val="00B637CF"/>
    <w:rsid w:val="00B66C4B"/>
    <w:rsid w:val="00B74EA2"/>
    <w:rsid w:val="00B778ED"/>
    <w:rsid w:val="00BA257E"/>
    <w:rsid w:val="00BA609D"/>
    <w:rsid w:val="00BB2166"/>
    <w:rsid w:val="00BC009E"/>
    <w:rsid w:val="00BD2EAD"/>
    <w:rsid w:val="00BD5875"/>
    <w:rsid w:val="00BE3247"/>
    <w:rsid w:val="00BF2720"/>
    <w:rsid w:val="00BF2FA2"/>
    <w:rsid w:val="00BF6F39"/>
    <w:rsid w:val="00C06B7E"/>
    <w:rsid w:val="00C07BEB"/>
    <w:rsid w:val="00C13758"/>
    <w:rsid w:val="00C13BDD"/>
    <w:rsid w:val="00C27603"/>
    <w:rsid w:val="00C27D59"/>
    <w:rsid w:val="00C51829"/>
    <w:rsid w:val="00C52D68"/>
    <w:rsid w:val="00C62037"/>
    <w:rsid w:val="00C67F1A"/>
    <w:rsid w:val="00C71077"/>
    <w:rsid w:val="00C82C2F"/>
    <w:rsid w:val="00C84611"/>
    <w:rsid w:val="00C86D88"/>
    <w:rsid w:val="00C90CD4"/>
    <w:rsid w:val="00C92DA2"/>
    <w:rsid w:val="00C92E59"/>
    <w:rsid w:val="00CA165A"/>
    <w:rsid w:val="00CB2CAC"/>
    <w:rsid w:val="00CB6C29"/>
    <w:rsid w:val="00CC408D"/>
    <w:rsid w:val="00CE17CB"/>
    <w:rsid w:val="00CE2079"/>
    <w:rsid w:val="00CE6EAF"/>
    <w:rsid w:val="00CF123F"/>
    <w:rsid w:val="00D03EBB"/>
    <w:rsid w:val="00D124F5"/>
    <w:rsid w:val="00D15253"/>
    <w:rsid w:val="00D20B64"/>
    <w:rsid w:val="00D21672"/>
    <w:rsid w:val="00D32B14"/>
    <w:rsid w:val="00D33D76"/>
    <w:rsid w:val="00D379B0"/>
    <w:rsid w:val="00D37FE8"/>
    <w:rsid w:val="00D51E48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286"/>
    <w:rsid w:val="00DF1B94"/>
    <w:rsid w:val="00DF1DF7"/>
    <w:rsid w:val="00E050A5"/>
    <w:rsid w:val="00E1191B"/>
    <w:rsid w:val="00E158AA"/>
    <w:rsid w:val="00E21339"/>
    <w:rsid w:val="00E21D5B"/>
    <w:rsid w:val="00E334FF"/>
    <w:rsid w:val="00E406C7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5EE7"/>
    <w:rsid w:val="00EA6709"/>
    <w:rsid w:val="00EA755B"/>
    <w:rsid w:val="00EB11C0"/>
    <w:rsid w:val="00EB2086"/>
    <w:rsid w:val="00EB59ED"/>
    <w:rsid w:val="00EC2E6D"/>
    <w:rsid w:val="00EC4E58"/>
    <w:rsid w:val="00ED7650"/>
    <w:rsid w:val="00EE0132"/>
    <w:rsid w:val="00EF7E94"/>
    <w:rsid w:val="00F07A48"/>
    <w:rsid w:val="00F10211"/>
    <w:rsid w:val="00F110FF"/>
    <w:rsid w:val="00F11929"/>
    <w:rsid w:val="00F17825"/>
    <w:rsid w:val="00F2244C"/>
    <w:rsid w:val="00F2343C"/>
    <w:rsid w:val="00F2467C"/>
    <w:rsid w:val="00F36BA8"/>
    <w:rsid w:val="00F42003"/>
    <w:rsid w:val="00F42B08"/>
    <w:rsid w:val="00F73D03"/>
    <w:rsid w:val="00F746A9"/>
    <w:rsid w:val="00F775AF"/>
    <w:rsid w:val="00F83076"/>
    <w:rsid w:val="00F86FC3"/>
    <w:rsid w:val="00F8732C"/>
    <w:rsid w:val="00F93D98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45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6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16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1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0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St-942/2017-9</izvorni_sadrzaj>
    <derivirana_varijabla naziv="DomainObject.Oznaka_1">St-942/2017-9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St-942/2017</izvorni_sadrzaj>
    <derivirana_varijabla naziv="DomainObject.Predmet.OznakaBroj_1">St-942/2017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DIAL AUTOMATI jednostavno društvo s ograničenom odgovornošću za usluge zastupanog po punomoćniku Ivica Omejc</izvorni_sadrzaj>
    <derivirana_varijabla naziv="DomainObject.Predmet.ProtustrankaFormated_1">  DIAL AUTOMATI jednostavno društvo s ograničenom odgovornošću za usluge zastupanog po punomoćniku Ivica Omejc</derivirana_varijabla>
  </DomainObject.Predmet.ProtustrankaFormated>
  <DomainObject.Predmet.ProtustrankaFormatedOIB>
    <izvorni_sadrzaj>  DIAL AUTOMATI jednostavno društvo s ograničenom odgovornošću za usluge, OIB 88759327183 zastupanog po punomoćniku Ivica Omejc</izvorni_sadrzaj>
    <derivirana_varijabla naziv="DomainObject.Predmet.ProtustrankaFormatedOIB_1">  DIAL AUTOMATI jednostavno društvo s ograničenom odgovornošću za usluge, OIB 88759327183 zastupanog po punomoćniku Ivica Omejc</derivirana_varijabla>
  </DomainObject.Predmet.ProtustrankaFormatedOIB>
  <DomainObject.Predmet.ProtustrankaFormatedWithAdress>
    <izvorni_sadrzaj> DIAL AUTOMATI jednostavno društvo s ograničenom odgovornošću za usluge, Galovići 38, 10000 Zagreb zastupanog po punomoćniku Ivica Omejc</izvorni_sadrzaj>
    <derivirana_varijabla naziv="DomainObject.Predmet.ProtustrankaFormatedWithAdress_1"> DIAL AUTOMATI jednostavno društvo s ograničenom odgovornošću za usluge, Galovići 38, 10000 Zagreb zastupanog po punomoćniku Ivica Omejc</derivirana_varijabla>
  </DomainObject.Predmet.ProtustrankaFormatedWithAdress>
  <DomainObject.Predmet.ProtustrankaFormatedWithAdressOIB>
    <izvorni_sadrzaj> DIAL AUTOMATI jednostavno društvo s ograničenom odgovornošću za usluge, OIB 88759327183, Galovići 38, 10000 Zagreb zastupanog po punomoćniku Ivica Omejc</izvorni_sadrzaj>
    <derivirana_varijabla naziv="DomainObject.Predmet.ProtustrankaFormatedWithAdressOIB_1"> DIAL AUTOMATI jednostavno društvo s ograničenom odgovornošću za usluge, OIB 88759327183, Galovići 38, 10000 Zagreb zastupanog po punomoćniku Ivica Omejc</derivirana_varijabla>
  </DomainObject.Predmet.ProtustrankaFormatedWithAdressOIB>
  <DomainObject.Predmet.ProtustrankaWithAdress>
    <izvorni_sadrzaj>DIAL AUTOMATI jednostavno društvo s ograničenom odgovornošću za usluge Galovići 38, 10000 Zagreb</izvorni_sadrzaj>
    <derivirana_varijabla naziv="DomainObject.Predmet.ProtustrankaWithAdress_1">DIAL AUTOMATI jednostavno društvo s ograničenom odgovornošću za usluge Galovići 38, 10000 Zagreb</derivirana_varijabla>
  </DomainObject.Predmet.ProtustrankaWithAdress>
  <DomainObject.Predmet.ProtustrankaWithAdressOIB>
    <izvorni_sadrzaj>DIAL AUTOMATI jednostavno društvo s ograničenom odgovornošću za usluge, OIB 88759327183, Galovići 38, 10000 Zagreb</izvorni_sadrzaj>
    <derivirana_varijabla naziv="DomainObject.Predmet.ProtustrankaWithAdressOIB_1">DIAL AUTOMATI jednostavno društvo s ograničenom odgovornošću za usluge, OIB 88759327183, Galovići 38, 10000 Zagreb</derivirana_varijabla>
  </DomainObject.Predmet.ProtustrankaWithAdressOIB>
  <DomainObject.Predmet.ProtustrankaNazivFormated>
    <izvorni_sadrzaj>DIAL AUTOMATI jednostavno društvo s ograničenom odgovornošću za usluge</izvorni_sadrzaj>
    <derivirana_varijabla naziv="DomainObject.Predmet.ProtustrankaNazivFormated_1">DIAL AUTOMATI jednostavno društvo s ograničenom odgovornošću za usluge</derivirana_varijabla>
  </DomainObject.Predmet.ProtustrankaNazivFormated>
  <DomainObject.Predmet.ProtustrankaNazivFormatedOIB>
    <izvorni_sadrzaj>DIAL AUTOMATI jednostavno društvo s ograničenom odgovornošću za usluge, OIB 88759327183</izvorni_sadrzaj>
    <derivirana_varijabla naziv="DomainObject.Predmet.ProtustrankaNazivFormatedOIB_1">DIAL AUTOMATI jednostavno društvo s ograničenom odgovornošću za usluge, OIB 88759327183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DIAL AUTOMATI jednostavno društvo s ograničenom odgovornošću za usluge zastupanog po punomoćniku Ivica Omejc</item>
    </izvorni_sadrzaj>
    <derivirana_varijabla naziv="DomainObject.Predmet.ProtuStrankaListFormated_1">
      <item>DIAL AUTOMATI jednostavno društvo s ograničenom odgovornošću za usluge zastupanog po punomoćniku Ivica Omejc</item>
    </derivirana_varijabla>
  </DomainObject.Predmet.ProtuStrankaListFormated>
  <DomainObject.Predmet.ProtuStrankaListFormatedOIB>
    <izvorni_sadrzaj>
      <item>DIAL AUTOMATI jednostavno društvo s ograničenom odgovornošću za usluge, OIB 88759327183 zastupanog po punomoćniku Ivica Omejc</item>
    </izvorni_sadrzaj>
    <derivirana_varijabla naziv="DomainObject.Predmet.ProtuStrankaListFormatedOIB_1">
      <item>DIAL AUTOMATI jednostavno društvo s ograničenom odgovornošću za usluge, OIB 88759327183 zastupanog po punomoćniku Ivica Omejc</item>
    </derivirana_varijabla>
  </DomainObject.Predmet.ProtuStrankaListFormatedOIB>
  <DomainObject.Predmet.ProtuStrankaListFormatedWithAdress>
    <izvorni_sadrzaj>
      <item>DIAL AUTOMATI jednostavno društvo s ograničenom odgovornošću za usluge, Galovići 38, 10000 Zagreb zastupanog po punomoćniku Ivica Omejc</item>
    </izvorni_sadrzaj>
    <derivirana_varijabla naziv="DomainObject.Predmet.ProtuStrankaListFormatedWithAdress_1">
      <item>DIAL AUTOMATI jednostavno društvo s ograničenom odgovornošću za usluge, Galovići 38, 10000 Zagreb zastupanog po punomoćniku Ivica Omejc</item>
    </derivirana_varijabla>
  </DomainObject.Predmet.ProtuStrankaListFormatedWithAdress>
  <DomainObject.Predmet.ProtuStrankaListFormatedWithAdressOIB>
    <izvorni_sadrzaj>
      <item>DIAL AUTOMATI jednostavno društvo s ograničenom odgovornošću za usluge, OIB 88759327183, Galovići 38, 10000 Zagreb zastupanog po punomoćniku Ivica Omejc</item>
    </izvorni_sadrzaj>
    <derivirana_varijabla naziv="DomainObject.Predmet.ProtuStrankaListFormatedWithAdressOIB_1">
      <item>DIAL AUTOMATI jednostavno društvo s ograničenom odgovornošću za usluge, OIB 88759327183, Galovići 38, 10000 Zagreb zastupanog po punomoćniku Ivica Omejc</item>
    </derivirana_varijabla>
  </DomainObject.Predmet.ProtuStrankaListFormatedWithAdressOIB>
  <DomainObject.Predmet.ProtuStrankaListNazivFormated>
    <izvorni_sadrzaj>
      <item>DIAL AUTOMATI jednostavno društvo s ograničenom odgovornošću za usluge</item>
    </izvorni_sadrzaj>
    <derivirana_varijabla naziv="DomainObject.Predmet.ProtuStrankaListNazivFormated_1">
      <item>DIAL AUTOMATI jednostavno društvo s ograničenom odgovornošću za usluge</item>
    </derivirana_varijabla>
  </DomainObject.Predmet.ProtuStrankaListNazivFormated>
  <DomainObject.Predmet.ProtuStrankaListNazivFormatedOIB>
    <izvorni_sadrzaj>
      <item>DIAL AUTOMATI jednostavno društvo s ograničenom odgovornošću za usluge, OIB 88759327183</item>
    </izvorni_sadrzaj>
    <derivirana_varijabla naziv="DomainObject.Predmet.ProtuStrankaListNazivFormatedOIB_1">
      <item>DIAL AUTOMATI jednostavno društvo s ograničenom odgovornošću za usluge, OIB 88759327183</item>
    </derivirana_varijabla>
  </DomainObject.Predmet.ProtuStrankaListNazivFormatedOIB>
  <DomainObject.Predmet.OstaliListFormated>
    <izvorni_sadrzaj>
      <item>Ivica Omejc punomoćnik sudionika u postupku DIAL AUTOMATI jednostavno društvo s ograničenom odgovornošću za usluge</item>
    </izvorni_sadrzaj>
    <derivirana_varijabla naziv="DomainObject.Predmet.OstaliListFormated_1">
      <item>Ivica Omejc punomoćnik sudionika u postupku DIAL AUTOMATI jednostavno društvo s ograničenom odgovornošću za usluge</item>
    </derivirana_varijabla>
  </DomainObject.Predmet.OstaliListFormated>
  <DomainObject.Predmet.OstaliListFormatedOIB>
    <izvorni_sadrzaj>
      <item>Ivica Omejc, OIB 93989133277 punomoćnik sudionika u postupku DIAL AUTOMATI jednostavno društvo s ograničenom odgovornošću za usluge</item>
    </izvorni_sadrzaj>
    <derivirana_varijabla naziv="DomainObject.Predmet.OstaliListFormatedOIB_1">
      <item>Ivica Omejc, OIB 93989133277 punomoćnik sudionika u postupku DIAL AUTOMATI jednostavno društvo s ograničenom odgovornošću za usluge</item>
    </derivirana_varijabla>
  </DomainObject.Predmet.OstaliListFormatedOIB>
  <DomainObject.Predmet.OstaliListFormatedWithAdress>
    <izvorni_sadrzaj>
      <item>Ivica Omejc, Gramača 4b, 10000 Zagreb punomoćnik sudionika u postupku DIAL AUTOMATI jednostavno društvo s ograničenom odgovornošću za usluge</item>
    </izvorni_sadrzaj>
    <derivirana_varijabla naziv="DomainObject.Predmet.OstaliListFormatedWithAdress_1">
      <item>Ivica Omejc, Gramača 4b, 10000 Zagreb punomoćnik sudionika u postupku DIAL AUTOMATI jednostavno društvo s ograničenom odgovornošću za usluge</item>
    </derivirana_varijabla>
  </DomainObject.Predmet.OstaliListFormatedWithAdress>
  <DomainObject.Predmet.OstaliListFormatedWithAdressOIB>
    <izvorni_sadrzaj>
      <item>Ivica Omejc, OIB 93989133277, Gramača 4b, 10000 Zagreb punomoćnik sudionika u postupku DIAL AUTOMATI jednostavno društvo s ograničenom odgovornošću za usluge</item>
    </izvorni_sadrzaj>
    <derivirana_varijabla naziv="DomainObject.Predmet.OstaliListFormatedWithAdressOIB_1">
      <item>Ivica Omejc, OIB 93989133277, Gramača 4b, 10000 Zagreb punomoćnik sudionika u postupku DIAL AUTOMATI jednostavno društvo s ograničenom odgovornošću za usluge</item>
    </derivirana_varijabla>
  </DomainObject.Predmet.OstaliListFormatedWithAdressOIB>
  <DomainObject.Predmet.OstaliListNazivFormated>
    <izvorni_sadrzaj>
      <item>Ivica Omejc</item>
    </izvorni_sadrzaj>
    <derivirana_varijabla naziv="DomainObject.Predmet.OstaliListNazivFormated_1">
      <item>Ivica Omejc</item>
    </derivirana_varijabla>
  </DomainObject.Predmet.OstaliListNazivFormated>
  <DomainObject.Predmet.OstaliListNazivFormatedOIB>
    <izvorni_sadrzaj>
      <item>Ivica Omejc, OIB 93989133277</item>
    </izvorni_sadrzaj>
    <derivirana_varijabla naziv="DomainObject.Predmet.OstaliListNazivFormatedOIB_1">
      <item>Ivica Omejc, OIB 93989133277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St-942/2017-9</izvorni_sadrzaj>
    <derivirana_varijabla naziv="DomainObject.PoslovniBrojDokumenta_1">St-942/2017-9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DIAL AUTOMATI jednostavno društvo s ograničenom odgovornošću za usluge</izvorni_sadrzaj>
    <derivirana_varijabla naziv="DomainObject.Predmet.ProtustrankaIDrugi_1">DIAL AUTOMATI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DIAL AUTOMATI jednostavno društvo s ograničenom odgovornošću za usluge, OIB 88759327183, Galovići 38, 10000 Zagreb</izvorni_sadrzaj>
    <derivirana_varijabla naziv="DomainObject.Predmet.ProtustrankaIDrugiAdressOIB_1">DIAL AUTOMATI jednostavno društvo s ograničenom odgovornošću za usluge, OIB 88759327183, Galovići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DIAL AUTOMATI jednostavno društvo s ograničenom odgovornošću za usluge</item>
      <item>Ivica Omejc</item>
    </izvorni_sadrzaj>
    <derivirana_varijabla naziv="DomainObject.Predmet.SudioniciListNaziv_1">
      <item>FINA Regionalni centar Zagreb</item>
      <item>DIAL AUTOMATI jednostavno društvo s ograničenom odgovornošću za usluge</item>
      <item>Ivica Omejc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DIAL AUTOMATI jednostavno društvo s ograničenom odgovornošću za usluge, OIB 88759327183, Galovići 38,10000 Zagreb</item>
      <item>Ivica Omejc, OIB 93989133277, Gramača 4b,10000 Zagreb</item>
    </izvorni_sadrzaj>
    <derivirana_varijabla naziv="DomainObject.Predmet.SudioniciListAdressOIB_1">
      <item>FINA Regionalni centar Zagreb, OIB 85821130368, Trg svibanjskih žrtava 1995. br. 1,10000 Zagreb</item>
      <item>DIAL AUTOMATI jednostavno društvo s ograničenom odgovornošću za usluge, OIB 88759327183, Galovići 38,10000 Zagreb</item>
      <item>Ivica Omejc, OIB 93989133277, Gramača 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88759327183</item>
      <item>, OIB 93989133277</item>
    </izvorni_sadrzaj>
    <derivirana_varijabla naziv="DomainObject.Predmet.SudioniciListNazivOIB_1">
      <item>, OIB 85821130368</item>
      <item>, OIB 88759327183</item>
      <item>, OIB 93989133277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9443A-6000-4E29-8BE0-8D163F92C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696</properties:Characters>
  <properties:Lines>35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2017-10-11T05:25:00Z</dcterms:created>
  <dc:creator>gboljkovac</dc:creator>
  <cp:lastModifiedBy>Marina Markić</cp:lastModifiedBy>
  <cp:lastPrinted>2017-10-11T05:37:00Z</cp:lastPrinted>
  <dcterms:modified xmlns:xsi="http://www.w3.org/2001/XMLSchema-instance" xsi:type="dcterms:W3CDTF">2017-10-11T05:38:00Z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St-942/2017-9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