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9902" w14:paraId="a769902" w:rsidRDefault="00F854BB" w:rsidP="0001726C" w:rsidR="0001726C">
      <w:pPr>
        <w:jc w:val="right"/>
        <w15:collapsed w:val="false"/>
      </w:pPr>
      <w:r>
        <w:t xml:space="preserve">Broj </w:t>
      </w:r>
      <w:r w:rsidR="0001726C">
        <w:t>6 St-</w:t>
      </w:r>
      <w:r w:rsidR="00D35E45">
        <w:t>953/18-15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1D5C9E" w:rsidR="0001726C" w:rsidRPr="001D5C9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</w:t>
      </w:r>
      <w:r w:rsidR="001D5C9E">
        <w:t xml:space="preserve">                             </w:t>
      </w:r>
      <w:r>
        <w:t xml:space="preserve">   </w:t>
      </w: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657957">
        <w:t>Republika Hrvatska, Ministarstvo financija, Porezna uprava, Područni ured Osijek, zastupana po ŽDO Osijek, za</w:t>
      </w:r>
      <w:r w:rsidR="00657957">
        <w:rPr>
          <w:bCs/>
          <w:kern w:val="36"/>
          <w:lang w:eastAsia="en-US"/>
        </w:rPr>
        <w:t xml:space="preserve"> otvaranje stečajnog postupka nad dužnikom: </w:t>
      </w:r>
      <w:r w:rsidR="00D35E45">
        <w:rPr>
          <w:b/>
        </w:rPr>
        <w:t>POSSO j.d.o.o. za usluge i trgovinu, MBS: 080962041, OIB: 51071942522, Zagreb, Gračanska cesta 138</w:t>
      </w:r>
      <w:r>
        <w:t xml:space="preserve">, dana </w:t>
      </w:r>
      <w:r w:rsidR="00D35E45">
        <w:t>27. rujna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 w:rsidR="00D35E45">
        <w:t>z.z</w:t>
      </w:r>
      <w:proofErr w:type="spellEnd"/>
      <w:r w:rsidR="00D35E45">
        <w:t>.</w:t>
      </w:r>
      <w:r w:rsidR="00657957">
        <w:t xml:space="preserve"> dužnika </w:t>
      </w:r>
      <w:r w:rsidR="00D35E45">
        <w:rPr>
          <w:b/>
        </w:rPr>
        <w:t xml:space="preserve">Aniti </w:t>
      </w:r>
      <w:proofErr w:type="spellStart"/>
      <w:r w:rsidR="00D35E45">
        <w:rPr>
          <w:b/>
        </w:rPr>
        <w:t>Peša</w:t>
      </w:r>
      <w:proofErr w:type="spellEnd"/>
      <w:r w:rsidR="00D35E45">
        <w:rPr>
          <w:b/>
        </w:rPr>
        <w:t xml:space="preserve"> </w:t>
      </w:r>
      <w:proofErr w:type="spellStart"/>
      <w:r w:rsidR="00D35E45">
        <w:rPr>
          <w:b/>
        </w:rPr>
        <w:t>Drnjević</w:t>
      </w:r>
      <w:proofErr w:type="spellEnd"/>
      <w:r w:rsidR="00D35E45">
        <w:rPr>
          <w:b/>
        </w:rPr>
        <w:t xml:space="preserve">, Zagreb, Gračanska </w:t>
      </w:r>
      <w:proofErr w:type="spellStart"/>
      <w:r w:rsidR="00D35E45">
        <w:rPr>
          <w:b/>
        </w:rPr>
        <w:t>ceta</w:t>
      </w:r>
      <w:proofErr w:type="spellEnd"/>
      <w:r w:rsidR="00D35E45">
        <w:rPr>
          <w:b/>
        </w:rPr>
        <w:t xml:space="preserve"> 138, OIB: 78991410048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D35E45">
        <w:rPr>
          <w:b/>
        </w:rPr>
        <w:t>953-18</w:t>
      </w:r>
      <w:r w:rsidR="002D0B04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D35E45">
        <w:t>z.z</w:t>
      </w:r>
      <w:proofErr w:type="spellEnd"/>
      <w:r w:rsidR="00D35E45">
        <w:t xml:space="preserve">. dužnika </w:t>
      </w:r>
      <w:r w:rsidR="00D35E45">
        <w:rPr>
          <w:b/>
        </w:rPr>
        <w:t xml:space="preserve">Anita </w:t>
      </w:r>
      <w:proofErr w:type="spellStart"/>
      <w:r w:rsidR="00D35E45">
        <w:rPr>
          <w:b/>
        </w:rPr>
        <w:t>Peša</w:t>
      </w:r>
      <w:proofErr w:type="spellEnd"/>
      <w:r w:rsidR="00D35E45">
        <w:rPr>
          <w:b/>
        </w:rPr>
        <w:t xml:space="preserve"> </w:t>
      </w:r>
      <w:proofErr w:type="spellStart"/>
      <w:r w:rsidR="00D35E45">
        <w:rPr>
          <w:b/>
        </w:rPr>
        <w:t>Drnjević</w:t>
      </w:r>
      <w:proofErr w:type="spellEnd"/>
      <w:r w:rsidR="00D35E45">
        <w:rPr>
          <w:b/>
        </w:rPr>
        <w:t xml:space="preserve">, Zagreb, Gračanska </w:t>
      </w:r>
      <w:proofErr w:type="spellStart"/>
      <w:r w:rsidR="00D35E45">
        <w:rPr>
          <w:b/>
        </w:rPr>
        <w:t>ceta</w:t>
      </w:r>
      <w:proofErr w:type="spellEnd"/>
      <w:r w:rsidR="00D35E45">
        <w:rPr>
          <w:b/>
        </w:rPr>
        <w:t xml:space="preserve"> 138, OIB: 78991410048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D35E45">
        <w:rPr>
          <w:b/>
        </w:rPr>
        <w:t>953-18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D35E45">
        <w:t>z.z</w:t>
      </w:r>
      <w:proofErr w:type="spellEnd"/>
      <w:r w:rsidR="00D35E45">
        <w:t xml:space="preserve">. dužnika </w:t>
      </w:r>
      <w:r w:rsidR="00D35E45">
        <w:rPr>
          <w:b/>
        </w:rPr>
        <w:t xml:space="preserve">Aniti </w:t>
      </w:r>
      <w:proofErr w:type="spellStart"/>
      <w:r w:rsidR="00D35E45">
        <w:rPr>
          <w:b/>
        </w:rPr>
        <w:t>Peša</w:t>
      </w:r>
      <w:proofErr w:type="spellEnd"/>
      <w:r w:rsidR="00D35E45">
        <w:rPr>
          <w:b/>
        </w:rPr>
        <w:t xml:space="preserve"> </w:t>
      </w:r>
      <w:proofErr w:type="spellStart"/>
      <w:r w:rsidR="00D35E45">
        <w:rPr>
          <w:b/>
        </w:rPr>
        <w:t>Drnjević</w:t>
      </w:r>
      <w:proofErr w:type="spellEnd"/>
      <w:r w:rsidR="00D35E45">
        <w:rPr>
          <w:b/>
        </w:rPr>
        <w:t xml:space="preserve">, Zagreb, Gračanska </w:t>
      </w:r>
      <w:proofErr w:type="spellStart"/>
      <w:r w:rsidR="00D35E45">
        <w:rPr>
          <w:b/>
        </w:rPr>
        <w:t>ceta</w:t>
      </w:r>
      <w:proofErr w:type="spellEnd"/>
      <w:r w:rsidR="00D35E45">
        <w:rPr>
          <w:b/>
        </w:rPr>
        <w:t xml:space="preserve"> 138, OIB: 78991410048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D35E45">
        <w:t>z.z</w:t>
      </w:r>
      <w:proofErr w:type="spellEnd"/>
      <w:r w:rsidR="00D35E45">
        <w:t xml:space="preserve">. dužnika </w:t>
      </w:r>
      <w:r w:rsidR="00D35E45">
        <w:rPr>
          <w:b/>
        </w:rPr>
        <w:t xml:space="preserve">Anita </w:t>
      </w:r>
      <w:proofErr w:type="spellStart"/>
      <w:r w:rsidR="00D35E45">
        <w:rPr>
          <w:b/>
        </w:rPr>
        <w:t>Peša</w:t>
      </w:r>
      <w:proofErr w:type="spellEnd"/>
      <w:r w:rsidR="00D35E45">
        <w:rPr>
          <w:b/>
        </w:rPr>
        <w:t xml:space="preserve"> </w:t>
      </w:r>
      <w:proofErr w:type="spellStart"/>
      <w:r w:rsidR="00D35E45">
        <w:rPr>
          <w:b/>
        </w:rPr>
        <w:t>Drnjević</w:t>
      </w:r>
      <w:proofErr w:type="spellEnd"/>
      <w:r w:rsidR="00D35E45">
        <w:rPr>
          <w:b/>
        </w:rPr>
        <w:t xml:space="preserve">, Zagreb, Gračanska </w:t>
      </w:r>
      <w:proofErr w:type="spellStart"/>
      <w:r w:rsidR="00D35E45">
        <w:rPr>
          <w:b/>
        </w:rPr>
        <w:t>ceta</w:t>
      </w:r>
      <w:proofErr w:type="spellEnd"/>
      <w:r w:rsidR="00D35E45">
        <w:rPr>
          <w:b/>
        </w:rPr>
        <w:t xml:space="preserve"> 138, OIB: 78991410048</w:t>
      </w:r>
      <w:r>
        <w:t>, ne postupi po nalogu suda iz točke I, ovo rješenje će se po pravomoćnosti dostaviti FINI radi provedbe ovrhe iz točke II izreke rješenja.</w:t>
      </w:r>
    </w:p>
    <w:p w:rsidRDefault="002D0B04" w:rsidP="0001726C" w:rsidR="002D0B04">
      <w:pPr>
        <w:ind w:hanging="720" w:left="720"/>
        <w:jc w:val="both"/>
      </w:pP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D35E45" w:rsidP="00D35E45" w:rsidR="00D35E45">
      <w:pPr>
        <w:jc w:val="right"/>
      </w:pPr>
      <w:r>
        <w:t>Broj 6 St-953/18-15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>RH MF Porezna uprava zastupana po ŽDO Osijek</w:t>
      </w:r>
      <w:r>
        <w:t xml:space="preserve"> </w:t>
      </w:r>
      <w:r>
        <w:rPr>
          <w:bCs/>
        </w:rPr>
        <w:t xml:space="preserve">je dana </w:t>
      </w:r>
      <w:r w:rsidR="00D35E45">
        <w:rPr>
          <w:bCs/>
        </w:rPr>
        <w:t>10. svibnja 2018. g.</w:t>
      </w:r>
      <w:r>
        <w:rPr>
          <w:bCs/>
        </w:rPr>
        <w:t xml:space="preserve"> podnijela ovom sudu prijedlog za pokretanje stečajnog postupka nad dužnikom </w:t>
      </w:r>
      <w:r w:rsidR="00D35E45">
        <w:rPr>
          <w:b/>
        </w:rPr>
        <w:t>POSSO j.d.o.o. za usluge i trgovinu, MBS: 080962041, OIB: 51071942522, Zagreb, Gračanska cesta 138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D35E45">
        <w:t>Zagreb</w:t>
      </w:r>
      <w:r>
        <w:t xml:space="preserve"> dana </w:t>
      </w:r>
      <w:r w:rsidR="00D35E45">
        <w:rPr>
          <w:b/>
        </w:rPr>
        <w:t>26. siječnja 2018.</w:t>
      </w:r>
      <w:r w:rsidR="00657957">
        <w:rPr>
          <w:b/>
        </w:rPr>
        <w:t xml:space="preserve"> g.</w:t>
      </w:r>
      <w:r>
        <w:t xml:space="preserve">  (čl. 110 st. 1 SZ) a nakon toga i RH MF Porezna uprava zastupana po ŽDO </w:t>
      </w:r>
      <w:r w:rsidR="008D2809">
        <w:t>Osijek</w:t>
      </w:r>
      <w:r w:rsidR="00657957">
        <w:t xml:space="preserve"> </w:t>
      </w:r>
      <w:r>
        <w:t xml:space="preserve">prijedlog za otvaranje stečajnog postupka nad dužnikom dana </w:t>
      </w:r>
      <w:r w:rsidR="00D35E45">
        <w:rPr>
          <w:b/>
        </w:rPr>
        <w:t>10. svibnja 2018.</w:t>
      </w:r>
      <w:r w:rsidR="00657957">
        <w:rPr>
          <w:b/>
        </w:rPr>
        <w:t xml:space="preserve"> </w:t>
      </w:r>
      <w:r w:rsidR="000D2ABF">
        <w:rPr>
          <w:b/>
        </w:rPr>
        <w:t>g.</w:t>
      </w:r>
      <w:r>
        <w:t xml:space="preserve">  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D35E45">
        <w:t xml:space="preserve">953/18-7 od 2. srpnja 2018. g. pokrenut </w:t>
      </w:r>
      <w:r>
        <w:t>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D35E45">
        <w:t>Vinko Ljubičić</w:t>
      </w:r>
      <w:r w:rsidR="00657957">
        <w:t xml:space="preserve"> iz Osijeka</w:t>
      </w:r>
      <w:r>
        <w:t>, automatskim odabirom a kako bi utvrdi</w:t>
      </w:r>
      <w:r w:rsidR="00795208">
        <w:t>o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D35E45">
        <w:rPr>
          <w:b/>
        </w:rPr>
        <w:t>26. siječnja 2018.</w:t>
      </w:r>
      <w:r w:rsidR="0093698F">
        <w:rPr>
          <w:b/>
        </w:rPr>
        <w:t xml:space="preserve">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D35E45">
        <w:rPr>
          <w:b/>
        </w:rPr>
        <w:t>10. svibnja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D35E45">
        <w:t>14.666,29</w:t>
      </w:r>
      <w:r w:rsidR="00657957">
        <w:t xml:space="preserve"> kn</w:t>
      </w:r>
      <w:r w:rsidR="00FC6F35">
        <w:t xml:space="preserve"> odnosno prema RH MF Poreznoj upravi </w:t>
      </w:r>
      <w:r w:rsidR="00D35E45">
        <w:t>14.688,40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D35E45">
        <w:rPr>
          <w:b/>
        </w:rPr>
        <w:t>26. siječnja 2018.</w:t>
      </w:r>
      <w:r w:rsidR="00065E57">
        <w:t xml:space="preserve"> g. FINA navela da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2D0B04" w:rsidP="00FC6F35" w:rsidR="002D0B04">
      <w:pPr>
        <w:ind w:firstLine="708"/>
        <w:jc w:val="both"/>
      </w:pPr>
    </w:p>
    <w:p w:rsidRDefault="000D2ABF" w:rsidP="00FC6F35" w:rsidR="000D2ABF">
      <w:pPr>
        <w:ind w:firstLine="708"/>
        <w:jc w:val="both"/>
      </w:pPr>
    </w:p>
    <w:p w:rsidRDefault="00FC6F35" w:rsidP="001D5C9E" w:rsidR="00FC6F35"/>
    <w:p w:rsidRDefault="00D35E45" w:rsidP="00D35E45" w:rsidR="00D35E45">
      <w:pPr>
        <w:jc w:val="right"/>
      </w:pPr>
      <w:r>
        <w:t>Broj 6 St-953/18-15</w:t>
      </w:r>
    </w:p>
    <w:p w:rsidRDefault="00CF7F5B" w:rsidP="00CF7F5B" w:rsidR="00CF7F5B">
      <w:pPr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D35E45">
        <w:t>27. rujna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D35E45" w:rsidP="002E5413" w:rsidR="00D35E45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Pr="00D35E45">
        <w:t xml:space="preserve">Anita </w:t>
      </w:r>
      <w:proofErr w:type="spellStart"/>
      <w:r w:rsidRPr="00D35E45">
        <w:t>Peša</w:t>
      </w:r>
      <w:proofErr w:type="spellEnd"/>
      <w:r w:rsidRPr="00D35E45">
        <w:t xml:space="preserve"> </w:t>
      </w:r>
      <w:proofErr w:type="spellStart"/>
      <w:r w:rsidRPr="00D35E45">
        <w:t>Drnjev</w:t>
      </w:r>
      <w:r>
        <w:t>ić</w:t>
      </w:r>
      <w:proofErr w:type="spellEnd"/>
      <w:r>
        <w:t xml:space="preserve">, Zagreb, Gračanska </w:t>
      </w:r>
      <w:proofErr w:type="spellStart"/>
      <w:r>
        <w:t>ceta</w:t>
      </w:r>
      <w:proofErr w:type="spellEnd"/>
      <w:r>
        <w:t xml:space="preserve"> 138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457313" w:rsidP="00B97155" w:rsidR="002E5413">
      <w:pPr>
        <w:numPr>
          <w:ilvl w:val="0"/>
          <w:numId w:val="13"/>
        </w:numPr>
      </w:pPr>
      <w:r>
        <w:t>K-</w:t>
      </w:r>
      <w:r w:rsidR="00D35E45">
        <w:t>22.10.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6C04FE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C4F" w:rsidP="00C06AA6" w:rsidR="00E51C4F">
      <w:r>
        <w:separator/>
      </w:r>
    </w:p>
  </w:endnote>
  <w:endnote w:id="0" w:type="continuationSeparator">
    <w:p w:rsidRDefault="00E51C4F" w:rsidP="00C06AA6" w:rsidR="00E51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C4F" w:rsidP="00C06AA6" w:rsidR="00E51C4F">
      <w:r>
        <w:separator/>
      </w:r>
    </w:p>
  </w:footnote>
  <w:footnote w:id="0" w:type="continuationSeparator">
    <w:p w:rsidRDefault="00E51C4F" w:rsidP="00C06AA6" w:rsidR="00E51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04FE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3B69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D5C9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77EDC"/>
    <w:rsid w:val="002A2AF5"/>
    <w:rsid w:val="002B4543"/>
    <w:rsid w:val="002D0B04"/>
    <w:rsid w:val="002D2610"/>
    <w:rsid w:val="002E5413"/>
    <w:rsid w:val="002F51D6"/>
    <w:rsid w:val="002F66FE"/>
    <w:rsid w:val="003059C6"/>
    <w:rsid w:val="0031409E"/>
    <w:rsid w:val="00342079"/>
    <w:rsid w:val="00343FFF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0DCD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57957"/>
    <w:rsid w:val="006941F4"/>
    <w:rsid w:val="0069656A"/>
    <w:rsid w:val="006C04FE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D280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35E45"/>
    <w:rsid w:val="00D97782"/>
    <w:rsid w:val="00DA4636"/>
    <w:rsid w:val="00DA6482"/>
    <w:rsid w:val="00DD49B7"/>
    <w:rsid w:val="00DD7213"/>
    <w:rsid w:val="00E07AC2"/>
    <w:rsid w:val="00E12BC0"/>
    <w:rsid w:val="00E23AF8"/>
    <w:rsid w:val="00E51C4F"/>
    <w:rsid w:val="00E54E9E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EF5375"/>
    <w:rsid w:val="00F13384"/>
    <w:rsid w:val="00F135E1"/>
    <w:rsid w:val="00F2298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854BB"/>
    <w:rsid w:val="00F90BA2"/>
    <w:rsid w:val="00F952B7"/>
    <w:rsid w:val="00FB78B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4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04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4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4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4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D0B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4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04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4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4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4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St-953/2018</izvorni_sadrzaj>
    <derivirana_varijabla naziv="DomainObject.Predmet.OznakaBroj_1">St-953/2018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POSSO j.d.o.o. za usluge i trgovinu</izvorni_sadrzaj>
    <derivirana_varijabla naziv="DomainObject.Predmet.ProtustrankaFormated_1">  POSSO j.d.o.o. za usluge i trgovinu</derivirana_varijabla>
  </DomainObject.Predmet.ProtustrankaFormated>
  <DomainObject.Predmet.ProtustrankaFormatedOIB>
    <izvorni_sadrzaj>  POSSO j.d.o.o. za usluge i trgovinu, OIB 51071942522</izvorni_sadrzaj>
    <derivirana_varijabla naziv="DomainObject.Predmet.ProtustrankaFormatedOIB_1">  POSSO j.d.o.o. za usluge i trgovinu, OIB 51071942522</derivirana_varijabla>
  </DomainObject.Predmet.ProtustrankaFormatedOIB>
  <DomainObject.Predmet.ProtustrankaFormatedWithAdress>
    <izvorni_sadrzaj> POSSO j.d.o.o. za usluge i trgovinu, Gračanska cesta 138, 10000 Zagreb</izvorni_sadrzaj>
    <derivirana_varijabla naziv="DomainObject.Predmet.ProtustrankaFormatedWithAdress_1"> POSSO j.d.o.o. za usluge i trgovinu, Gračanska cesta 138, 10000 Zagreb</derivirana_varijabla>
  </DomainObject.Predmet.ProtustrankaFormatedWithAdress>
  <DomainObject.Predmet.ProtustrankaFormatedWithAdressOIB>
    <izvorni_sadrzaj> POSSO j.d.o.o. za usluge i trgovinu, OIB 51071942522, Gračanska cesta 138, 10000 Zagreb</izvorni_sadrzaj>
    <derivirana_varijabla naziv="DomainObject.Predmet.ProtustrankaFormatedWithAdressOIB_1"> POSSO j.d.o.o. za usluge i trgovinu, OIB 51071942522, Gračanska cesta 138, 10000 Zagreb</derivirana_varijabla>
  </DomainObject.Predmet.ProtustrankaFormatedWithAdressOIB>
  <DomainObject.Predmet.ProtustrankaWithAdress>
    <izvorni_sadrzaj>POSSO j.d.o.o. za usluge i trgovinu Gračanska cesta 138, 10000 Zagreb</izvorni_sadrzaj>
    <derivirana_varijabla naziv="DomainObject.Predmet.ProtustrankaWithAdress_1">POSSO j.d.o.o. za usluge i trgovinu Gračanska cesta 138, 10000 Zagreb</derivirana_varijabla>
  </DomainObject.Predmet.ProtustrankaWithAdress>
  <DomainObject.Predmet.ProtustrankaWithAdressOIB>
    <izvorni_sadrzaj>POSSO j.d.o.o. za usluge i trgovinu, OIB 51071942522, Gračanska cesta 138, 10000 Zagreb</izvorni_sadrzaj>
    <derivirana_varijabla naziv="DomainObject.Predmet.ProtustrankaWithAdressOIB_1">POSSO j.d.o.o. za usluge i trgovinu, OIB 51071942522, Gračanska cesta 138, 10000 Zagreb</derivirana_varijabla>
  </DomainObject.Predmet.ProtustrankaWithAdressOIB>
  <DomainObject.Predmet.ProtustrankaNazivFormated>
    <izvorni_sadrzaj>POSSO j.d.o.o. za usluge i trgovinu</izvorni_sadrzaj>
    <derivirana_varijabla naziv="DomainObject.Predmet.ProtustrankaNazivFormated_1">POSSO j.d.o.o. za usluge i trgovinu</derivirana_varijabla>
  </DomainObject.Predmet.ProtustrankaNazivFormated>
  <DomainObject.Predmet.ProtustrankaNazivFormatedOIB>
    <izvorni_sadrzaj>POSSO j.d.o.o. za usluge i trgovinu, OIB 51071942522</izvorni_sadrzaj>
    <derivirana_varijabla naziv="DomainObject.Predmet.ProtustrankaNazivFormatedOIB_1">POSSO j.d.o.o. za usluge i trgovinu, OIB 51071942522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ZAGREB</izvorni_sadrzaj>
    <derivirana_varijabla naziv="DomainObject.Predmet.StrankaFormated_1">  RH MF POREZNA UPRAVA PODRUČNI URED ZAGREB</derivirana_varijabla>
  </DomainObject.Predmet.StrankaFormated>
  <DomainObject.Predmet.StrankaFormatedOIB>
    <izvorni_sadrzaj>  RH MF POREZNA UPRAVA PODRUČNI URED ZAGREB, OIB 18683136487</izvorni_sadrzaj>
    <derivirana_varijabla naziv="DomainObject.Predmet.StrankaFormatedOIB_1">  RH MF POREZNA UPRAVA PODRUČNI URED ZAGREB, OIB 18683136487</derivirana_varijabla>
  </DomainObject.Predmet.StrankaFormatedOIB>
  <DomainObject.Predmet.StrankaFormatedWithAdress>
    <izvorni_sadrzaj> RH MF POREZNA UPRAVA PODRUČNI URED ZAGREB</izvorni_sadrzaj>
    <derivirana_varijabla naziv="DomainObject.Predmet.StrankaFormatedWithAdress_1"> RH MF POREZNA UPRAVA PODRUČNI URED ZAGREB</derivirana_varijabla>
  </DomainObject.Predmet.StrankaFormatedWithAdress>
  <DomainObject.Predmet.StrankaFormatedWithAdressOIB>
    <izvorni_sadrzaj> RH MF POREZNA UPRAVA PODRUČNI URED ZAGREB, OIB 18683136487</izvorni_sadrzaj>
    <derivirana_varijabla naziv="DomainObject.Predmet.StrankaFormatedWithAdressOIB_1"> RH MF POREZNA UPRAVA PODRUČNI URED ZAGREB, OIB 18683136487</derivirana_varijabla>
  </DomainObject.Predmet.StrankaFormatedWithAdressOIB>
  <DomainObject.Predmet.StrankaWithAdress>
    <izvorni_sadrzaj>RH MF POREZNA UPRAVA PODRUČNI URED ZAGREB </izvorni_sadrzaj>
    <derivirana_varijabla naziv="DomainObject.Predmet.StrankaWithAdress_1">RH MF POREZNA UPRAVA PODRUČNI URED ZAGREB </derivirana_varijabla>
  </DomainObject.Predmet.StrankaWithAdress>
  <DomainObject.Predmet.StrankaWithAdressOIB>
    <izvorni_sadrzaj>RH MF POREZNA UPRAVA PODRUČNI URED ZAGREB, OIB 18683136487</izvorni_sadrzaj>
    <derivirana_varijabla naziv="DomainObject.Predmet.StrankaWithAdressOIB_1">RH MF POREZNA UPRAVA PODRUČNI URED ZAGREB, OIB 18683136487</derivirana_varijabla>
  </DomainObject.Predmet.StrankaWithAdressOIB>
  <DomainObject.Predmet.StrankaNazivFormated>
    <izvorni_sadrzaj>RH MF POREZNA UPRAVA PODRUČNI URED ZAGREB</izvorni_sadrzaj>
    <derivirana_varijabla naziv="DomainObject.Predmet.StrankaNazivFormated_1">RH MF POREZNA UPRAVA PODRUČNI URED ZAGREB</derivirana_varijabla>
  </DomainObject.Predmet.StrankaNazivFormated>
  <DomainObject.Predmet.StrankaNazivFormatedOIB>
    <izvorni_sadrzaj>RH MF POREZNA UPRAVA PODRUČNI URED ZAGREB, OIB 18683136487</izvorni_sadrzaj>
    <derivirana_varijabla naziv="DomainObject.Predmet.StrankaNazivFormatedOIB_1">RH MF POREZNA UPRAVA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ZAGREB</item>
    </izvorni_sadrzaj>
    <derivirana_varijabla naziv="DomainObject.Predmet.StrankaListFormated_1">
      <item>RH MF POREZNA UPRAVA PODRUČNI URED ZAGREB</item>
    </derivirana_varijabla>
  </DomainObject.Predmet.StrankaListFormated>
  <DomainObject.Predmet.StrankaListFormatedOIB>
    <izvorni_sadrzaj>
      <item>RH MF POREZNA UPRAVA PODRUČNI URED ZAGREB, OIB 18683136487</item>
    </izvorni_sadrzaj>
    <derivirana_varijabla naziv="DomainObject.Predmet.StrankaListFormatedOIB_1">
      <item>RH MF POREZNA UPRAVA PODRUČNI URED ZAGREB, OIB 18683136487</item>
    </derivirana_varijabla>
  </DomainObject.Predmet.StrankaListFormatedOIB>
  <DomainObject.Predmet.StrankaListFormatedWithAdress>
    <izvorni_sadrzaj>
      <item>RH MF POREZNA UPRAVA PODRUČNI URED ZAGREB</item>
    </izvorni_sadrzaj>
    <derivirana_varijabla naziv="DomainObject.Predmet.StrankaListFormatedWithAdress_1">
      <item>RH MF POREZNA UPRAVA PODRUČNI URED ZAGREB</item>
    </derivirana_varijabla>
  </DomainObject.Predmet.StrankaListFormatedWithAdress>
  <DomainObject.Predmet.StrankaListFormatedWithAdressOIB>
    <izvorni_sadrzaj>
      <item>RH MF POREZNA UPRAVA PODRUČNI URED ZAGREB, OIB 18683136487</item>
    </izvorni_sadrzaj>
    <derivirana_varijabla naziv="DomainObject.Predmet.StrankaListFormatedWithAdressOIB_1">
      <item>RH MF POREZNA UPRAVA PODRUČNI URED ZAGREB, OIB 18683136487</item>
    </derivirana_varijabla>
  </DomainObject.Predmet.StrankaListFormatedWithAdressOIB>
  <DomainObject.Predmet.StrankaListNazivFormated>
    <izvorni_sadrzaj>
      <item>RH MF POREZNA UPRAVA PODRUČNI URED ZAGREB</item>
    </izvorni_sadrzaj>
    <derivirana_varijabla naziv="DomainObject.Predmet.StrankaListNazivFormated_1">
      <item>RH MF POREZNA UPRAVA PODRUČNI URED ZAGREB</item>
    </derivirana_varijabla>
  </DomainObject.Predmet.StrankaListNazivFormated>
  <DomainObject.Predmet.StrankaListNazivFormatedOIB>
    <izvorni_sadrzaj>
      <item>RH MF POREZNA UPRAVA PODRUČNI URED ZAGREB, OIB 18683136487</item>
    </izvorni_sadrzaj>
    <derivirana_varijabla naziv="DomainObject.Predmet.StrankaListNazivFormatedOIB_1">
      <item>RH MF POREZNA UPRAVA PODRUČNI URED ZAGREB, OIB 18683136487</item>
    </derivirana_varijabla>
  </DomainObject.Predmet.StrankaListNazivFormatedOIB>
  <DomainObject.Predmet.ProtuStrankaListFormated>
    <izvorni_sadrzaj>
      <item>POSSO j.d.o.o. za usluge i trgovinu</item>
    </izvorni_sadrzaj>
    <derivirana_varijabla naziv="DomainObject.Predmet.ProtuStrankaListFormated_1">
      <item>POSSO j.d.o.o. za usluge i trgovinu</item>
    </derivirana_varijabla>
  </DomainObject.Predmet.ProtuStrankaListFormated>
  <DomainObject.Predmet.ProtuStrankaListFormatedOIB>
    <izvorni_sadrzaj>
      <item>POSSO j.d.o.o. za usluge i trgovinu, OIB 51071942522</item>
    </izvorni_sadrzaj>
    <derivirana_varijabla naziv="DomainObject.Predmet.ProtuStrankaListFormatedOIB_1">
      <item>POSSO j.d.o.o. za usluge i trgovinu, OIB 51071942522</item>
    </derivirana_varijabla>
  </DomainObject.Predmet.ProtuStrankaListFormatedOIB>
  <DomainObject.Predmet.ProtuStrankaListFormatedWithAdress>
    <izvorni_sadrzaj>
      <item>POSSO j.d.o.o. za usluge i trgovinu, Gračanska cesta 138, 10000 Zagreb</item>
    </izvorni_sadrzaj>
    <derivirana_varijabla naziv="DomainObject.Predmet.ProtuStrankaListFormatedWithAdress_1">
      <item>POSSO j.d.o.o. za usluge i trgovinu, Gračanska cesta 138, 10000 Zagreb</item>
    </derivirana_varijabla>
  </DomainObject.Predmet.ProtuStrankaListFormatedWithAdress>
  <DomainObject.Predmet.ProtuStrankaListFormatedWithAdressOIB>
    <izvorni_sadrzaj>
      <item>POSSO j.d.o.o. za usluge i trgovinu, OIB 51071942522, Gračanska cesta 138, 10000 Zagreb</item>
    </izvorni_sadrzaj>
    <derivirana_varijabla naziv="DomainObject.Predmet.ProtuStrankaListFormatedWithAdressOIB_1">
      <item>POSSO j.d.o.o. za usluge i trgovinu, OIB 51071942522, Gračanska cesta 138, 10000 Zagreb</item>
    </derivirana_varijabla>
  </DomainObject.Predmet.ProtuStrankaListFormatedWithAdressOIB>
  <DomainObject.Predmet.ProtuStrankaListNazivFormated>
    <izvorni_sadrzaj>
      <item>POSSO j.d.o.o. za usluge i trgovinu</item>
    </izvorni_sadrzaj>
    <derivirana_varijabla naziv="DomainObject.Predmet.ProtuStrankaListNazivFormated_1">
      <item>POSSO j.d.o.o. za usluge i trgovinu</item>
    </derivirana_varijabla>
  </DomainObject.Predmet.ProtuStrankaListNazivFormated>
  <DomainObject.Predmet.ProtuStrankaListNazivFormatedOIB>
    <izvorni_sadrzaj>
      <item>POSSO j.d.o.o. za usluge i trgovinu, OIB 51071942522</item>
    </izvorni_sadrzaj>
    <derivirana_varijabla naziv="DomainObject.Predmet.ProtuStrankaListNazivFormatedOIB_1">
      <item>POSSO j.d.o.o. za usluge i trgovinu, OIB 51071942522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ZAGREB</izvorni_sadrzaj>
    <derivirana_varijabla naziv="DomainObject.Predmet.StrankaIDrugi_1">RH MF POREZNA UPRAVA PODRUČNI URED ZAGREB</derivirana_varijabla>
  </DomainObject.Predmet.StrankaIDrugi>
  <DomainObject.Predmet.ProtustrankaIDrugi>
    <izvorni_sadrzaj>POSSO j.d.o.o. za usluge i trgovinu</izvorni_sadrzaj>
    <derivirana_varijabla naziv="DomainObject.Predmet.ProtustrankaIDrugi_1">POSSO j.d.o.o. za usluge i trgovinu</derivirana_varijabla>
  </DomainObject.Predmet.ProtustrankaIDrugi>
  <DomainObject.Predmet.StrankaIDrugiAdressOIB>
    <izvorni_sadrzaj>RH MF POREZNA UPRAVA PODRUČNI URED ZAGREB, OIB 18683136487</izvorni_sadrzaj>
    <derivirana_varijabla naziv="DomainObject.Predmet.StrankaIDrugiAdressOIB_1">RH MF POREZNA UPRAVA PODRUČNI URED ZAGREB, OIB 18683136487</derivirana_varijabla>
  </DomainObject.Predmet.StrankaIDrugiAdressOIB>
  <DomainObject.Predmet.ProtustrankaIDrugiAdressOIB>
    <izvorni_sadrzaj>POSSO j.d.o.o. za usluge i trgovinu, OIB 51071942522, Gračanska cesta 138, 10000 Zagreb</izvorni_sadrzaj>
    <derivirana_varijabla naziv="DomainObject.Predmet.ProtustrankaIDrugiAdressOIB_1">POSSO j.d.o.o. za usluge i trgovinu, OIB 51071942522, Gračanska cesta 138,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POSSO j.d.o.o. za usluge i trgovinu</item>
      <item>RH MF POREZNA UPRAVA PODRUČNI URED ZAGREB</item>
    </izvorni_sadrzaj>
    <derivirana_varijabla naziv="DomainObject.Predmet.SudioniciListNaziv_1">
      <item>POSSO j.d.o.o. za usluge i trgovinu</item>
      <item>RH MF POREZNA UPRAVA PODRUČNI URED ZAGREB</item>
    </derivirana_varijabla>
  </DomainObject.Predmet.SudioniciListNaziv>
  <DomainObject.Predmet.SudioniciListAdressOIB>
    <izvorni_sadrzaj>
      <item>POSSO j.d.o.o. za usluge i trgovinu, OIB 51071942522, Gračanska cesta 138,10000 Zagreb</item>
      <item>RH MF POREZNA UPRAVA PODRUČNI URED ZAGREB, OIB 18683136487</item>
    </izvorni_sadrzaj>
    <derivirana_varijabla naziv="DomainObject.Predmet.SudioniciListAdressOIB_1">
      <item>POSSO j.d.o.o. za usluge i trgovinu, OIB 51071942522, Gračanska cesta 138,10000 Zagreb</item>
      <item>RH MF POREZNA UPRAVA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51071942522</item>
      <item>, OIB 18683136487</item>
    </izvorni_sadrzaj>
    <derivirana_varijabla naziv="DomainObject.Predmet.SudioniciListNazivOIB_1">
      <item>, OIB 51071942522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24399-0B30-499D-9C82-702FF4A39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952</properties:Words>
  <properties:Characters>5018</properties:Characters>
  <properties:Lines>160</properties:Lines>
  <properties:Paragraphs>36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2018-04-03T05:59:00Z</dcterms:created>
  <dc:creator>Korisnik</dc:creator>
  <cp:lastModifiedBy>Danijela Sekulić</cp:lastModifiedBy>
  <cp:lastPrinted>2018-09-27T08:30:00Z</cp:lastPrinted>
  <dcterms:modified xmlns:xsi="http://www.w3.org/2001/XMLSchema-instance" xsi:type="dcterms:W3CDTF">2018-09-27T08:33:00Z</dcterms:modified>
  <cp:revision>12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(NAJNOVIJE PU-ON.docx)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