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8d2b" w14:paraId="cc78d2b" w:rsidRDefault="00B835AA" w:rsidP="00B835AA" w:rsidR="00B835AA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B835AA" w:rsidP="00B835AA" w:rsidR="00B835AA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B835AA" w:rsidP="00B835AA" w:rsidR="00B835A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3/St-1324/2017-</w:t>
      </w:r>
      <w:r w:rsidR="00940DE3">
        <w:rPr>
          <w:b/>
          <w:color w:val="222222"/>
        </w:rPr>
        <w:t>36</w:t>
      </w:r>
    </w:p>
    <w:p w:rsidRDefault="00B835AA" w:rsidP="00B835AA" w:rsidR="00B835A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B835AA" w:rsidP="00B835AA" w:rsidR="00B835A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B835AA" w:rsidP="00B835AA" w:rsidR="00B835AA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B835AA" w:rsidP="00B835AA" w:rsidR="00B835A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B835AA" w:rsidP="00B835AA" w:rsidR="00B835AA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 w:rsidR="00F57A4D">
        <w:rPr>
          <w:color w:val="222222"/>
        </w:rPr>
        <w:t xml:space="preserve"> stečajna masa </w:t>
      </w:r>
      <w:r>
        <w:rPr>
          <w:b/>
        </w:rPr>
        <w:t xml:space="preserve"> STANO-SERVIS d.o.o.,</w:t>
      </w:r>
      <w:r w:rsidR="002B1227">
        <w:rPr>
          <w:b/>
        </w:rPr>
        <w:t xml:space="preserve"> u stečaju, </w:t>
      </w:r>
      <w:r>
        <w:rPr>
          <w:b/>
        </w:rPr>
        <w:t>Slavonski Brod, P. Krešimira IV 12, OIB: 60136645936,</w:t>
      </w:r>
      <w:r>
        <w:rPr>
          <w:color w:val="222222"/>
        </w:rPr>
        <w:t xml:space="preserve"> 1</w:t>
      </w:r>
      <w:r w:rsidR="00F57A4D">
        <w:rPr>
          <w:color w:val="222222"/>
        </w:rPr>
        <w:t>0</w:t>
      </w:r>
      <w:r>
        <w:rPr>
          <w:color w:val="222222"/>
        </w:rPr>
        <w:t xml:space="preserve">. </w:t>
      </w:r>
      <w:r w:rsidR="00E20DB1">
        <w:rPr>
          <w:color w:val="222222"/>
        </w:rPr>
        <w:t xml:space="preserve"> siječnja </w:t>
      </w:r>
      <w:r>
        <w:rPr>
          <w:color w:val="222222"/>
        </w:rPr>
        <w:t>201</w:t>
      </w:r>
      <w:r w:rsidR="00E20DB1">
        <w:rPr>
          <w:color w:val="222222"/>
        </w:rPr>
        <w:t>8</w:t>
      </w:r>
      <w:r>
        <w:rPr>
          <w:color w:val="222222"/>
        </w:rPr>
        <w:t>.</w:t>
      </w:r>
    </w:p>
    <w:p w:rsidRDefault="00B835AA" w:rsidP="00B835AA" w:rsidR="00B835AA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B835AA" w:rsidP="00B835AA" w:rsidR="00B835AA">
      <w:pPr>
        <w:tabs>
          <w:tab w:pos="1015" w:val="left"/>
        </w:tabs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Poziva se upravitelj</w:t>
      </w:r>
      <w:r w:rsidR="00960077">
        <w:rPr>
          <w:color w:val="222222"/>
        </w:rPr>
        <w:t xml:space="preserve"> stečajne </w:t>
      </w:r>
      <w:r>
        <w:rPr>
          <w:color w:val="222222"/>
        </w:rPr>
        <w:t xml:space="preserve"> </w:t>
      </w:r>
      <w:r w:rsidR="002B1227">
        <w:rPr>
          <w:color w:val="222222"/>
        </w:rPr>
        <w:t xml:space="preserve">mase </w:t>
      </w:r>
      <w:r>
        <w:rPr>
          <w:color w:val="222222"/>
        </w:rPr>
        <w:t xml:space="preserve">Milan Stanić </w:t>
      </w:r>
      <w:r w:rsidR="00960077">
        <w:rPr>
          <w:color w:val="222222"/>
        </w:rPr>
        <w:t xml:space="preserve"> u roku od </w:t>
      </w:r>
      <w:r w:rsidR="00816364">
        <w:rPr>
          <w:color w:val="222222"/>
        </w:rPr>
        <w:t>8</w:t>
      </w:r>
      <w:r w:rsidR="00960077">
        <w:rPr>
          <w:color w:val="222222"/>
        </w:rPr>
        <w:t xml:space="preserve"> dana izjasniti se da li je od ranijeg direktora dužnika preuzeo financijsku dokumentaciju</w:t>
      </w:r>
      <w:r w:rsidR="00B50D66">
        <w:rPr>
          <w:color w:val="222222"/>
        </w:rPr>
        <w:t xml:space="preserve"> i gdje se ista nalazi </w:t>
      </w:r>
      <w:r w:rsidR="00960077">
        <w:rPr>
          <w:color w:val="222222"/>
        </w:rPr>
        <w:t>, i da li temeljem iste može zaključiti koliko je ostalo neplaćeno pričuve za stambenu zgradu</w:t>
      </w:r>
      <w:r w:rsidR="00F11118">
        <w:rPr>
          <w:color w:val="222222"/>
        </w:rPr>
        <w:t xml:space="preserve"> sagrađenu na </w:t>
      </w:r>
      <w:r w:rsidR="00960077">
        <w:rPr>
          <w:color w:val="222222"/>
        </w:rPr>
        <w:t xml:space="preserve"> k. č. br. 2496/1</w:t>
      </w:r>
      <w:r w:rsidR="00F11118">
        <w:rPr>
          <w:color w:val="222222"/>
        </w:rPr>
        <w:t xml:space="preserve"> KO </w:t>
      </w:r>
      <w:r w:rsidR="0020539D">
        <w:rPr>
          <w:color w:val="222222"/>
        </w:rPr>
        <w:t>S</w:t>
      </w:r>
      <w:r w:rsidR="00F11118">
        <w:rPr>
          <w:color w:val="222222"/>
        </w:rPr>
        <w:t>lavonski Brod</w:t>
      </w:r>
      <w:r w:rsidR="00816364">
        <w:rPr>
          <w:color w:val="222222"/>
        </w:rPr>
        <w:t xml:space="preserve"> i da li  20% od pričuve neplaćena naknada upravitelja zgrade, koja predstavlja</w:t>
      </w:r>
      <w:r w:rsidR="00E20DB1">
        <w:rPr>
          <w:color w:val="222222"/>
        </w:rPr>
        <w:t xml:space="preserve"> </w:t>
      </w:r>
      <w:r w:rsidR="00816364">
        <w:rPr>
          <w:color w:val="222222"/>
        </w:rPr>
        <w:t>stečajnu masu,</w:t>
      </w:r>
      <w:r w:rsidR="002B1227">
        <w:rPr>
          <w:color w:val="222222"/>
        </w:rPr>
        <w:t xml:space="preserve"> koliko ona iznosi,</w:t>
      </w:r>
      <w:r w:rsidR="00816364">
        <w:rPr>
          <w:color w:val="222222"/>
        </w:rPr>
        <w:t xml:space="preserve"> te se izjasniti tko su dužnici s osnove prič</w:t>
      </w:r>
      <w:r w:rsidR="00E20DB1">
        <w:rPr>
          <w:color w:val="222222"/>
        </w:rPr>
        <w:t>u</w:t>
      </w:r>
      <w:r w:rsidR="00816364">
        <w:rPr>
          <w:color w:val="222222"/>
        </w:rPr>
        <w:t>ve u toj sta</w:t>
      </w:r>
      <w:r w:rsidR="00E20DB1">
        <w:rPr>
          <w:color w:val="222222"/>
        </w:rPr>
        <w:t>m</w:t>
      </w:r>
      <w:r w:rsidR="00816364">
        <w:rPr>
          <w:color w:val="222222"/>
        </w:rPr>
        <w:t xml:space="preserve">benoj zgradi i koliki su njihovi dugovi iskazano po mjesecima , te se u istom roku očitovati na prijedlog za nastavak postupka zainteresirane osobe Đure </w:t>
      </w:r>
      <w:proofErr w:type="spellStart"/>
      <w:r w:rsidR="00816364">
        <w:rPr>
          <w:color w:val="222222"/>
        </w:rPr>
        <w:t>Rakitić</w:t>
      </w:r>
      <w:proofErr w:type="spellEnd"/>
      <w:r w:rsidR="00816364">
        <w:rPr>
          <w:color w:val="222222"/>
        </w:rPr>
        <w:t xml:space="preserve"> (jednog od stanara te zgrade) u ovisnosti o utvrđenju o postojanju imovine koja je stečajna masa. </w:t>
      </w:r>
      <w:r w:rsidR="00960077">
        <w:rPr>
          <w:color w:val="222222"/>
        </w:rPr>
        <w:t xml:space="preserve"> </w:t>
      </w:r>
    </w:p>
    <w:p w:rsidRDefault="00B835AA" w:rsidP="00E7104A" w:rsidR="00E7104A">
      <w:pPr>
        <w:ind w:firstLine="708"/>
        <w:jc w:val="both"/>
        <w:rPr>
          <w:color w:val="222222"/>
        </w:rPr>
      </w:pPr>
      <w:r>
        <w:rPr>
          <w:color w:val="222222"/>
        </w:rPr>
        <w:t>U Slavonskom Brodu</w:t>
      </w:r>
      <w:r w:rsidR="002B1227">
        <w:rPr>
          <w:color w:val="222222"/>
        </w:rPr>
        <w:t xml:space="preserve"> </w:t>
      </w:r>
      <w:r w:rsidR="00E7104A">
        <w:rPr>
          <w:color w:val="222222"/>
        </w:rPr>
        <w:t>10.  siječnja 2018.</w:t>
      </w:r>
    </w:p>
    <w:p w:rsidRDefault="00B835AA" w:rsidP="00B835AA" w:rsidR="00B835AA">
      <w:pPr>
        <w:spacing w:beforeAutospacing="true" w:before="100"/>
        <w:ind w:left="5664"/>
        <w:rPr>
          <w:color w:val="222222"/>
        </w:rPr>
      </w:pPr>
      <w:r>
        <w:rPr>
          <w:color w:val="222222"/>
        </w:rPr>
        <w:t xml:space="preserve">      Stečajna sutkinja:                                                                                                Daniela Martini Maoduš</w:t>
      </w:r>
    </w:p>
    <w:p w:rsidRDefault="00E20DB1" w:rsidP="00B835AA" w:rsidR="00B835A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  <w:proofErr w:type="spellStart"/>
      <w:r>
        <w:rPr>
          <w:color w:val="222222"/>
        </w:rPr>
        <w:t>Rj</w:t>
      </w:r>
      <w:proofErr w:type="spellEnd"/>
      <w:r>
        <w:rPr>
          <w:color w:val="222222"/>
        </w:rPr>
        <w:t xml:space="preserve">: dostaviti </w:t>
      </w:r>
      <w:r w:rsidR="001B1E15">
        <w:rPr>
          <w:color w:val="222222"/>
        </w:rPr>
        <w:t xml:space="preserve"> poštom radi obavijesti </w:t>
      </w:r>
      <w:r>
        <w:rPr>
          <w:color w:val="222222"/>
        </w:rPr>
        <w:t>uz primjerak prijedloga za nastavak vođenja postupka od 08. 1. 2017</w:t>
      </w:r>
      <w:r w:rsidR="00E17A6B">
        <w:rPr>
          <w:color w:val="222222"/>
        </w:rPr>
        <w:t>.</w:t>
      </w:r>
      <w:r>
        <w:rPr>
          <w:color w:val="222222"/>
        </w:rPr>
        <w:t xml:space="preserve"> s prilozima, preslika str. </w:t>
      </w:r>
      <w:r w:rsidR="00E17A6B">
        <w:rPr>
          <w:color w:val="222222"/>
        </w:rPr>
        <w:t>92, do 103. spisa</w:t>
      </w:r>
      <w:r w:rsidR="00B835AA">
        <w:rPr>
          <w:color w:val="222222"/>
        </w:rPr>
        <w:t xml:space="preserve">                </w:t>
      </w:r>
    </w:p>
    <w:p w:rsidRDefault="00B835AA" w:rsidP="002B1227" w:rsidR="00AE649C" w:rsidRPr="00B76F3C">
      <w:pPr>
        <w:spacing w:beforeAutospacing="true" w:before="100"/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  <w:r w:rsidR="001B1E15">
        <w:rPr>
          <w:color w:val="222222"/>
        </w:rPr>
        <w:t xml:space="preserve"> zaključak radi dostave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AA4" w:rsidP="00537B78" w:rsidR="00CC0AA4">
      <w:r>
        <w:separator/>
      </w:r>
    </w:p>
  </w:endnote>
  <w:endnote w:id="0" w:type="continuationSeparator">
    <w:p w:rsidRDefault="00CC0AA4" w:rsidP="00537B78" w:rsidR="00CC0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AA4" w:rsidP="00537B78" w:rsidR="00CC0AA4">
      <w:r>
        <w:separator/>
      </w:r>
    </w:p>
  </w:footnote>
  <w:footnote w:id="0" w:type="continuationSeparator">
    <w:p w:rsidRDefault="00CC0AA4" w:rsidP="00537B78" w:rsidR="00CC0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E15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39D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22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7C2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A05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CB4"/>
    <w:rsid w:val="00470337"/>
    <w:rsid w:val="004718BB"/>
    <w:rsid w:val="0047283A"/>
    <w:rsid w:val="0047363C"/>
    <w:rsid w:val="00473674"/>
    <w:rsid w:val="00475964"/>
    <w:rsid w:val="00475F7C"/>
    <w:rsid w:val="00477C17"/>
    <w:rsid w:val="00481E95"/>
    <w:rsid w:val="00481E99"/>
    <w:rsid w:val="00482346"/>
    <w:rsid w:val="004825FF"/>
    <w:rsid w:val="00483769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B92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364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0DE3"/>
    <w:rsid w:val="00941521"/>
    <w:rsid w:val="0094212D"/>
    <w:rsid w:val="009472A7"/>
    <w:rsid w:val="00950290"/>
    <w:rsid w:val="00955DE0"/>
    <w:rsid w:val="0095782D"/>
    <w:rsid w:val="00960077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D66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5C9"/>
    <w:rsid w:val="00B82B4C"/>
    <w:rsid w:val="00B82F46"/>
    <w:rsid w:val="00B835AA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AA4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A6B"/>
    <w:rsid w:val="00E20DB1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04A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118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7A4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75F7C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75F7C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246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8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St-1324/2017-36</izvorni_sadrzaj>
    <derivirana_varijabla naziv="DomainObject.Oznaka_1">St-1324/2017-36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2017.</izvorni_sadrzaj>
    <derivirana_varijabla naziv="DomainObject.Predmet.DatumRjesavanja_1">27.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15278.41</izvorni_sadrzaj>
    <derivirana_varijabla naziv="DomainObject.Predmet.InicijalnaVrijednost_1">15278.41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St-1324/2017</izvorni_sadrzaj>
    <derivirana_varijabla naziv="DomainObject.Predmet.OznakaBroj_1">St-1324/2017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 - SERVIS d. o. o. za upravljanje i održavanje zgrada</izvorni_sadrzaj>
    <derivirana_varijabla naziv="DomainObject.Predmet.ProtustrankaFormated_1">  STANO - SERVIS d. o. o. za upravljanje i održavanje zgrada</derivirana_varijabla>
  </DomainObject.Predmet.ProtustrankaFormated>
  <DomainObject.Predmet.ProtustrankaFormatedOIB>
    <izvorni_sadrzaj>  STANO - SERVIS d. o. o. za upravljanje i održavanje zgrada, OIB 60136645936</izvorni_sadrzaj>
    <derivirana_varijabla naziv="DomainObject.Predmet.ProtustrankaFormatedOIB_1">  STANO - SERVIS d. o. o. za upravljanje i održavanje zgrada, OIB 60136645936</derivirana_varijabla>
  </DomainObject.Predmet.ProtustrankaFormatedOIB>
  <DomainObject.Predmet.ProtustrankaFormatedWithAdress>
    <izvorni_sadrzaj> STANO - SERVIS d. o. o. za upravljanje i održavanje zgrada, Petra Krešimira IV 12, 35000 Slavonski Brod</izvorni_sadrzaj>
    <derivirana_varijabla naziv="DomainObject.Predmet.ProtustrankaFormatedWithAdress_1"> STANO - SERVIS d. o. o. za upravljanje i održavanje zgrada, Petra Krešimira IV 12, 35000 Slavonski Brod</derivirana_varijabla>
  </DomainObject.Predmet.ProtustrankaFormatedWithAdress>
  <DomainObject.Predmet.ProtustrankaFormatedWithAdressOIB>
    <izvorni_sadrzaj> STANO - SERVIS d. o. o. za upravljanje i održavanje zgrada, OIB 60136645936, Petra Krešimira IV 12, 35000 Slavonski Brod</izvorni_sadrzaj>
    <derivirana_varijabla naziv="DomainObject.Predmet.ProtustrankaFormatedWithAdressOIB_1"> STANO - SERVIS d. o. o. za upravljanje i održavanje zgrada, OIB 60136645936, Petra Krešimira IV 12, 35000 Slavonski Brod</derivirana_varijabla>
  </DomainObject.Predmet.ProtustrankaFormatedWithAdressOIB>
  <DomainObject.Predmet.ProtustrankaWithAdress>
    <izvorni_sadrzaj>STANO - SERVIS d. o. o. za upravljanje i održavanje zgrada Petra Krešimira IV 12, 35000 Slavonski Brod</izvorni_sadrzaj>
    <derivirana_varijabla naziv="DomainObject.Predmet.ProtustrankaWithAdress_1">STANO - SERVIS d. o. o. za upravljanje i održavanje zgrada Petra Krešimira IV 12, 35000 Slavonski Brod</derivirana_varijabla>
  </DomainObject.Predmet.ProtustrankaWithAdress>
  <DomainObject.Predmet.ProtustrankaWithAdressOIB>
    <izvorni_sadrzaj>STANO - SERVIS d. o. o. za upravljanje i održavanje zgrada, OIB 60136645936, Petra Krešimira IV 12, 35000 Slavonski Brod</izvorni_sadrzaj>
    <derivirana_varijabla naziv="DomainObject.Predmet.ProtustrankaWithAdressOIB_1">STANO - SERVIS d. o. o. za upravljanje i održavanje zgrada, OIB 60136645936, Petra Krešimira IV 12, 35000 Slavonski Brod</derivirana_varijabla>
  </DomainObject.Predmet.ProtustrankaWithAdressOIB>
  <DomainObject.Predmet.ProtustrankaNazivFormated>
    <izvorni_sadrzaj>STANO - SERVIS d. o. o. za upravljanje i održavanje zgrada</izvorni_sadrzaj>
    <derivirana_varijabla naziv="DomainObject.Predmet.ProtustrankaNazivFormated_1">STANO - SERVIS d. o. o. za upravljanje i održavanje zgrada</derivirana_varijabla>
  </DomainObject.Predmet.ProtustrankaNazivFormated>
  <DomainObject.Predmet.ProtustrankaNazivFormatedOIB>
    <izvorni_sadrzaj>STANO - SERVIS d. o. o. za upravljanje i održavanje zgrada, OIB 60136645936</izvorni_sadrzaj>
    <derivirana_varijabla naziv="DomainObject.Predmet.ProtustrankaNazivFormatedOIB_1">STANO - SERVIS d. o. o. za upravljanje i održavanje zgrada, OIB 60136645936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 - SERVIS d. o. o. za upravljanje i održavanje zgrada</item>
    </izvorni_sadrzaj>
    <derivirana_varijabla naziv="DomainObject.Predmet.ProtuStrankaListFormated_1">
      <item>STANO - SERVIS d. o. o. za upravljanje i održavanje zgrada</item>
    </derivirana_varijabla>
  </DomainObject.Predmet.ProtuStrankaListFormated>
  <DomainObject.Predmet.ProtuStrankaListFormatedOIB>
    <izvorni_sadrzaj>
      <item>STANO - SERVIS d. o. o. za upravljanje i održavanje zgrada, OIB 60136645936</item>
    </izvorni_sadrzaj>
    <derivirana_varijabla naziv="DomainObject.Predmet.ProtuStrankaListFormatedOIB_1">
      <item>STANO - SERVIS d. o. o. za upravljanje i održavanje zgrada, OIB 60136645936</item>
    </derivirana_varijabla>
  </DomainObject.Predmet.ProtuStrankaListFormatedOIB>
  <DomainObject.Predmet.ProtuStrankaListFormatedWithAdress>
    <izvorni_sadrzaj>
      <item>STANO - SERVIS d. o. o. za upravljanje i održavanje zgrada, Petra Krešimira IV 12, 35000 Slavonski Brod</item>
    </izvorni_sadrzaj>
    <derivirana_varijabla naziv="DomainObject.Predmet.ProtuStrankaListFormatedWithAdress_1">
      <item>STANO - SERVIS d. o. o. za upravljanje i održavanje zgrada, Petra Krešimira IV 12, 35000 Slavonski Brod</item>
    </derivirana_varijabla>
  </DomainObject.Predmet.ProtuStrankaListFormatedWithAdress>
  <DomainObject.Predmet.ProtuStrankaListFormatedWithAdressOIB>
    <izvorni_sadrzaj>
      <item>STANO - SERVIS d. o. o. za upravljanje i održavanje zgrada, OIB 60136645936, Petra Krešimira IV 12, 35000 Slavonski Brod</item>
    </izvorni_sadrzaj>
    <derivirana_varijabla naziv="DomainObject.Predmet.ProtuStrankaListFormatedWithAdressOIB_1">
      <item>STANO - SERVIS d. o. o. za upravljanje i održavanje zgrada, OIB 60136645936, Petra Krešimira IV 12, 35000 Slavonski Brod</item>
    </derivirana_varijabla>
  </DomainObject.Predmet.ProtuStrankaListFormatedWithAdressOIB>
  <DomainObject.Predmet.ProtuStrankaListNazivFormated>
    <izvorni_sadrzaj>
      <item>STANO - SERVIS d. o. o. za upravljanje i održavanje zgrada</item>
    </izvorni_sadrzaj>
    <derivirana_varijabla naziv="DomainObject.Predmet.ProtuStrankaListNazivFormated_1">
      <item>STANO - SERVIS d. o. o. za upravljanje i održavanje zgrada</item>
    </derivirana_varijabla>
  </DomainObject.Predmet.ProtuStrankaListNazivFormated>
  <DomainObject.Predmet.ProtuStrankaListNazivFormatedOIB>
    <izvorni_sadrzaj>
      <item>STANO - SERVIS d. o. o. za upravljanje i održavanje zgrada, OIB 60136645936</item>
    </izvorni_sadrzaj>
    <derivirana_varijabla naziv="DomainObject.Predmet.ProtuStrankaListNazivFormatedOIB_1">
      <item>STANO - SERVIS d. o. o. za upravljanje i održavanje zgrada, OIB 60136645936</item>
    </derivirana_varijabla>
  </DomainObject.Predmet.ProtuStrankaListNazivFormatedOIB>
  <DomainObject.Predmet.OstaliListFormated>
    <izvorni_sadrzaj>
      <item>Mirko Jelić, odvj.vježbenik</item>
    </izvorni_sadrzaj>
    <derivirana_varijabla naziv="DomainObject.Predmet.OstaliListFormated_1">
      <item>Mirko Jelić, odvj.vježbenik</item>
    </derivirana_varijabla>
  </DomainObject.Predmet.OstaliListFormated>
  <DomainObject.Predmet.OstaliListFormatedOIB>
    <izvorni_sadrzaj>
      <item>Mirko Jelić, odvj.vježbenik</item>
    </izvorni_sadrzaj>
    <derivirana_varijabla naziv="DomainObject.Predmet.OstaliListFormatedOIB_1">
      <item>Mirko Jelić, odvj.vježbenik</item>
    </derivirana_varijabla>
  </DomainObject.Predmet.OstaliListFormatedOIB>
  <DomainObject.Predmet.OstaliListFormatedWithAdress>
    <izvorni_sadrzaj>
      <item>Mirko Jelić, odvj.vježbenik</item>
    </izvorni_sadrzaj>
    <derivirana_varijabla naziv="DomainObject.Predmet.OstaliListFormatedWithAdress_1">
      <item>Mirko Jelić, odvj.vježbenik</item>
    </derivirana_varijabla>
  </DomainObject.Predmet.OstaliListFormatedWithAdress>
  <DomainObject.Predmet.OstaliListFormatedWithAdressOIB>
    <izvorni_sadrzaj>
      <item>Mirko Jelić, odvj.vježbenik</item>
    </izvorni_sadrzaj>
    <derivirana_varijabla naziv="DomainObject.Predmet.OstaliListFormatedWithAdressOIB_1">
      <item>Mirko Jelić, odvj.vježbenik</item>
    </derivirana_varijabla>
  </DomainObject.Predmet.OstaliListFormatedWithAdressOIB>
  <DomainObject.Predmet.OstaliListNazivFormated>
    <izvorni_sadrzaj>
      <item>Mirko Jelić, odvj.vježbenik</item>
    </izvorni_sadrzaj>
    <derivirana_varijabla naziv="DomainObject.Predmet.OstaliListNazivFormated_1">
      <item>Mirko Jelić, odvj.vježbenik</item>
    </derivirana_varijabla>
  </DomainObject.Predmet.OstaliListNazivFormated>
  <DomainObject.Predmet.OstaliListNazivFormatedOIB>
    <izvorni_sadrzaj>
      <item>Mirko Jelić, odvj.vježbenik</item>
    </izvorni_sadrzaj>
    <derivirana_varijabla naziv="DomainObject.Predmet.OstaliListNazivFormatedOIB_1">
      <item>Mirko Jelić, odvj.vježbenik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St-1324/2017-36</izvorni_sadrzaj>
    <derivirana_varijabla naziv="DomainObject.PoslovniBrojDokumenta_1">St-1324/2017-36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 - SERVIS d. o. o. za upravljanje i održavanje zgrada</izvorni_sadrzaj>
    <derivirana_varijabla naziv="DomainObject.Predmet.ProtustrankaIDrugi_1">STANO - SERVIS d. o. o. za upravljanje i održavanje zgrada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 - SERVIS d. o. o. za upravljanje i održavanje zgrada, OIB 60136645936, Petra Krešimira IV 12, 35000 Slavonski Brod</izvorni_sadrzaj>
    <derivirana_varijabla naziv="DomainObject.Predmet.ProtustrankaIDrugiAdressOIB_1">STANO - SERVIS d. o. o. za upravljanje i održavanje zgrada, OIB 60136645936, Petra Krešimira IV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St-1324/2017-32</izvorni_sadrzaj>
    <derivirana_varijabla naziv="DomainObject.Predmet.OdlukaRjesenje.Oznaka_1">St-1324/2017-32</derivirana_varijabla>
  </DomainObject.Predmet.OdlukaRjesenje.Oznaka>
  <DomainObject.Predmet.SudioniciListNaziv>
    <izvorni_sadrzaj>
      <item>Financijska agencija</item>
      <item>STANO - SERVIS d. o. o. za upravljanje i održavanje zgrada</item>
      <item>Mirko Jelić, odvj.vježbenik</item>
    </izvorni_sadrzaj>
    <derivirana_varijabla naziv="DomainObject.Predmet.SudioniciListNaziv_1">
      <item>Financijska agencija</item>
      <item>STANO - SERVIS d. o. o. za upravljanje i održavanje zgrada</item>
      <item>Mirko Jelić, odvj.vježbenik</item>
    </derivirana_varijabla>
  </DomainObject.Predmet.SudioniciListNaziv>
  <DomainObject.Predmet.SudioniciListAdressOIB>
    <izvorni_sadrzaj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izvorni_sadrzaj>
    <derivirana_varijabla naziv="DomainObject.Predmet.SudioniciListAdressOIB_1">
      <item>Financijska agencija, OIB 85821130368, Ulica grada Vukovara 70,10000 Zagreb</item>
      <item>STANO - SERVIS d. o. o. za upravljanje i održavanje zgrada, OIB 60136645936, Petra Krešimira IV 12,35000 Slavonski Brod</item>
      <item>Mirko Jelić, odvj.vježbenik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C1B10-0E49-4BDD-9881-A5DC558BE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252</properties:Words>
  <properties:Characters>1292</properties:Characters>
  <properties:Lines>29</properties:Lines>
  <properties:Paragraphs>13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2018-01-10T12:29:00Z</cp:lastPrinted>
  <dcterms:modified xmlns:xsi="http://www.w3.org/2001/XMLSchema-instance" xsi:type="dcterms:W3CDTF">2018-01-10T12:29:00Z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St-1324/2017-36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